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d6322" w14:paraId="b3d632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B526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B5261" w:rsidP="00EB5261" w:rsidR="00EB5261">
      <w:pPr>
        <w:pStyle w:val="Bezproreda"/>
      </w:pPr>
      <w:r>
        <w:t xml:space="preserve">  1 St-1323/2016-2</w:t>
      </w:r>
    </w:p>
    <w:p w:rsidRDefault="00EB5261" w:rsidP="00EB5261" w:rsidR="00EB5261">
      <w:pPr>
        <w:pStyle w:val="Bezproreda"/>
      </w:pPr>
    </w:p>
    <w:p w:rsidRDefault="00EB5261" w:rsidP="00EB5261" w:rsidR="00EB5261">
      <w:pPr>
        <w:pStyle w:val="Bezproreda"/>
      </w:pPr>
    </w:p>
    <w:p w:rsidRDefault="00EB5261" w:rsidP="00EB5261" w:rsidR="00EB5261">
      <w:pPr>
        <w:pStyle w:val="Bezproreda"/>
      </w:pPr>
    </w:p>
    <w:p w:rsidRDefault="00EB5261" w:rsidP="00EB5261" w:rsidR="00EB5261">
      <w:pPr>
        <w:pStyle w:val="Bezproreda"/>
      </w:pPr>
    </w:p>
    <w:p w:rsidRDefault="00EB5261" w:rsidP="00EB5261" w:rsidR="00EB5261">
      <w:pPr>
        <w:pStyle w:val="Bezproreda"/>
      </w:pPr>
    </w:p>
    <w:p w:rsidRDefault="00EB5261" w:rsidP="00EB5261" w:rsidR="00EB5261">
      <w:pPr>
        <w:pStyle w:val="Bezproreda"/>
      </w:pPr>
    </w:p>
    <w:p w:rsidRDefault="00EB5261" w:rsidP="00EB5261" w:rsidR="00EB5261">
      <w:pPr>
        <w:pStyle w:val="Bezproreda"/>
        <w:jc w:val="center"/>
      </w:pPr>
      <w:r>
        <w:t>R E P U B L I K A       H R V A T S K A</w:t>
      </w:r>
    </w:p>
    <w:p w:rsidRDefault="00EB5261" w:rsidP="00EB5261" w:rsidR="00EB5261">
      <w:pPr>
        <w:pStyle w:val="Bezproreda"/>
      </w:pPr>
    </w:p>
    <w:p w:rsidRDefault="00EB5261" w:rsidP="00EB5261" w:rsidR="00EB5261">
      <w:pPr>
        <w:pStyle w:val="Bezproreda"/>
        <w:jc w:val="center"/>
      </w:pPr>
      <w:r>
        <w:t>R J E Š E N J E</w:t>
      </w:r>
    </w:p>
    <w:p w:rsidRDefault="00EB5261" w:rsidP="00EB5261" w:rsidR="00EB5261">
      <w:pPr>
        <w:pStyle w:val="Bezproreda"/>
      </w:pPr>
    </w:p>
    <w:p w:rsidRDefault="00EB5261" w:rsidP="00EB5261" w:rsidR="00EB5261">
      <w:pPr>
        <w:pStyle w:val="Bezproreda"/>
      </w:pPr>
    </w:p>
    <w:p w:rsidRDefault="00EB5261" w:rsidP="00EB5261" w:rsidR="00EB5261">
      <w:pPr>
        <w:pStyle w:val="Bezproreda"/>
      </w:pPr>
      <w:r>
        <w:t>TRGOVAČKI SUD U BJELOVARU, po  sucu Branki Pleskalt,  u predmetu predlagatelja FINA RC ZAGREB, Podružnica Bjelovar,  protiv dužnika ADIGO j. d.o.o. za ugostiteljstvo Dežanovac, kbr. 283, OIB: 28737044349, dana 16. kolovoza  2016. godine</w:t>
      </w:r>
    </w:p>
    <w:p w:rsidRDefault="00EB5261" w:rsidP="00EB5261" w:rsidR="00EB5261">
      <w:pPr>
        <w:pStyle w:val="Bezproreda"/>
      </w:pPr>
    </w:p>
    <w:p w:rsidRDefault="00EB5261" w:rsidP="00EB5261" w:rsidR="00EB5261">
      <w:pPr>
        <w:pStyle w:val="Bezproreda"/>
      </w:pPr>
    </w:p>
    <w:p w:rsidRDefault="00EB5261" w:rsidP="00EB5261" w:rsidR="00EB5261">
      <w:pPr>
        <w:pStyle w:val="Bezproreda"/>
        <w:jc w:val="center"/>
      </w:pPr>
      <w:r>
        <w:t>r i j e š i o     j e</w:t>
      </w:r>
    </w:p>
    <w:p w:rsidRDefault="00EB5261" w:rsidP="00EB5261" w:rsidR="00EB5261">
      <w:pPr>
        <w:pStyle w:val="Bezproreda"/>
      </w:pPr>
    </w:p>
    <w:p w:rsidRDefault="00EB5261" w:rsidP="00EB5261" w:rsidR="00EB5261">
      <w:pPr>
        <w:pStyle w:val="Bezproreda"/>
      </w:pPr>
    </w:p>
    <w:p w:rsidRDefault="00EB5261" w:rsidP="00EB5261" w:rsidR="00EB5261">
      <w:pPr>
        <w:pStyle w:val="Bezproreda"/>
      </w:pPr>
      <w:r>
        <w:t>I Pokreće se prethodni postupak radi izjašnjenja o prijedlogu za otvaranje stečajnog postupka i utvrđenja uvjeta za otvaranje stečajnog postupka nad  dužnikom ADIGO j. d.o.o. za ugostiteljstvo Dežanovac, kbr. 283, OIB: 28737044349.</w:t>
      </w:r>
    </w:p>
    <w:p w:rsidRDefault="00EB5261" w:rsidP="00EB5261" w:rsidR="00EB5261">
      <w:pPr>
        <w:pStyle w:val="Bezproreda"/>
      </w:pPr>
    </w:p>
    <w:p w:rsidRDefault="00EB5261" w:rsidP="00EB5261" w:rsidR="00EB5261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EB5261" w:rsidP="00EB5261" w:rsidR="00EB5261">
      <w:pPr>
        <w:pStyle w:val="Bezproreda"/>
      </w:pPr>
    </w:p>
    <w:p w:rsidRDefault="00EB5261" w:rsidP="00EB5261" w:rsidR="00EB5261">
      <w:pPr>
        <w:pStyle w:val="Bezproreda"/>
      </w:pPr>
    </w:p>
    <w:p w:rsidRDefault="00EB5261" w:rsidP="00EB5261" w:rsidR="00EB5261">
      <w:pPr>
        <w:pStyle w:val="Bezproreda"/>
        <w:jc w:val="center"/>
      </w:pPr>
      <w:r>
        <w:t>23. rujna  2016. godine u 10,00 sati</w:t>
      </w:r>
    </w:p>
    <w:p w:rsidRDefault="00EB5261" w:rsidP="00EB5261" w:rsidR="00EB5261">
      <w:pPr>
        <w:pStyle w:val="Bezproreda"/>
      </w:pPr>
    </w:p>
    <w:p w:rsidRDefault="00EB5261" w:rsidP="00EB5261" w:rsidR="00EB5261">
      <w:pPr>
        <w:pStyle w:val="Bezproreda"/>
      </w:pPr>
    </w:p>
    <w:p w:rsidRDefault="00EB5261" w:rsidP="00EB5261" w:rsidR="00EB5261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EB5261" w:rsidP="00EB5261" w:rsidR="00EB5261">
      <w:pPr>
        <w:pStyle w:val="Bezproreda"/>
      </w:pPr>
    </w:p>
    <w:p w:rsidRDefault="00EB5261" w:rsidP="00EB5261" w:rsidR="00EB5261">
      <w:pPr>
        <w:pStyle w:val="Bezproreda"/>
        <w:numPr>
          <w:ilvl w:val="0"/>
          <w:numId w:val="47"/>
        </w:numPr>
        <w:spacing w:after="0"/>
        <w:contextualSpacing w:val="false"/>
      </w:pPr>
      <w:r>
        <w:t>predlagatelj</w:t>
      </w:r>
    </w:p>
    <w:p w:rsidRDefault="00EB5261" w:rsidP="00EB5261" w:rsidR="00EB5261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 xml:space="preserve">. dužnika Zoran </w:t>
      </w:r>
      <w:proofErr w:type="spellStart"/>
      <w:r>
        <w:t>Flanjak</w:t>
      </w:r>
      <w:proofErr w:type="spellEnd"/>
      <w:r>
        <w:t xml:space="preserve"> iz Daruvara.</w:t>
      </w:r>
    </w:p>
    <w:p w:rsidRDefault="00EB5261" w:rsidP="00EB5261" w:rsidR="00EB5261">
      <w:pPr>
        <w:pStyle w:val="Bezproreda"/>
      </w:pPr>
    </w:p>
    <w:p w:rsidRDefault="00EB5261" w:rsidP="00EB5261" w:rsidR="00EB5261">
      <w:pPr>
        <w:pStyle w:val="Bezproreda"/>
      </w:pPr>
      <w:r>
        <w:t xml:space="preserve">III Poziva se zastupnik po Zakonu dužnika Zoran </w:t>
      </w:r>
      <w:proofErr w:type="spellStart"/>
      <w:r>
        <w:t>Flanjak</w:t>
      </w:r>
      <w:proofErr w:type="spellEnd"/>
      <w:r>
        <w:t xml:space="preserve"> iz Daruvara da u roku od 8 dana dostavi na spis ovjerovljeni popis imovine i obveza stečajnog dužnika. </w:t>
      </w:r>
    </w:p>
    <w:p w:rsidRDefault="00EB5261" w:rsidP="00EB5261" w:rsidR="00EB5261">
      <w:pPr>
        <w:pStyle w:val="Bezproreda"/>
      </w:pPr>
    </w:p>
    <w:p w:rsidRDefault="00EB5261" w:rsidP="00EB5261" w:rsidR="00EB5261">
      <w:pPr>
        <w:pStyle w:val="Bezproreda"/>
        <w:jc w:val="center"/>
      </w:pPr>
      <w:r>
        <w:t>Obrazloženje</w:t>
      </w:r>
    </w:p>
    <w:p w:rsidRDefault="00EB5261" w:rsidP="00EB5261" w:rsidR="00EB5261">
      <w:pPr>
        <w:pStyle w:val="Bezproreda"/>
      </w:pPr>
    </w:p>
    <w:p w:rsidRDefault="00EB5261" w:rsidP="00EB5261" w:rsidR="00EB5261">
      <w:r>
        <w:lastRenderedPageBreak/>
        <w:t>Predlagatelj FINA RC Zagreb, Podružnica Bjelovar   je   dana 9.  kolovoza  2016. godine   podnijela je   prijedlog za otvaranje stečajnog postupka nad  dužnikom  ADIGO j. d.o.o. za ugostiteljstvo Dežanovac, kbr. 283, OIB: 28737044349.</w:t>
      </w:r>
    </w:p>
    <w:p w:rsidRDefault="00EB5261" w:rsidP="00EB5261" w:rsidR="00EB5261"/>
    <w:p w:rsidRDefault="00EB5261" w:rsidP="00EB5261" w:rsidR="00EB5261"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EB5261" w:rsidP="00EB5261" w:rsidR="00EB5261">
      <w:pPr>
        <w:pStyle w:val="Bezproreda"/>
      </w:pPr>
    </w:p>
    <w:p w:rsidRDefault="00EB5261" w:rsidP="00EB5261" w:rsidR="00EB5261">
      <w:pPr>
        <w:pStyle w:val="Bezproreda"/>
      </w:pPr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ADIGO j. d.o.o. za ugostiteljstvo Dežanovac, kbr. 283, OIB: 28737044349, a u skladu s  odredbom članka 115. Stečajnog zakona. </w:t>
      </w:r>
    </w:p>
    <w:p w:rsidRDefault="00EB5261" w:rsidP="00EB5261" w:rsidR="00EB5261">
      <w:pPr>
        <w:pStyle w:val="Bezproreda"/>
      </w:pPr>
    </w:p>
    <w:p w:rsidRDefault="00EB5261" w:rsidP="00EB5261" w:rsidR="00EB5261">
      <w:pPr>
        <w:pStyle w:val="Bezproreda"/>
      </w:pPr>
      <w:r>
        <w:t>Temeljem iznijetog riješeno je kao u izreci.</w:t>
      </w:r>
    </w:p>
    <w:p w:rsidRDefault="00EB5261" w:rsidP="00EB5261" w:rsidR="00EB5261">
      <w:pPr>
        <w:pStyle w:val="Bezproreda"/>
      </w:pPr>
    </w:p>
    <w:p w:rsidRDefault="00EB5261" w:rsidP="00EB5261" w:rsidR="00EB5261">
      <w:pPr>
        <w:pStyle w:val="Bezproreda"/>
      </w:pPr>
      <w:r>
        <w:t xml:space="preserve">Bjelovar,   16. kolovoza  2016.   </w:t>
      </w:r>
    </w:p>
    <w:p w:rsidRDefault="00EB5261" w:rsidP="00EB5261" w:rsidR="00EB5261">
      <w:pPr>
        <w:pStyle w:val="Bezproreda"/>
      </w:pPr>
    </w:p>
    <w:p w:rsidRDefault="00EB5261" w:rsidP="00EB5261" w:rsidR="00EB5261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 xml:space="preserve">                  </w:t>
      </w:r>
      <w:r>
        <w:t xml:space="preserve"> S U D A C</w:t>
      </w:r>
    </w:p>
    <w:p w:rsidRDefault="00EB5261" w:rsidP="00EB5261" w:rsidR="00EB5261">
      <w:pPr>
        <w:pStyle w:val="Bezproreda"/>
      </w:pPr>
    </w:p>
    <w:p w:rsidRDefault="00EB5261" w:rsidP="00EB5261" w:rsidR="00EB5261">
      <w:pPr>
        <w:pStyle w:val="Bezproreda"/>
      </w:pPr>
      <w:r>
        <w:t xml:space="preserve">                                                                                                BRANKA PLESKALT </w:t>
      </w:r>
    </w:p>
    <w:p w:rsidRDefault="00EB5261" w:rsidP="00EB5261" w:rsidR="00EB5261">
      <w:pPr>
        <w:pStyle w:val="Bezproreda"/>
      </w:pPr>
    </w:p>
    <w:p w:rsidRDefault="00EB5261" w:rsidP="00EB5261" w:rsidR="00EB5261">
      <w:pPr>
        <w:pStyle w:val="Bezproreda"/>
      </w:pPr>
    </w:p>
    <w:p w:rsidRDefault="00EB5261" w:rsidP="00EB5261" w:rsidR="00EB5261">
      <w:pPr>
        <w:pStyle w:val="Bezproreda"/>
      </w:pPr>
    </w:p>
    <w:p w:rsidRDefault="00EB5261" w:rsidP="00EB5261" w:rsidR="00EB5261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EB5261" w:rsidP="00EB5261" w:rsidR="00EB5261">
      <w:pPr>
        <w:pStyle w:val="Bezproreda"/>
      </w:pPr>
    </w:p>
    <w:p w:rsidRDefault="00EB5261" w:rsidP="00EB5261" w:rsidR="00EB5261">
      <w:pPr>
        <w:pStyle w:val="Bezproreda"/>
      </w:pPr>
    </w:p>
    <w:p w:rsidRDefault="00EB5261" w:rsidP="00EB5261" w:rsidR="00EB5261">
      <w:pPr>
        <w:pStyle w:val="Bezproreda"/>
      </w:pPr>
    </w:p>
    <w:p w:rsidRDefault="00EB5261" w:rsidP="00EB5261" w:rsidR="00EB5261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EB5261" w:rsidP="00EB5261" w:rsidR="00EB5261">
      <w:pPr>
        <w:pStyle w:val="Bezproreda"/>
      </w:pPr>
      <w:r>
        <w:t>Dna: predlagatelja</w:t>
      </w:r>
    </w:p>
    <w:p w:rsidRDefault="00EB5261" w:rsidP="00EB5261" w:rsidR="00EB5261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stečajnog dužnika</w:t>
      </w:r>
    </w:p>
    <w:p w:rsidRDefault="00EB5261" w:rsidP="00EB5261" w:rsidR="00EB5261">
      <w:pPr>
        <w:pStyle w:val="Bezproreda"/>
      </w:pPr>
      <w:r>
        <w:t xml:space="preserve">        ROČ. 23. 09. 2016. u  10,00</w:t>
      </w:r>
    </w:p>
    <w:p w:rsidRDefault="00EB5261" w:rsidP="00EB5261" w:rsidR="00EB5261">
      <w:pPr>
        <w:pStyle w:val="Bezproreda"/>
      </w:pPr>
      <w:r>
        <w:t>Bjelovar, 16. 08.  2016.</w:t>
      </w:r>
    </w:p>
    <w:p w:rsidRDefault="00EB5261" w:rsidP="00EB5261" w:rsidR="00EB5261"/>
    <w:p w:rsidRDefault="00DA0242" w:rsidP="00EB5261" w:rsidR="00DA0242">
      <w:pPr>
        <w:pStyle w:val="ZapisniarPotpis"/>
        <w:ind w:left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261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672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2016.</izvorni_sadrzaj>
    <derivirana_varijabla naziv="DomainObject.DatumDonosenjaOdluke_1">16.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St-1323/2016-2</izvorni_sadrzaj>
    <derivirana_varijabla naziv="DomainObject.Oznaka_1">St-1323/2016-2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1323</izvorni_sadrzaj>
    <derivirana_varijabla naziv="DomainObject.Predmet.Broj_1">1323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St-1323/2016</izvorni_sadrzaj>
    <derivirana_varijabla naziv="DomainObject.Predmet.OznakaBroj_1">St-1323/2016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ADIGO jednostavno društvo s ograničenom odgovornošću za ugostiteljstvo</izvorni_sadrzaj>
    <derivirana_varijabla naziv="DomainObject.Predmet.ProtustrankaFormated_1">  ADIGO jednostavno društvo s ograničenom odgovornošću za ugostiteljstvo</derivirana_varijabla>
  </DomainObject.Predmet.ProtustrankaFormated>
  <DomainObject.Predmet.ProtustrankaFormatedOIB>
    <izvorni_sadrzaj>  ADIGO jednostavno društvo s ograničenom odgovornošću za ugostiteljstvo, OIB 28737044349</izvorni_sadrzaj>
    <derivirana_varijabla naziv="DomainObject.Predmet.ProtustrankaFormatedOIB_1">  ADIGO jednostavno društvo s ograničenom odgovornošću za ugostiteljstvo, OIB 28737044349</derivirana_varijabla>
  </DomainObject.Predmet.ProtustrankaFormatedOIB>
  <DomainObject.Predmet.ProtustrankaFormatedWithAdress>
    <izvorni_sadrzaj> ADIGO jednostavno društvo s ograničenom odgovornošću za ugostiteljstvo, Dežanovac 283, 43500 Dežanovac</izvorni_sadrzaj>
    <derivirana_varijabla naziv="DomainObject.Predmet.ProtustrankaFormatedWithAdress_1"> ADIGO jednostavno društvo s ograničenom odgovornošću za ugostiteljstvo, Dežanovac 283, 43500 Dežanovac</derivirana_varijabla>
  </DomainObject.Predmet.ProtustrankaFormatedWithAdress>
  <DomainObject.Predmet.ProtustrankaFormatedWithAdressOIB>
    <izvorni_sadrzaj> ADIGO jednostavno društvo s ograničenom odgovornošću za ugostiteljstvo, OIB 28737044349, Dežanovac 283, 43500 Dežanovac</izvorni_sadrzaj>
    <derivirana_varijabla naziv="DomainObject.Predmet.ProtustrankaFormatedWithAdressOIB_1"> ADIGO jednostavno društvo s ograničenom odgovornošću za ugostiteljstvo, OIB 28737044349, Dežanovac 283, 43500 Dežanovac</derivirana_varijabla>
  </DomainObject.Predmet.ProtustrankaFormatedWithAdressOIB>
  <DomainObject.Predmet.ProtustrankaWithAdress>
    <izvorni_sadrzaj>ADIGO jednostavno društvo s ograničenom odgovornošću za ugostiteljstvo Dežanovac 283, 43500 Dežanovac</izvorni_sadrzaj>
    <derivirana_varijabla naziv="DomainObject.Predmet.ProtustrankaWithAdress_1">ADIGO jednostavno društvo s ograničenom odgovornošću za ugostiteljstvo Dežanovac 283, 43500 Dežanovac</derivirana_varijabla>
  </DomainObject.Predmet.ProtustrankaWithAdress>
  <DomainObject.Predmet.ProtustrankaWithAdressOIB>
    <izvorni_sadrzaj>ADIGO jednostavno društvo s ograničenom odgovornošću za ugostiteljstvo, OIB 28737044349, Dežanovac 283, 43500 Dežanovac</izvorni_sadrzaj>
    <derivirana_varijabla naziv="DomainObject.Predmet.ProtustrankaWithAdressOIB_1">ADIGO jednostavno društvo s ograničenom odgovornošću za ugostiteljstvo, OIB 28737044349, Dežanovac 283, 43500 Dežanovac</derivirana_varijabla>
  </DomainObject.Predmet.ProtustrankaWithAdressOIB>
  <DomainObject.Predmet.ProtustrankaNazivFormated>
    <izvorni_sadrzaj>ADIGO jednostavno društvo s ograničenom odgovornošću za ugostiteljstvo</izvorni_sadrzaj>
    <derivirana_varijabla naziv="DomainObject.Predmet.ProtustrankaNazivFormated_1">ADIGO jednostavno društvo s ograničenom odgovornošću za ugostiteljstvo</derivirana_varijabla>
  </DomainObject.Predmet.ProtustrankaNazivFormated>
  <DomainObject.Predmet.ProtustrankaNazivFormatedOIB>
    <izvorni_sadrzaj>ADIGO jednostavno društvo s ograničenom odgovornošću za ugostiteljstvo, OIB 28737044349</izvorni_sadrzaj>
    <derivirana_varijabla naziv="DomainObject.Predmet.ProtustrankaNazivFormatedOIB_1">ADIGO jednostavno društvo s ograničenom odgovornošću za ugostiteljstvo, OIB 28737044349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ADIGO jednostavno društvo s ograničenom odgovornošću za ugostiteljstvo</item>
    </izvorni_sadrzaj>
    <derivirana_varijabla naziv="DomainObject.Predmet.ProtuStrankaListFormated_1">
      <item>ADIGO jednostavno društvo s ograničenom odgovornošću za ugostiteljstvo</item>
    </derivirana_varijabla>
  </DomainObject.Predmet.ProtuStrankaListFormated>
  <DomainObject.Predmet.ProtuStrankaListFormatedOIB>
    <izvorni_sadrzaj>
      <item>ADIGO jednostavno društvo s ograničenom odgovornošću za ugostiteljstvo, OIB 28737044349</item>
    </izvorni_sadrzaj>
    <derivirana_varijabla naziv="DomainObject.Predmet.ProtuStrankaListFormatedOIB_1">
      <item>ADIGO jednostavno društvo s ograničenom odgovornošću za ugostiteljstvo, OIB 28737044349</item>
    </derivirana_varijabla>
  </DomainObject.Predmet.ProtuStrankaListFormatedOIB>
  <DomainObject.Predmet.ProtuStrankaListFormatedWithAdress>
    <izvorni_sadrzaj>
      <item>ADIGO jednostavno društvo s ograničenom odgovornošću za ugostiteljstvo, Dežanovac 283, 43500 Dežanovac</item>
    </izvorni_sadrzaj>
    <derivirana_varijabla naziv="DomainObject.Predmet.ProtuStrankaListFormatedWithAdress_1">
      <item>ADIGO jednostavno društvo s ograničenom odgovornošću za ugostiteljstvo, Dežanovac 283, 43500 Dežanovac</item>
    </derivirana_varijabla>
  </DomainObject.Predmet.ProtuStrankaListFormatedWithAdress>
  <DomainObject.Predmet.ProtuStrankaListFormatedWithAdressOIB>
    <izvorni_sadrzaj>
      <item>ADIGO jednostavno društvo s ograničenom odgovornošću za ugostiteljstvo, OIB 28737044349, Dežanovac 283, 43500 Dežanovac</item>
    </izvorni_sadrzaj>
    <derivirana_varijabla naziv="DomainObject.Predmet.ProtuStrankaListFormatedWithAdressOIB_1">
      <item>ADIGO jednostavno društvo s ograničenom odgovornošću za ugostiteljstvo, OIB 28737044349, Dežanovac 283, 43500 Dežanovac</item>
    </derivirana_varijabla>
  </DomainObject.Predmet.ProtuStrankaListFormatedWithAdressOIB>
  <DomainObject.Predmet.ProtuStrankaListNazivFormated>
    <izvorni_sadrzaj>
      <item>ADIGO jednostavno društvo s ograničenom odgovornošću za ugostiteljstvo</item>
    </izvorni_sadrzaj>
    <derivirana_varijabla naziv="DomainObject.Predmet.ProtuStrankaListNazivFormated_1">
      <item>ADIGO jednostavno društvo s ograničenom odgovornošću za ugostiteljstvo</item>
    </derivirana_varijabla>
  </DomainObject.Predmet.ProtuStrankaListNazivFormated>
  <DomainObject.Predmet.ProtuStrankaListNazivFormatedOIB>
    <izvorni_sadrzaj>
      <item>ADIGO jednostavno društvo s ograničenom odgovornošću za ugostiteljstvo, OIB 28737044349</item>
    </izvorni_sadrzaj>
    <derivirana_varijabla naziv="DomainObject.Predmet.ProtuStrankaListNazivFormatedOIB_1">
      <item>ADIGO jednostavno društvo s ograničenom odgovornošću za ugostiteljstvo, OIB 28737044349</item>
    </derivirana_varijabla>
  </DomainObject.Predmet.ProtuStrankaListNazivFormatedOIB>
  <DomainObject.Predmet.OstaliListFormated>
    <izvorni_sadrzaj>
      <item>Zoran Flanjak</item>
    </izvorni_sadrzaj>
    <derivirana_varijabla naziv="DomainObject.Predmet.OstaliListFormated_1">
      <item>Zoran Flanjak</item>
    </derivirana_varijabla>
  </DomainObject.Predmet.OstaliListFormated>
  <DomainObject.Predmet.OstaliListFormatedOIB>
    <izvorni_sadrzaj>
      <item>Zoran Flanjak, OIB 27129611818</item>
    </izvorni_sadrzaj>
    <derivirana_varijabla naziv="DomainObject.Predmet.OstaliListFormatedOIB_1">
      <item>Zoran Flanjak, OIB 27129611818</item>
    </derivirana_varijabla>
  </DomainObject.Predmet.OstaliListFormatedOIB>
  <DomainObject.Predmet.OstaliListFormatedWithAdress>
    <izvorni_sadrzaj>
      <item>Zoran Flanjak, A.G. Matoša 4., 43500 Daruvar</item>
    </izvorni_sadrzaj>
    <derivirana_varijabla naziv="DomainObject.Predmet.OstaliListFormatedWithAdress_1">
      <item>Zoran Flanjak, A.G. Matoša 4., 43500 Daruvar</item>
    </derivirana_varijabla>
  </DomainObject.Predmet.OstaliListFormatedWithAdress>
  <DomainObject.Predmet.OstaliListFormatedWithAdressOIB>
    <izvorni_sadrzaj>
      <item>Zoran Flanjak, OIB 27129611818, A.G. Matoša 4., 43500 Daruvar</item>
    </izvorni_sadrzaj>
    <derivirana_varijabla naziv="DomainObject.Predmet.OstaliListFormatedWithAdressOIB_1">
      <item>Zoran Flanjak, OIB 27129611818, A.G. Matoša 4., 43500 Daruvar</item>
    </derivirana_varijabla>
  </DomainObject.Predmet.OstaliListFormatedWithAdressOIB>
  <DomainObject.Predmet.OstaliListNazivFormated>
    <izvorni_sadrzaj>
      <item>Zoran Flanjak</item>
    </izvorni_sadrzaj>
    <derivirana_varijabla naziv="DomainObject.Predmet.OstaliListNazivFormated_1">
      <item>Zoran Flanjak</item>
    </derivirana_varijabla>
  </DomainObject.Predmet.OstaliListNazivFormated>
  <DomainObject.Predmet.OstaliListNazivFormatedOIB>
    <izvorni_sadrzaj>
      <item>Zoran Flanjak, OIB 27129611818</item>
    </izvorni_sadrzaj>
    <derivirana_varijabla naziv="DomainObject.Predmet.OstaliListNazivFormatedOIB_1">
      <item>Zoran Flanjak, OIB 27129611818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2016.</izvorni_sadrzaj>
    <derivirana_varijabla naziv="DomainObject.Datum_1">16. kolovoza 2016.</derivirana_varijabla>
  </DomainObject.Datum>
  <DomainObject.PoslovniBrojDokumenta>
    <izvorni_sadrzaj>St-1323/2016-2</izvorni_sadrzaj>
    <derivirana_varijabla naziv="DomainObject.PoslovniBrojDokumenta_1">St-1323/2016-2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ADIGO jednostavno društvo s ograničenom odgovornošću za ugostiteljstvo</izvorni_sadrzaj>
    <derivirana_varijabla naziv="DomainObject.Predmet.ProtustrankaIDrugi_1">ADIGO jednostavno društvo s ograničenom odgovornošću za ugostiteljstvo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ADIGO jednostavno društvo s ograničenom odgovornošću za ugostiteljstvo, OIB 28737044349, Dežanovac 283, 43500 Dežanovac</izvorni_sadrzaj>
    <derivirana_varijabla naziv="DomainObject.Predmet.ProtustrankaIDrugiAdressOIB_1">ADIGO jednostavno društvo s ograničenom odgovornošću za ugostiteljstvo, OIB 28737044349, Dežanovac 283, 43500 Dežanovac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ADIGO jednostavno društvo s ograničenom odgovornošću za ugostiteljstvo</item>
      <item>Zoran Flanjak</item>
    </izvorni_sadrzaj>
    <derivirana_varijabla naziv="DomainObject.Predmet.SudioniciListNaziv_1">
      <item>FINA, RC ZAGREB, Podružnica Bjelovar</item>
      <item>ADIGO jednostavno društvo s ograničenom odgovornošću za ugostiteljstvo</item>
      <item>Zoran Flanjak</item>
    </derivirana_varijabla>
  </DomainObject.Predmet.SudioniciListNaziv>
  <DomainObject.Predmet.SudioniciListAdressOIB>
    <izvorni_sadrzaj>
      <item>FINA, RC ZAGREB, Podružnica Bjelovar, OIB 85821130368, F. Supila 4,43000 Bjelovar</item>
      <item>ADIGO jednostavno društvo s ograničenom odgovornošću za ugostiteljstvo, OIB 28737044349, Dežanovac 283,43500 Dežanovac</item>
      <item>Zoran Flanjak, OIB 27129611818, A.G. Matoša 4.,43500 Daruvar</item>
    </izvorni_sadrzaj>
    <derivirana_varijabla naziv="DomainObject.Predmet.SudioniciListAdressOIB_1">
      <item>FINA, RC ZAGREB, Podružnica Bjelovar, OIB 85821130368, F. Supila 4,43000 Bjelovar</item>
      <item>ADIGO jednostavno društvo s ograničenom odgovornošću za ugostiteljstvo, OIB 28737044349, Dežanovac 283,43500 Dežanovac</item>
      <item>Zoran Flanjak, OIB 27129611818, A.G. Matoša 4.,43500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8161FC-D99E-46F7-87A4-777811CED2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2083</properties:Characters>
  <properties:Lines>83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2016-08-16T09:33:00Z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St-1323/2016-2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