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7580" w14:paraId="764758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672C4E">
        <w:t>2</w:t>
      </w:r>
      <w:r w:rsidR="006B5D8C">
        <w:t>575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F151E8">
        <w:t>CENTAR ZA UČINKOVITA LJUDSKA DJELOVANJA – "IMPULS", Zagreb,</w:t>
      </w:r>
      <w:r w:rsidR="00992437">
        <w:t xml:space="preserve">Osnovna škola NANDI s pravom javnosti, </w:t>
      </w:r>
      <w:r w:rsidR="00275D49">
        <w:t xml:space="preserve">Zagreb, </w:t>
      </w:r>
      <w:r w:rsidR="00B6235A">
        <w:t>Francevljev prilaz bb</w:t>
      </w:r>
      <w:r w:rsidR="00992437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B6235A">
        <w:t>47789336516.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6235A">
        <w:t>807.609,65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B6235A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32B"/>
    <w:rsid w:val="00043A39"/>
    <w:rsid w:val="000C1FA3"/>
    <w:rsid w:val="000C6B68"/>
    <w:rsid w:val="00114280"/>
    <w:rsid w:val="00114EAD"/>
    <w:rsid w:val="001269CD"/>
    <w:rsid w:val="00142AE3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5680F"/>
    <w:rsid w:val="00A71431"/>
    <w:rsid w:val="00AC4528"/>
    <w:rsid w:val="00AD027A"/>
    <w:rsid w:val="00AF6FBF"/>
    <w:rsid w:val="00B6235A"/>
    <w:rsid w:val="00B82F18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2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4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2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St-2575/2015</izvorni_sadrzaj>
    <derivirana_varijabla naziv="DomainObject.Predmet.OznakaBroj_1">St-2575/2015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UČINKOVITA LJUDSKA DJELOVANJA - IMUPLS</izvorni_sadrzaj>
    <derivirana_varijabla naziv="DomainObject.Predmet.ProtustrankaFormated_1">  CENTAR ZA UČINKOVITA LJUDSKA DJELOVANJA - IMUPLS</derivirana_varijabla>
  </DomainObject.Predmet.ProtustrankaFormated>
  <DomainObject.Predmet.ProtustrankaFormatedOIB>
    <izvorni_sadrzaj>  CENTAR ZA UČINKOVITA LJUDSKA DJELOVANJA - IMUPLS, OIB 47789336516</izvorni_sadrzaj>
    <derivirana_varijabla naziv="DomainObject.Predmet.ProtustrankaFormatedOIB_1">  CENTAR ZA UČINKOVITA LJUDSKA DJELOVANJA - IMUPLS, OIB 47789336516</derivirana_varijabla>
  </DomainObject.Predmet.ProtustrankaFormatedOIB>
  <DomainObject.Predmet.ProtustrankaFormatedWithAdress>
    <izvorni_sadrzaj> CENTAR ZA UČINKOVITA LJUDSKA DJELOVANJA - IMUPLS, Fancevljev prilaz 0 bb, 10000 Zagreb</izvorni_sadrzaj>
    <derivirana_varijabla naziv="DomainObject.Predmet.ProtustrankaFormatedWithAdress_1"> CENTAR ZA UČINKOVITA LJUDSKA DJELOVANJA - IMUPLS, Fancevljev prilaz 0 bb, 10000 Zagreb</derivirana_varijabla>
  </DomainObject.Predmet.ProtustrankaFormatedWithAdress>
  <DomainObject.Predmet.ProtustrankaFormatedWithAdressOIB>
    <izvorni_sadrzaj> CENTAR ZA UČINKOVITA LJUDSKA DJELOVANJA - IMUPLS, OIB 47789336516, Fancevljev prilaz 0 bb, 10000 Zagreb</izvorni_sadrzaj>
    <derivirana_varijabla naziv="DomainObject.Predmet.ProtustrankaFormatedWithAdressOIB_1"> CENTAR ZA UČINKOVITA LJUDSKA DJELOVANJA - IMUPLS, OIB 47789336516, Fancevljev prilaz 0 bb, 10000 Zagreb</derivirana_varijabla>
  </DomainObject.Predmet.ProtustrankaFormatedWithAdressOIB>
  <DomainObject.Predmet.ProtustrankaWithAdress>
    <izvorni_sadrzaj>CENTAR ZA UČINKOVITA LJUDSKA DJELOVANJA - IMUPLS Fancevljev prilaz 0 bb, 10000 Zagreb</izvorni_sadrzaj>
    <derivirana_varijabla naziv="DomainObject.Predmet.ProtustrankaWithAdress_1">CENTAR ZA UČINKOVITA LJUDSKA DJELOVANJA - IMUPLS Fancevljev prilaz 0 bb, 10000 Zagreb</derivirana_varijabla>
  </DomainObject.Predmet.ProtustrankaWithAdress>
  <DomainObject.Predmet.ProtustrankaWithAdressOIB>
    <izvorni_sadrzaj>CENTAR ZA UČINKOVITA LJUDSKA DJELOVANJA - IMUPLS, OIB 47789336516, Fancevljev prilaz 0 bb, 10000 Zagreb</izvorni_sadrzaj>
    <derivirana_varijabla naziv="DomainObject.Predmet.ProtustrankaWithAdressOIB_1">CENTAR ZA UČINKOVITA LJUDSKA DJELOVANJA - IMUPLS, OIB 47789336516, Fancevljev prilaz 0 bb, 10000 Zagreb</derivirana_varijabla>
  </DomainObject.Predmet.ProtustrankaWithAdressOIB>
  <DomainObject.Predmet.ProtustrankaNazivFormated>
    <izvorni_sadrzaj>CENTAR ZA UČINKOVITA LJUDSKA DJELOVANJA - IMUPLS</izvorni_sadrzaj>
    <derivirana_varijabla naziv="DomainObject.Predmet.ProtustrankaNazivFormated_1">CENTAR ZA UČINKOVITA LJUDSKA DJELOVANJA - IMUPLS</derivirana_varijabla>
  </DomainObject.Predmet.ProtustrankaNazivFormated>
  <DomainObject.Predmet.ProtustrankaNazivFormatedOIB>
    <izvorni_sadrzaj>CENTAR ZA UČINKOVITA LJUDSKA DJELOVANJA - IMUPLS, OIB 47789336516</izvorni_sadrzaj>
    <derivirana_varijabla naziv="DomainObject.Predmet.ProtustrankaNazivFormatedOIB_1">CENTAR ZA UČINKOVITA LJUDSKA DJELOVANJA - IMUPLS, OIB 47789336516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UČINKOVITA LJUDSKA DJELOVANJA - IMUPLS</item>
    </izvorni_sadrzaj>
    <derivirana_varijabla naziv="DomainObject.Predmet.ProtuStrankaListFormated_1">
      <item>CENTAR ZA UČINKOVITA LJUDSKA DJELOVANJA - IMUPLS</item>
    </derivirana_varijabla>
  </DomainObject.Predmet.ProtuStrankaListFormated>
  <DomainObject.Predmet.ProtuStrankaListFormatedOIB>
    <izvorni_sadrzaj>
      <item>CENTAR ZA UČINKOVITA LJUDSKA DJELOVANJA - IMUPLS, OIB 47789336516</item>
    </izvorni_sadrzaj>
    <derivirana_varijabla naziv="DomainObject.Predmet.ProtuStrankaListFormatedOIB_1">
      <item>CENTAR ZA UČINKOVITA LJUDSKA DJELOVANJA - IMUPLS, OIB 47789336516</item>
    </derivirana_varijabla>
  </DomainObject.Predmet.ProtuStrankaListFormatedOIB>
  <DomainObject.Predmet.ProtuStrankaListFormatedWithAdress>
    <izvorni_sadrzaj>
      <item>CENTAR ZA UČINKOVITA LJUDSKA DJELOVANJA - IMUPLS, Fancevljev prilaz 0 bb, 10000 Zagreb</item>
    </izvorni_sadrzaj>
    <derivirana_varijabla naziv="DomainObject.Predmet.ProtuStrankaListFormatedWithAdress_1">
      <item>CENTAR ZA UČINKOVITA LJUDSKA DJELOVANJA - IMUPLS, Fancevljev prilaz 0 bb, 10000 Zagreb</item>
    </derivirana_varijabla>
  </DomainObject.Predmet.ProtuStrankaListFormatedWithAdress>
  <DomainObject.Predmet.ProtuStrankaListFormatedWithAdressOIB>
    <izvorni_sadrzaj>
      <item>CENTAR ZA UČINKOVITA LJUDSKA DJELOVANJA - IMUPLS, OIB 47789336516, Fancevljev prilaz 0 bb, 10000 Zagreb</item>
    </izvorni_sadrzaj>
    <derivirana_varijabla naziv="DomainObject.Predmet.ProtuStrankaListFormatedWithAdressOIB_1">
      <item>CENTAR ZA UČINKOVITA LJUDSKA DJELOVANJA - IMUPLS, OIB 47789336516, Fancevljev prilaz 0 bb, 10000 Zagreb</item>
    </derivirana_varijabla>
  </DomainObject.Predmet.ProtuStrankaListFormatedWithAdressOIB>
  <DomainObject.Predmet.ProtuStrankaListNazivFormated>
    <izvorni_sadrzaj>
      <item>CENTAR ZA UČINKOVITA LJUDSKA DJELOVANJA - IMUPLS</item>
    </izvorni_sadrzaj>
    <derivirana_varijabla naziv="DomainObject.Predmet.ProtuStrankaListNazivFormated_1">
      <item>CENTAR ZA UČINKOVITA LJUDSKA DJELOVANJA - IMUPLS</item>
    </derivirana_varijabla>
  </DomainObject.Predmet.ProtuStrankaListNazivFormated>
  <DomainObject.Predmet.ProtuStrankaListNazivFormatedOIB>
    <izvorni_sadrzaj>
      <item>CENTAR ZA UČINKOVITA LJUDSKA DJELOVANJA - IMUPLS, OIB 47789336516</item>
    </izvorni_sadrzaj>
    <derivirana_varijabla naziv="DomainObject.Predmet.ProtuStrankaListNazivFormatedOIB_1">
      <item>CENTAR ZA UČINKOVITA LJUDSKA DJELOVANJA - IMUPLS, OIB 47789336516</item>
    </derivirana_varijabla>
  </DomainObject.Predmet.ProtuStrankaListNazivFormatedOIB>
  <DomainObject.Predmet.OstaliListFormated>
    <izvorni_sadrzaj>
      <item>Nenad Dević</item>
    </izvorni_sadrzaj>
    <derivirana_varijabla naziv="DomainObject.Predmet.OstaliListFormated_1">
      <item>Nenad Dević</item>
    </derivirana_varijabla>
  </DomainObject.Predmet.OstaliListFormated>
  <DomainObject.Predmet.OstaliListFormatedOIB>
    <izvorni_sadrzaj>
      <item>Nenad Dević</item>
    </izvorni_sadrzaj>
    <derivirana_varijabla naziv="DomainObject.Predmet.OstaliListFormatedOIB_1">
      <item>Nenad Dević</item>
    </derivirana_varijabla>
  </DomainObject.Predmet.OstaliListFormatedOIB>
  <DomainObject.Predmet.OstaliListFormatedWithAdress>
    <izvorni_sadrzaj>
      <item>Nenad Dević</item>
    </izvorni_sadrzaj>
    <derivirana_varijabla naziv="DomainObject.Predmet.OstaliListFormatedWithAdress_1">
      <item>Nenad Dević</item>
    </derivirana_varijabla>
  </DomainObject.Predmet.OstaliListFormatedWithAdress>
  <DomainObject.Predmet.OstaliListFormatedWithAdressOIB>
    <izvorni_sadrzaj>
      <item>Nenad Dević</item>
    </izvorni_sadrzaj>
    <derivirana_varijabla naziv="DomainObject.Predmet.OstaliListFormatedWithAdressOIB_1">
      <item>Nenad Dević</item>
    </derivirana_varijabla>
  </DomainObject.Predmet.OstaliListFormatedWithAdressOIB>
  <DomainObject.Predmet.OstaliListNazivFormated>
    <izvorni_sadrzaj>
      <item>Nenad Dević</item>
    </izvorni_sadrzaj>
    <derivirana_varijabla naziv="DomainObject.Predmet.OstaliListNazivFormated_1">
      <item>Nenad Dević</item>
    </derivirana_varijabla>
  </DomainObject.Predmet.OstaliListNazivFormated>
  <DomainObject.Predmet.OstaliListNazivFormatedOIB>
    <izvorni_sadrzaj>
      <item>Nenad Dević</item>
    </izvorni_sadrzaj>
    <derivirana_varijabla naziv="DomainObject.Predmet.OstaliListNazivFormatedOIB_1">
      <item>Nenad Dević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UČINKOVITA LJUDSKA DJELOVANJA - IMUPLS</izvorni_sadrzaj>
    <derivirana_varijabla naziv="DomainObject.Predmet.ProtustrankaIDrugi_1">CENTAR ZA UČINKOVITA LJUDSKA DJELOVANJA - IMUPLS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UČINKOVITA LJUDSKA DJELOVANJA - IMUPLS, OIB 47789336516, Fancevljev prilaz 0 bb, 10000 Zagreb</izvorni_sadrzaj>
    <derivirana_varijabla naziv="DomainObject.Predmet.ProtustrankaIDrugiAdressOIB_1">CENTAR ZA UČINKOVITA LJUDSKA DJELOVANJA - IMUPLS, OIB 47789336516, Fancevljev prilaz 0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UČINKOVITA LJUDSKA DJELOVANJA - IMUPLS</item>
      <item>FINA Regionalni centar Zagreb</item>
      <item>Nenad Dević</item>
    </izvorni_sadrzaj>
    <derivirana_varijabla naziv="DomainObject.Predmet.SudioniciListNaziv_1">
      <item>CENTAR ZA UČINKOVITA LJUDSKA DJELOVANJA - IMUPLS</item>
      <item>FINA Regionalni centar Zagreb</item>
      <item>Nenad Dević</item>
    </derivirana_varijabla>
  </DomainObject.Predmet.SudioniciListNaziv>
  <DomainObject.Predmet.SudioniciListAdressOIB>
    <izvorni_sadrzaj>
      <item>CENTAR ZA UČINKOVITA LJUDSKA DJELOVANJA - IMUPLS, OIB 47789336516, Fancevljev prilaz 0 bb,10000 Zagreb</item>
      <item>FINA Regionalni centar Zagreb, OIB 85821130368, Trg svibanjskih žrtava 1995. 1,10000 Zagreb</item>
      <item>Nenad Dević</item>
    </izvorni_sadrzaj>
    <derivirana_varijabla naziv="DomainObject.Predmet.SudioniciListAdressOIB_1">
      <item>CENTAR ZA UČINKOVITA LJUDSKA DJELOVANJA - IMUPLS, OIB 47789336516, Fancevljev prilaz 0 bb,10000 Zagreb</item>
      <item>FINA Regionalni centar Zagreb, OIB 85821130368, Trg svibanjskih žrtava 1995. 1,10000 Zagreb</item>
      <item>Nenad Dević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47789336516</item>
      <item>, OIB 85821130368</item>
      <item>, OIB null</item>
    </izvorni_sadrzaj>
    <derivirana_varijabla naziv="DomainObject.Predmet.SudioniciListNazivOIB_1">
      <item>, OIB 47789336516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1383</properties:Characters>
  <properties:Lines>40</properties:Lines>
  <properties:Paragraphs>16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2016-01-25T10:00:00Z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