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3610" w14:paraId="a7f361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St-22</w:t>
      </w:r>
      <w:r w:rsidR="00B06231">
        <w:t>46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820DD9" w:rsidRPr="00085620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PRIZMA-PLANET d.o.o. OIB: 15649612531, MBS: 080092829, Zagreb, Dolac 7</w:t>
      </w:r>
      <w:r>
        <w:rPr>
          <w:lang w:val="pt-BR"/>
        </w:rPr>
        <w:t xml:space="preserve">, 13.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8527B2" w:rsidRPr="00085620">
        <w:rPr>
          <w:lang w:val="pt-BR"/>
        </w:rPr>
        <w:t>PRIZMA-PLANET d.o.o. OIB: 15649612531, MBS: 080092829, Zagreb, Dolac 7</w:t>
      </w:r>
      <w:r w:rsidR="00E57CD2">
        <w:t xml:space="preserve">.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 xml:space="preserve">13.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15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8527B2">
        <w:t>Matko Ljuban, OIB: 28695463260, Zagreb, Hrvatskih Iseljenika 3</w:t>
      </w:r>
    </w:p>
    <w:p w:rsidRDefault="00833A14" w:rsidP="00833A14" w:rsidR="00833A14">
      <w:pPr>
        <w:jc w:val="both"/>
      </w:pPr>
    </w:p>
    <w:p w:rsidRDefault="00DB441F" w:rsidP="00152F9B" w:rsidR="00411459">
      <w:pPr>
        <w:jc w:val="both"/>
        <w:rPr>
          <w:lang w:val="pt-BR"/>
        </w:rPr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C221D6" w:rsidRPr="00085620">
        <w:rPr>
          <w:lang w:val="pt-BR"/>
        </w:rPr>
        <w:t>PRIZMA-PLANET d.o.o. OIB: 15649612531, MBS: 080092829, Zagreb, Dolac 7</w:t>
      </w:r>
    </w:p>
    <w:p w:rsidRDefault="00BE07A7" w:rsidP="00152F9B" w:rsidR="00BE07A7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C221D6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C221D6" w:rsidRPr="00085620">
        <w:rPr>
          <w:lang w:val="pt-BR"/>
        </w:rPr>
        <w:t>PRIZMA-PLANET d.o.o. OIB: 15649612531, MBS: 080092829, Zagreb, Dolac 7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127252">
        <w:t>793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127252">
        <w:t>31.569,63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1 zaposlenog.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475B50">
        <w:t xml:space="preserve">20. </w:t>
      </w:r>
      <w:r w:rsidR="001602A5" w:rsidRPr="005C2E60">
        <w:t>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475B50" w:rsidP="001602A5" w:rsidR="00DB441F">
      <w:pPr>
        <w:jc w:val="both"/>
      </w:pPr>
      <w:r>
        <w:t>11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3402B9">
        <w:t xml:space="preserve">je </w:t>
      </w:r>
      <w:r w:rsidR="00DB441F">
        <w:t xml:space="preserve">pristupio </w:t>
      </w:r>
      <w:r w:rsidR="00DB1188">
        <w:t xml:space="preserve">na navedeno ročište, naveo kako nema niti pokretne ni nepokretne imovine i </w:t>
      </w:r>
      <w:r w:rsidR="00DB441F">
        <w:t>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475B50">
        <w:t>11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475B50">
        <w:t>11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 xml:space="preserve">13.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D21D2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D21D2" w:rsidP="00445BA5" w:rsidR="003D21D2">
      <w:pPr>
        <w:jc w:val="right"/>
      </w:pPr>
      <w:r>
        <w:t>Za točnost otpravka-</w:t>
      </w:r>
    </w:p>
    <w:p w:rsidRDefault="003D21D2" w:rsidP="00445BA5" w:rsidR="003D21D2">
      <w:pPr>
        <w:jc w:val="right"/>
      </w:pPr>
      <w:r>
        <w:t>ovlašteni službenik</w:t>
      </w:r>
    </w:p>
    <w:p w:rsidRDefault="003D21D2" w:rsidP="00445BA5" w:rsidR="003D21D2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D21D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D592F">
          <w:t>22</w:t>
        </w:r>
        <w:r w:rsidR="00CD11DE">
          <w:t>46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2F9B"/>
    <w:rsid w:val="001602A5"/>
    <w:rsid w:val="001A684C"/>
    <w:rsid w:val="0023149C"/>
    <w:rsid w:val="00237B9E"/>
    <w:rsid w:val="00255162"/>
    <w:rsid w:val="00274B49"/>
    <w:rsid w:val="002916CE"/>
    <w:rsid w:val="002B0102"/>
    <w:rsid w:val="002D6894"/>
    <w:rsid w:val="003338B7"/>
    <w:rsid w:val="003402B9"/>
    <w:rsid w:val="00347CA4"/>
    <w:rsid w:val="00351508"/>
    <w:rsid w:val="00363447"/>
    <w:rsid w:val="00392E4D"/>
    <w:rsid w:val="003A3F9A"/>
    <w:rsid w:val="003A517E"/>
    <w:rsid w:val="003B27B4"/>
    <w:rsid w:val="003D21D2"/>
    <w:rsid w:val="003D592F"/>
    <w:rsid w:val="003E0E43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3FF4"/>
    <w:rsid w:val="004E7FF6"/>
    <w:rsid w:val="005046AB"/>
    <w:rsid w:val="00505DE6"/>
    <w:rsid w:val="005168AB"/>
    <w:rsid w:val="00516ED0"/>
    <w:rsid w:val="005224DC"/>
    <w:rsid w:val="00533D8F"/>
    <w:rsid w:val="005448EA"/>
    <w:rsid w:val="00561931"/>
    <w:rsid w:val="0059076B"/>
    <w:rsid w:val="005966D9"/>
    <w:rsid w:val="005B6D46"/>
    <w:rsid w:val="005C1600"/>
    <w:rsid w:val="005C2E60"/>
    <w:rsid w:val="005C7C4C"/>
    <w:rsid w:val="005D3DE4"/>
    <w:rsid w:val="00603A21"/>
    <w:rsid w:val="006671E6"/>
    <w:rsid w:val="006A3354"/>
    <w:rsid w:val="006B10DF"/>
    <w:rsid w:val="006C3CCF"/>
    <w:rsid w:val="006C5196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22B7B"/>
    <w:rsid w:val="00A2463E"/>
    <w:rsid w:val="00A618D3"/>
    <w:rsid w:val="00A75AF9"/>
    <w:rsid w:val="00AA0442"/>
    <w:rsid w:val="00AA78A7"/>
    <w:rsid w:val="00AE0E35"/>
    <w:rsid w:val="00AE7439"/>
    <w:rsid w:val="00B06231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2410"/>
    <w:rsid w:val="00C12C33"/>
    <w:rsid w:val="00C221D6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9459F"/>
    <w:rsid w:val="00EA457B"/>
    <w:rsid w:val="00EA6A84"/>
    <w:rsid w:val="00EA6D31"/>
    <w:rsid w:val="00EB19D2"/>
    <w:rsid w:val="00EB51F8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St-2246/2016-12</izvorni_sadrzaj>
    <derivirana_varijabla naziv="DomainObject.Oznaka_1">St-2246/2016-12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St-2246/2016</izvorni_sadrzaj>
    <derivirana_varijabla naziv="DomainObject.Predmet.OznakaBroj_1">St-2246/2016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PRIZMA-PLANET d.o.o. za trgovinu i usluge</izvorni_sadrzaj>
    <derivirana_varijabla naziv="DomainObject.Predmet.ProtustrankaFormated_1">  PRIZMA-PLANET d.o.o. za trgovinu i usluge</derivirana_varijabla>
  </DomainObject.Predmet.ProtustrankaFormated>
  <DomainObject.Predmet.ProtustrankaFormatedOIB>
    <izvorni_sadrzaj>  PRIZMA-PLANET d.o.o. za trgovinu i usluge, OIB 15649612531</izvorni_sadrzaj>
    <derivirana_varijabla naziv="DomainObject.Predmet.ProtustrankaFormatedOIB_1">  PRIZMA-PLANET d.o.o. za trgovinu i usluge, OIB 15649612531</derivirana_varijabla>
  </DomainObject.Predmet.ProtustrankaFormatedOIB>
  <DomainObject.Predmet.ProtustrankaFormatedWithAdress>
    <izvorni_sadrzaj> PRIZMA-PLANET d.o.o. za trgovinu i usluge, Dolac 7, 10000 Zagreb</izvorni_sadrzaj>
    <derivirana_varijabla naziv="DomainObject.Predmet.ProtustrankaFormatedWithAdress_1"> PRIZMA-PLANET d.o.o. za trgovinu i usluge, Dolac 7, 10000 Zagreb</derivirana_varijabla>
  </DomainObject.Predmet.ProtustrankaFormatedWithAdress>
  <DomainObject.Predmet.ProtustrankaFormatedWithAdressOIB>
    <izvorni_sadrzaj> PRIZMA-PLANET d.o.o. za trgovinu i usluge, OIB 15649612531, Dolac 7, 10000 Zagreb</izvorni_sadrzaj>
    <derivirana_varijabla naziv="DomainObject.Predmet.ProtustrankaFormatedWithAdressOIB_1"> PRIZMA-PLANET d.o.o. za trgovinu i usluge, OIB 15649612531, Dolac 7, 10000 Zagreb</derivirana_varijabla>
  </DomainObject.Predmet.ProtustrankaFormatedWithAdressOIB>
  <DomainObject.Predmet.ProtustrankaWithAdress>
    <izvorni_sadrzaj>PRIZMA-PLANET d.o.o. za trgovinu i usluge Dolac 7, 10000 Zagreb</izvorni_sadrzaj>
    <derivirana_varijabla naziv="DomainObject.Predmet.ProtustrankaWithAdress_1">PRIZMA-PLANET d.o.o. za trgovinu i usluge Dolac 7, 10000 Zagreb</derivirana_varijabla>
  </DomainObject.Predmet.ProtustrankaWithAdress>
  <DomainObject.Predmet.ProtustrankaWithAdressOIB>
    <izvorni_sadrzaj>PRIZMA-PLANET d.o.o. za trgovinu i usluge, OIB 15649612531, Dolac 7, 10000 Zagreb</izvorni_sadrzaj>
    <derivirana_varijabla naziv="DomainObject.Predmet.ProtustrankaWithAdressOIB_1">PRIZMA-PLANET d.o.o. za trgovinu i usluge, OIB 15649612531, Dolac 7, 10000 Zagreb</derivirana_varijabla>
  </DomainObject.Predmet.ProtustrankaWithAdressOIB>
  <DomainObject.Predmet.ProtustrankaNazivFormated>
    <izvorni_sadrzaj>PRIZMA-PLANET d.o.o. za trgovinu i usluge</izvorni_sadrzaj>
    <derivirana_varijabla naziv="DomainObject.Predmet.ProtustrankaNazivFormated_1">PRIZMA-PLANET d.o.o. za trgovinu i usluge</derivirana_varijabla>
  </DomainObject.Predmet.ProtustrankaNazivFormated>
  <DomainObject.Predmet.ProtustrankaNazivFormatedOIB>
    <izvorni_sadrzaj>PRIZMA-PLANET d.o.o. za trgovinu i usluge, OIB 15649612531</izvorni_sadrzaj>
    <derivirana_varijabla naziv="DomainObject.Predmet.ProtustrankaNazivFormatedOIB_1">PRIZMA-PLANET d.o.o. za trgovinu i usluge, OIB 15649612531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PRIZMA-PLANET d.o.o. za trgovinu i usluge</item>
    </izvorni_sadrzaj>
    <derivirana_varijabla naziv="DomainObject.Predmet.ProtuStrankaListFormated_1">
      <item>PRIZMA-PLANET d.o.o. za trgovinu i usluge</item>
    </derivirana_varijabla>
  </DomainObject.Predmet.ProtuStrankaListFormated>
  <DomainObject.Predmet.ProtuStrankaListFormatedOIB>
    <izvorni_sadrzaj>
      <item>PRIZMA-PLANET d.o.o. za trgovinu i usluge, OIB 15649612531</item>
    </izvorni_sadrzaj>
    <derivirana_varijabla naziv="DomainObject.Predmet.ProtuStrankaListFormatedOIB_1">
      <item>PRIZMA-PLANET d.o.o. za trgovinu i usluge, OIB 15649612531</item>
    </derivirana_varijabla>
  </DomainObject.Predmet.ProtuStrankaListFormatedOIB>
  <DomainObject.Predmet.ProtuStrankaListFormatedWithAdress>
    <izvorni_sadrzaj>
      <item>PRIZMA-PLANET d.o.o. za trgovinu i usluge, Dolac 7, 10000 Zagreb</item>
    </izvorni_sadrzaj>
    <derivirana_varijabla naziv="DomainObject.Predmet.ProtuStrankaListFormatedWithAdress_1">
      <item>PRIZMA-PLANET d.o.o. za trgovinu i usluge, Dolac 7, 10000 Zagreb</item>
    </derivirana_varijabla>
  </DomainObject.Predmet.ProtuStrankaListFormatedWithAdress>
  <DomainObject.Predmet.ProtuStrankaListFormatedWithAdressOIB>
    <izvorni_sadrzaj>
      <item>PRIZMA-PLANET d.o.o. za trgovinu i usluge, OIB 15649612531, Dolac 7, 10000 Zagreb</item>
    </izvorni_sadrzaj>
    <derivirana_varijabla naziv="DomainObject.Predmet.ProtuStrankaListFormatedWithAdressOIB_1">
      <item>PRIZMA-PLANET d.o.o. za trgovinu i usluge, OIB 15649612531, Dolac 7, 10000 Zagreb</item>
    </derivirana_varijabla>
  </DomainObject.Predmet.ProtuStrankaListFormatedWithAdressOIB>
  <DomainObject.Predmet.ProtuStrankaListNazivFormated>
    <izvorni_sadrzaj>
      <item>PRIZMA-PLANET d.o.o. za trgovinu i usluge</item>
    </izvorni_sadrzaj>
    <derivirana_varijabla naziv="DomainObject.Predmet.ProtuStrankaListNazivFormated_1">
      <item>PRIZMA-PLANET d.o.o. za trgovinu i usluge</item>
    </derivirana_varijabla>
  </DomainObject.Predmet.ProtuStrankaListNazivFormated>
  <DomainObject.Predmet.ProtuStrankaListNazivFormatedOIB>
    <izvorni_sadrzaj>
      <item>PRIZMA-PLANET d.o.o. za trgovinu i usluge, OIB 15649612531</item>
    </izvorni_sadrzaj>
    <derivirana_varijabla naziv="DomainObject.Predmet.ProtuStrankaListNazivFormatedOIB_1">
      <item>PRIZMA-PLANET d.o.o. za trgovinu i usluge, OIB 15649612531</item>
    </derivirana_varijabla>
  </DomainObject.Predmet.ProtuStrankaListNazivFormatedOIB>
  <DomainObject.Predmet.OstaliListFormated>
    <izvorni_sadrzaj>
      <item>Ivan Skoko</item>
    </izvorni_sadrzaj>
    <derivirana_varijabla naziv="DomainObject.Predmet.OstaliListFormated_1">
      <item>Ivan Skoko</item>
    </derivirana_varijabla>
  </DomainObject.Predmet.OstaliListFormated>
  <DomainObject.Predmet.OstaliListFormatedOIB>
    <izvorni_sadrzaj>
      <item>Ivan Skoko, OIB 97923738527</item>
    </izvorni_sadrzaj>
    <derivirana_varijabla naziv="DomainObject.Predmet.OstaliListFormatedOIB_1">
      <item>Ivan Skoko, OIB 97923738527</item>
    </derivirana_varijabla>
  </DomainObject.Predmet.OstaliListFormatedOIB>
  <DomainObject.Predmet.OstaliListFormatedWithAdress>
    <izvorni_sadrzaj>
      <item>Ivan Skoko, Ul. Josipa Eugena Tomića 9, 10000 Zagreb</item>
    </izvorni_sadrzaj>
    <derivirana_varijabla naziv="DomainObject.Predmet.OstaliListFormatedWithAdress_1">
      <item>Ivan Skoko, Ul. Josipa Eugena Tomića 9, 10000 Zagreb</item>
    </derivirana_varijabla>
  </DomainObject.Predmet.OstaliListFormatedWithAdress>
  <DomainObject.Predmet.OstaliListFormatedWithAdressOIB>
    <izvorni_sadrzaj>
      <item>Ivan Skoko, OIB 97923738527, Ul. Josipa Eugena Tomića 9, 10000 Zagreb</item>
    </izvorni_sadrzaj>
    <derivirana_varijabla naziv="DomainObject.Predmet.OstaliListFormatedWithAdressOIB_1">
      <item>Ivan Skoko, OIB 97923738527, Ul. Josipa Eugena Tomića 9, 10000 Zagreb</item>
    </derivirana_varijabla>
  </DomainObject.Predmet.OstaliListFormatedWithAdressOIB>
  <DomainObject.Predmet.OstaliListNazivFormated>
    <izvorni_sadrzaj>
      <item>Ivan Skoko</item>
    </izvorni_sadrzaj>
    <derivirana_varijabla naziv="DomainObject.Predmet.OstaliListNazivFormated_1">
      <item>Ivan Skoko</item>
    </derivirana_varijabla>
  </DomainObject.Predmet.OstaliListNazivFormated>
  <DomainObject.Predmet.OstaliListNazivFormatedOIB>
    <izvorni_sadrzaj>
      <item>Ivan Skoko, OIB 97923738527</item>
    </izvorni_sadrzaj>
    <derivirana_varijabla naziv="DomainObject.Predmet.OstaliListNazivFormatedOIB_1">
      <item>Ivan Skoko, OIB 97923738527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St-2246/2016-12</izvorni_sadrzaj>
    <derivirana_varijabla naziv="DomainObject.PoslovniBrojDokumenta_1">St-2246/2016-12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PRIZMA-PLANET d.o.o. za trgovinu i usluge</izvorni_sadrzaj>
    <derivirana_varijabla naziv="DomainObject.Predmet.ProtustrankaIDrugi_1">PRIZMA-PLANET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PRIZMA-PLANET d.o.o. za trgovinu i usluge, OIB 15649612531, Dolac 7, 10000 Zagreb</izvorni_sadrzaj>
    <derivirana_varijabla naziv="DomainObject.Predmet.ProtustrankaIDrugiAdressOIB_1">PRIZMA-PLANET d.o.o. za trgovinu i usluge, OIB 15649612531, Dolac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PRIZMA-PLANET d.o.o. za trgovinu i usluge</item>
      <item>Ivan Skoko</item>
    </izvorni_sadrzaj>
    <derivirana_varijabla naziv="DomainObject.Predmet.SudioniciListNaziv_1">
      <item>FINA Regionalni centar Zagreb</item>
      <item>PRIZMA-PLANET d.o.o. za trgovinu i usluge</item>
      <item>Ivan Skoko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izvorni_sadrzaj>
    <derivirana_varijabla naziv="DomainObject.Predmet.SudioniciListAdressOIB_1"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15649612531</item>
      <item>, OIB 97923738527</item>
    </izvorni_sadrzaj>
    <derivirana_varijabla naziv="DomainObject.Predmet.SudioniciListNazivOIB_1">
      <item>, OIB 85821130368</item>
      <item>, OIB 15649612531</item>
      <item>, OIB 97923738527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014D9-D0CF-4B47-95A8-B8928CBFD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4997</properties:Characters>
  <properties:Lines>110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2017-06-13T07:57:00Z</dcterms:created>
  <dc:creator>gzubak</dc:creator>
  <cp:lastModifiedBy>Mirjana Gašparić</cp:lastModifiedBy>
  <cp:lastPrinted>2017-06-13T08:26:00Z</cp:lastPrinted>
  <dcterms:modified xmlns:xsi="http://www.w3.org/2001/XMLSchema-instance" xsi:type="dcterms:W3CDTF">2017-06-13T08:33:00Z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St-2246/2016-12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