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31e7" w14:paraId="42c31e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A13D7F">
        <w:t>7</w:t>
      </w:r>
      <w:r w:rsidR="007A6ECA">
        <w:t>334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A13D7F">
        <w:t>7</w:t>
      </w:r>
      <w:r w:rsidR="007A6ECA">
        <w:t>334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86424A" w:rsidR="0086424A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7A6ECA">
        <w:t>LAETO MELLITUS d.o.o.</w:t>
      </w:r>
      <w:r w:rsidR="007A6ECA" w:rsidRPr="00EF6988">
        <w:t>, OIB:</w:t>
      </w:r>
      <w:r w:rsidR="007A6ECA">
        <w:t xml:space="preserve"> 48573942605, Zagreb, 9. </w:t>
      </w:r>
      <w:proofErr w:type="spellStart"/>
      <w:r w:rsidR="007A6ECA">
        <w:t>Podbrežje</w:t>
      </w:r>
      <w:proofErr w:type="spellEnd"/>
      <w:r w:rsidR="007A6ECA">
        <w:t xml:space="preserve"> 4.</w:t>
      </w:r>
    </w:p>
    <w:p w:rsidRDefault="007A6ECA" w:rsidP="007A6ECA" w:rsidR="007A6ECA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7A6ECA">
        <w:t>3.486,03</w:t>
      </w:r>
      <w:r w:rsidR="00897B49">
        <w:t xml:space="preserve"> </w:t>
      </w:r>
      <w:r w:rsidR="0077391F">
        <w:t>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33E" w:rsidR="0021633E">
      <w:r>
        <w:separator/>
      </w:r>
    </w:p>
  </w:endnote>
  <w:endnote w:id="0" w:type="continuationSeparator">
    <w:p w:rsidRDefault="0021633E" w:rsidR="00216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33E" w:rsidR="0021633E">
      <w:r>
        <w:separator/>
      </w:r>
    </w:p>
  </w:footnote>
  <w:footnote w:id="0" w:type="continuationSeparator">
    <w:p w:rsidRDefault="0021633E" w:rsidR="002163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94441"/>
    <w:rsid w:val="000C1906"/>
    <w:rsid w:val="0011143D"/>
    <w:rsid w:val="00114EAD"/>
    <w:rsid w:val="00165E1C"/>
    <w:rsid w:val="00185571"/>
    <w:rsid w:val="001E50FB"/>
    <w:rsid w:val="001F6933"/>
    <w:rsid w:val="0021633E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A6ECA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6424A"/>
    <w:rsid w:val="008718B4"/>
    <w:rsid w:val="00871F01"/>
    <w:rsid w:val="00887E80"/>
    <w:rsid w:val="00897B49"/>
    <w:rsid w:val="008C7703"/>
    <w:rsid w:val="00920CA0"/>
    <w:rsid w:val="009419D8"/>
    <w:rsid w:val="00990534"/>
    <w:rsid w:val="00992675"/>
    <w:rsid w:val="009B3906"/>
    <w:rsid w:val="00A13D7F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7334</izvorni_sadrzaj>
    <derivirana_varijabla naziv="DomainObject.Predmet.Broj_1">7334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St-7334/2015</izvorni_sadrzaj>
    <derivirana_varijabla naziv="DomainObject.Predmet.OznakaBroj_1">St-7334/2015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LAETO MELLITUS d.o.o. zastupanog po punomoćniku Marijana Bijelić</izvorni_sadrzaj>
    <derivirana_varijabla naziv="DomainObject.Predmet.ProtustrankaFormated_1">  LAETO MELLITUS d.o.o. zastupanog po punomoćniku Marijana Bijelić</derivirana_varijabla>
  </DomainObject.Predmet.ProtustrankaFormated>
  <DomainObject.Predmet.ProtustrankaFormatedOIB>
    <izvorni_sadrzaj>  LAETO MELLITUS d.o.o., OIB 48573942605 zastupanog po punomoćniku Marijana Bijelić</izvorni_sadrzaj>
    <derivirana_varijabla naziv="DomainObject.Predmet.ProtustrankaFormatedOIB_1">  LAETO MELLITUS d.o.o., OIB 48573942605 zastupanog po punomoćniku Marijana Bijelić</derivirana_varijabla>
  </DomainObject.Predmet.ProtustrankaFormatedOIB>
  <DomainObject.Predmet.ProtustrankaFormatedWithAdress>
    <izvorni_sadrzaj> LAETO MELLITUS d.o.o., 9. Podbrežje 4, 10000 Zagreb zastupanog po punomoćniku Marijana Bijelić</izvorni_sadrzaj>
    <derivirana_varijabla naziv="DomainObject.Predmet.ProtustrankaFormatedWithAdress_1"> LAETO MELLITUS d.o.o., 9. Podbrežje 4, 10000 Zagreb zastupanog po punomoćniku Marijana Bijelić</derivirana_varijabla>
  </DomainObject.Predmet.ProtustrankaFormatedWithAdress>
  <DomainObject.Predmet.ProtustrankaFormatedWithAdressOIB>
    <izvorni_sadrzaj> LAETO MELLITUS d.o.o., OIB 48573942605, 9. Podbrežje 4, 10000 Zagreb zastupanog po punomoćniku Marijana Bijelić</izvorni_sadrzaj>
    <derivirana_varijabla naziv="DomainObject.Predmet.ProtustrankaFormatedWithAdressOIB_1"> LAETO MELLITUS d.o.o., OIB 48573942605, 9. Podbrežje 4, 10000 Zagreb zastupanog po punomoćniku Marijana Bijelić</derivirana_varijabla>
  </DomainObject.Predmet.ProtustrankaFormatedWithAdressOIB>
  <DomainObject.Predmet.ProtustrankaWithAdress>
    <izvorni_sadrzaj>LAETO MELLITUS d.o.o. 9. Podbrežje 4, 10000 Zagreb</izvorni_sadrzaj>
    <derivirana_varijabla naziv="DomainObject.Predmet.ProtustrankaWithAdress_1">LAETO MELLITUS d.o.o. 9. Podbrežje 4, 10000 Zagreb</derivirana_varijabla>
  </DomainObject.Predmet.ProtustrankaWithAdress>
  <DomainObject.Predmet.ProtustrankaWithAdressOIB>
    <izvorni_sadrzaj>LAETO MELLITUS d.o.o., OIB 48573942605, 9. Podbrežje 4, 10000 Zagreb</izvorni_sadrzaj>
    <derivirana_varijabla naziv="DomainObject.Predmet.ProtustrankaWithAdressOIB_1">LAETO MELLITUS d.o.o., OIB 48573942605, 9. Podbrežje 4, 10000 Zagreb</derivirana_varijabla>
  </DomainObject.Predmet.ProtustrankaWithAdressOIB>
  <DomainObject.Predmet.ProtustrankaNazivFormated>
    <izvorni_sadrzaj>LAETO MELLITUS d.o.o.</izvorni_sadrzaj>
    <derivirana_varijabla naziv="DomainObject.Predmet.ProtustrankaNazivFormated_1">LAETO MELLITUS d.o.o.</derivirana_varijabla>
  </DomainObject.Predmet.ProtustrankaNazivFormated>
  <DomainObject.Predmet.ProtustrankaNazivFormatedOIB>
    <izvorni_sadrzaj>LAETO MELLITUS d.o.o., OIB 48573942605</izvorni_sadrzaj>
    <derivirana_varijabla naziv="DomainObject.Predmet.ProtustrankaNazivFormatedOIB_1">LAETO MELLITUS d.o.o., OIB 48573942605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LAETO MELLITUS d.o.o. zastupanog po punomoćniku Marijana Bijelić</item>
    </izvorni_sadrzaj>
    <derivirana_varijabla naziv="DomainObject.Predmet.ProtuStrankaListFormated_1">
      <item>LAETO MELLITUS d.o.o. zastupanog po punomoćniku Marijana Bijelić</item>
    </derivirana_varijabla>
  </DomainObject.Predmet.ProtuStrankaListFormated>
  <DomainObject.Predmet.ProtuStrankaListFormatedOIB>
    <izvorni_sadrzaj>
      <item>LAETO MELLITUS d.o.o., OIB 48573942605 zastupanog po punomoćniku Marijana Bijelić</item>
    </izvorni_sadrzaj>
    <derivirana_varijabla naziv="DomainObject.Predmet.ProtuStrankaListFormatedOIB_1">
      <item>LAETO MELLITUS d.o.o., OIB 48573942605 zastupanog po punomoćniku Marijana Bijelić</item>
    </derivirana_varijabla>
  </DomainObject.Predmet.ProtuStrankaListFormatedOIB>
  <DomainObject.Predmet.ProtuStrankaListFormatedWithAdress>
    <izvorni_sadrzaj>
      <item>LAETO MELLITUS d.o.o., 9. Podbrežje 4, 10000 Zagreb zastupanog po punomoćniku Marijana Bijelić</item>
    </izvorni_sadrzaj>
    <derivirana_varijabla naziv="DomainObject.Predmet.ProtuStrankaListFormatedWithAdress_1">
      <item>LAETO MELLITUS d.o.o., 9. Podbrežje 4, 10000 Zagreb zastupanog po punomoćniku Marijana Bijelić</item>
    </derivirana_varijabla>
  </DomainObject.Predmet.ProtuStrankaListFormatedWithAdress>
  <DomainObject.Predmet.ProtuStrankaListFormatedWithAdressOIB>
    <izvorni_sadrzaj>
      <item>LAETO MELLITUS d.o.o., OIB 48573942605, 9. Podbrežje 4, 10000 Zagreb zastupanog po punomoćniku Marijana Bijelić</item>
    </izvorni_sadrzaj>
    <derivirana_varijabla naziv="DomainObject.Predmet.ProtuStrankaListFormatedWithAdressOIB_1">
      <item>LAETO MELLITUS d.o.o., OIB 48573942605, 9. Podbrežje 4, 10000 Zagreb zastupanog po punomoćniku Marijana Bijelić</item>
    </derivirana_varijabla>
  </DomainObject.Predmet.ProtuStrankaListFormatedWithAdressOIB>
  <DomainObject.Predmet.ProtuStrankaListNazivFormated>
    <izvorni_sadrzaj>
      <item>LAETO MELLITUS d.o.o.</item>
    </izvorni_sadrzaj>
    <derivirana_varijabla naziv="DomainObject.Predmet.ProtuStrankaListNazivFormated_1">
      <item>LAETO MELLITUS d.o.o.</item>
    </derivirana_varijabla>
  </DomainObject.Predmet.ProtuStrankaListNazivFormated>
  <DomainObject.Predmet.ProtuStrankaListNazivFormatedOIB>
    <izvorni_sadrzaj>
      <item>LAETO MELLITUS d.o.o., OIB 48573942605</item>
    </izvorni_sadrzaj>
    <derivirana_varijabla naziv="DomainObject.Predmet.ProtuStrankaListNazivFormatedOIB_1">
      <item>LAETO MELLITUS d.o.o., OIB 48573942605</item>
    </derivirana_varijabla>
  </DomainObject.Predmet.ProtuStrankaListNazivFormatedOIB>
  <DomainObject.Predmet.OstaliListFormated>
    <izvorni_sadrzaj>
      <item>Marijana Bijelić punomoćnik sudionika u postupku LAETO MELLITUS d.o.o.</item>
    </izvorni_sadrzaj>
    <derivirana_varijabla naziv="DomainObject.Predmet.OstaliListFormated_1">
      <item>Marijana Bijelić punomoćnik sudionika u postupku LAETO MELLITUS d.o.o.</item>
    </derivirana_varijabla>
  </DomainObject.Predmet.OstaliListFormated>
  <DomainObject.Predmet.OstaliListFormatedOIB>
    <izvorni_sadrzaj>
      <item>Marijana Bijelić, OIB 66922756019 punomoćnik sudionika u postupku LAETO MELLITUS d.o.o.</item>
    </izvorni_sadrzaj>
    <derivirana_varijabla naziv="DomainObject.Predmet.OstaliListFormatedOIB_1">
      <item>Marijana Bijelić, OIB 66922756019 punomoćnik sudionika u postupku LAETO MELLITUS d.o.o.</item>
    </derivirana_varijabla>
  </DomainObject.Predmet.OstaliListFormatedOIB>
  <DomainObject.Predmet.OstaliListFormatedWithAdress>
    <izvorni_sadrzaj>
      <item>Marijana Bijelić, Kralja Zvonimira bb, Tomislavgrad punomoćnik sudionika u postupku LAETO MELLITUS d.o.o.</item>
    </izvorni_sadrzaj>
    <derivirana_varijabla naziv="DomainObject.Predmet.OstaliListFormatedWithAdress_1">
      <item>Marijana Bijelić, Kralja Zvonimira bb, Tomislavgrad punomoćnik sudionika u postupku LAETO MELLITUS d.o.o.</item>
    </derivirana_varijabla>
  </DomainObject.Predmet.OstaliListFormatedWithAdress>
  <DomainObject.Predmet.OstaliListFormatedWithAdressOIB>
    <izvorni_sadrzaj>
      <item>Marijana Bijelić, OIB 66922756019, Kralja Zvonimira bb, Tomislavgrad punomoćnik sudionika u postupku LAETO MELLITUS d.o.o.</item>
    </izvorni_sadrzaj>
    <derivirana_varijabla naziv="DomainObject.Predmet.OstaliListFormatedWithAdressOIB_1">
      <item>Marijana Bijelić, OIB 66922756019, Kralja Zvonimira bb, Tomislavgrad punomoćnik sudionika u postupku LAETO MELLITUS d.o.o.</item>
    </derivirana_varijabla>
  </DomainObject.Predmet.OstaliListFormatedWithAdressOIB>
  <DomainObject.Predmet.OstaliListNazivFormated>
    <izvorni_sadrzaj>
      <item>Marijana Bijelić</item>
    </izvorni_sadrzaj>
    <derivirana_varijabla naziv="DomainObject.Predmet.OstaliListNazivFormated_1">
      <item>Marijana Bijelić</item>
    </derivirana_varijabla>
  </DomainObject.Predmet.OstaliListNazivFormated>
  <DomainObject.Predmet.OstaliListNazivFormatedOIB>
    <izvorni_sadrzaj>
      <item>Marijana Bijelić, OIB 66922756019</item>
    </izvorni_sadrzaj>
    <derivirana_varijabla naziv="DomainObject.Predmet.OstaliListNazivFormatedOIB_1">
      <item>Marijana Bijelić, OIB 66922756019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LAETO MELLITUS d.o.o.</izvorni_sadrzaj>
    <derivirana_varijabla naziv="DomainObject.Predmet.ProtustrankaIDrugi_1">LAETO MELLITUS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LAETO MELLITUS d.o.o., OIB 48573942605, 9. Podbrežje 4, 10000 Zagreb</izvorni_sadrzaj>
    <derivirana_varijabla naziv="DomainObject.Predmet.ProtustrankaIDrugiAdressOIB_1">LAETO MELLITUS d.o.o., OIB 48573942605, 9. Podbrežje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LAETO MELLITUS d.o.o.</item>
      <item>FINA Regionalni centar Zagreb</item>
      <item>Marijana Bijelić</item>
    </izvorni_sadrzaj>
    <derivirana_varijabla naziv="DomainObject.Predmet.SudioniciListNaziv_1">
      <item>LAETO MELLITUS d.o.o.</item>
      <item>FINA Regionalni centar Zagreb</item>
      <item>Marijana Bijelić</item>
    </derivirana_varijabla>
  </DomainObject.Predmet.SudioniciListNaziv>
  <DomainObject.Predmet.SudioniciListAdressOIB>
    <izvorni_sadrzaj>
      <item>LAETO MELLITUS d.o.o., OIB 48573942605, 9. Podbrežje 4,10000 Zagreb</item>
      <item>FINA Regionalni centar Zagreb, OIB 85821130368, Trg svibanjskih žrtava 1995. 1,10000 Zagreb</item>
      <item>Marijana Bijelić, OIB 66922756019, Kralja Zvonimira bb,Tomislavgrad</item>
    </izvorni_sadrzaj>
    <derivirana_varijabla naziv="DomainObject.Predmet.SudioniciListAdressOIB_1">
      <item>LAETO MELLITUS d.o.o., OIB 48573942605, 9. Podbrežje 4,10000 Zagreb</item>
      <item>FINA Regionalni centar Zagreb, OIB 85821130368, Trg svibanjskih žrtava 1995. 1,10000 Zagreb</item>
      <item>Marijana Bijelić, OIB 66922756019, Kralja Zvonimira bb,Tomislavgrad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48573942605</item>
      <item>, OIB 85821130368</item>
      <item>, OIB 66922756019</item>
    </izvorni_sadrzaj>
    <derivirana_varijabla naziv="DomainObject.Predmet.SudioniciListNazivOIB_1">
      <item>, OIB 48573942605</item>
      <item>, OIB 85821130368</item>
      <item>, OIB 66922756019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1279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2016-01-18T14:02:00Z</dcterms:created>
  <dc:creator>ilukac</dc:creator>
  <cp:lastModifiedBy>dvorana100</cp:lastModifiedBy>
  <cp:lastPrinted>2016-01-11T14:16:00Z</cp:lastPrinted>
  <dcterms:modified xmlns:xsi="http://www.w3.org/2001/XMLSchema-instance" xsi:type="dcterms:W3CDTF">2016-02-09T11:02:00Z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