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0f77" w14:paraId="fa30f77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EA08F2" w:rsidR="00EA08F2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8F2" w:rsidP="00EA08F2" w:rsidR="00EA08F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A08F2" w:rsidP="00EA08F2" w:rsidR="00C13100">
      <w:r>
        <w:t>Trgovački</w:t>
      </w:r>
      <w:r w:rsidRPr="009077C2">
        <w:t xml:space="preserve"> sud u </w:t>
      </w:r>
      <w:r>
        <w:t>Osijeku</w:t>
      </w:r>
    </w:p>
    <w:p w:rsidRDefault="00C13100" w:rsidP="00EA08F2" w:rsidR="00EA08F2" w:rsidRPr="00D64B46">
      <w:r>
        <w:t xml:space="preserve"> </w:t>
      </w:r>
      <w:r w:rsidR="0033711D">
        <w:t xml:space="preserve"> </w:t>
      </w:r>
      <w:r w:rsidR="00EA08F2">
        <w:rPr>
          <w:sz w:val="22"/>
          <w:szCs w:val="22"/>
        </w:rPr>
        <w:t xml:space="preserve">Osijek, Zagrebačka </w:t>
      </w:r>
      <w:r>
        <w:rPr>
          <w:sz w:val="22"/>
          <w:szCs w:val="22"/>
        </w:rPr>
        <w:t xml:space="preserve"> </w:t>
      </w:r>
      <w:r w:rsidR="00EA08F2">
        <w:rPr>
          <w:sz w:val="22"/>
          <w:szCs w:val="22"/>
        </w:rPr>
        <w:t>2</w:t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t xml:space="preserve">Poslovni broj: </w:t>
      </w:r>
      <w:r w:rsidR="00EA08F2" w:rsidRPr="00EA08F2">
        <w:t>14 St-1</w:t>
      </w:r>
      <w:r w:rsidR="00B65E16">
        <w:t>7</w:t>
      </w:r>
      <w:r w:rsidR="0049786B">
        <w:t>43</w:t>
      </w:r>
      <w:r w:rsidR="00EA08F2" w:rsidRPr="00EA08F2">
        <w:t>/18-</w:t>
      </w:r>
      <w:r w:rsidR="00D70554">
        <w:t>3</w:t>
      </w:r>
    </w:p>
    <w:p w:rsidRDefault="00A91C91" w:rsidP="006F7B5B" w:rsidR="00A91C91">
      <w:pPr>
        <w:ind w:hanging="720" w:left="360"/>
        <w:rPr>
          <w:sz w:val="22"/>
          <w:szCs w:val="22"/>
        </w:rPr>
      </w:pPr>
    </w:p>
    <w:p w:rsidRDefault="004B167F" w:rsidP="006F7B5B" w:rsidR="004B167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49786B">
        <w:t>G M G MARKUS</w:t>
      </w:r>
      <w:r w:rsidR="00D70554" w:rsidRPr="002236A1">
        <w:t xml:space="preserve"> društvo s ograničenom odgovornošću za </w:t>
      </w:r>
      <w:r w:rsidR="0049786B">
        <w:t>proizvodnju namještaja, promet roba i usluge</w:t>
      </w:r>
      <w:r w:rsidR="00D70554" w:rsidRPr="002236A1">
        <w:t xml:space="preserve">, Zagreb, </w:t>
      </w:r>
      <w:r w:rsidR="0049786B">
        <w:t>Kvaternikova 11</w:t>
      </w:r>
      <w:r w:rsidR="00D70554" w:rsidRPr="002236A1">
        <w:t>, MBS 08</w:t>
      </w:r>
      <w:r w:rsidR="003473B0">
        <w:t>0</w:t>
      </w:r>
      <w:r w:rsidR="0006605B">
        <w:t>1</w:t>
      </w:r>
      <w:r w:rsidR="003473B0">
        <w:t>75964</w:t>
      </w:r>
      <w:r w:rsidR="00D70554" w:rsidRPr="002236A1">
        <w:t xml:space="preserve">, OIB </w:t>
      </w:r>
      <w:r w:rsidR="003473B0">
        <w:t>87630342164</w:t>
      </w:r>
      <w:r w:rsidR="00D70554">
        <w:t xml:space="preserve">, </w:t>
      </w:r>
      <w:r w:rsidR="00D70554" w:rsidRPr="0041082E">
        <w:t xml:space="preserve">dana </w:t>
      </w:r>
      <w:r w:rsidR="0006605B">
        <w:t>2</w:t>
      </w:r>
      <w:r w:rsidR="003473B0">
        <w:t>8</w:t>
      </w:r>
      <w:r w:rsidR="00D70554" w:rsidRPr="00CC1B85">
        <w:t xml:space="preserve">. </w:t>
      </w:r>
      <w:r w:rsidR="00D70554">
        <w:t>prosinca</w:t>
      </w:r>
      <w:r w:rsidR="00D70554" w:rsidRPr="00CC1B85">
        <w:t xml:space="preserve"> 2018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3473B0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3473B0" w:rsidRPr="003473B0">
        <w:t>G M G MARKUS društvo s ograničenom odgovornošću za proizvodnju namještaja, promet roba i usluge, Zagreb, Kvaternikova 11, MBS 080175964, OIB 87630342164</w:t>
      </w:r>
      <w:r>
        <w:t>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75257E">
        <w:t>Blanka Gambiraža, Osijek, Bakarska 42</w:t>
      </w:r>
      <w:r w:rsidRPr="00275D0E">
        <w:t xml:space="preserve">, OIB </w:t>
      </w:r>
      <w:r>
        <w:t>8</w:t>
      </w:r>
      <w:r w:rsidR="0075257E">
        <w:t>1085118009</w:t>
      </w:r>
      <w:r>
        <w:t>, izabrana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9D753F">
        <w:t>29</w:t>
      </w:r>
      <w:r>
        <w:t>.01.2019.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9D753F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9D753F" w:rsidRPr="009D753F">
        <w:t>G M G MARKUS društvo s ograničenom odgovornošću za proizvodnju namještaja, promet roba i usluge, Zagreb, Kvaternikova 11, MBS 080175964, OIB 87630342164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9D753F" w:rsidP="006410C4" w:rsidR="006410C4">
      <w:pPr>
        <w:ind w:firstLine="720" w:left="2160"/>
      </w:pPr>
      <w:r>
        <w:t>5</w:t>
      </w:r>
      <w:r w:rsidR="006410C4">
        <w:t xml:space="preserve">. </w:t>
      </w:r>
      <w:r>
        <w:t>veljače</w:t>
      </w:r>
      <w:r w:rsidR="006410C4">
        <w:t xml:space="preserve"> 2019. u </w:t>
      </w:r>
      <w:r>
        <w:t>9</w:t>
      </w:r>
      <w:r w:rsidR="006410C4">
        <w:t>,</w:t>
      </w:r>
      <w:r w:rsidR="0051040F">
        <w:t>0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9D753F">
        <w:t>1</w:t>
      </w:r>
      <w:r>
        <w:t>2.0</w:t>
      </w:r>
      <w:r w:rsidR="009D753F">
        <w:t>2</w:t>
      </w:r>
      <w:r>
        <w:t>.2018. zaprimljen je na Trgovačkom sudu u Zagrebu prijedlog FINE Regionalni centar Zagreb, Klasa: 110-07/18-01/04 Ur. broj 04-06-18-</w:t>
      </w:r>
      <w:r w:rsidR="00397E8E">
        <w:t>657</w:t>
      </w:r>
      <w:r>
        <w:t xml:space="preserve"> od </w:t>
      </w:r>
      <w:r w:rsidR="00397E8E">
        <w:t>9</w:t>
      </w:r>
      <w:r>
        <w:t>.0</w:t>
      </w:r>
      <w:r w:rsidR="00397E8E">
        <w:t>2</w:t>
      </w:r>
      <w:r>
        <w:t xml:space="preserve">.2018. godine, za otvaranje stečajnog postupka nad dužnikom </w:t>
      </w:r>
      <w:r w:rsidR="00397E8E">
        <w:t>G M G MARKUS</w:t>
      </w:r>
      <w:r w:rsidR="00397E8E" w:rsidRPr="002236A1">
        <w:t xml:space="preserve"> društvo s ograničenom odgovornošću za </w:t>
      </w:r>
      <w:r w:rsidR="00397E8E">
        <w:t>proizvodnju namještaja, promet roba i usluge</w:t>
      </w:r>
      <w:r w:rsidR="00397E8E" w:rsidRPr="002236A1">
        <w:t xml:space="preserve">, Zagreb, </w:t>
      </w:r>
      <w:r w:rsidR="00397E8E">
        <w:t>Kvaternikova 11</w:t>
      </w:r>
      <w:r w:rsidR="00397E8E" w:rsidRPr="002236A1">
        <w:t>, MBS 08</w:t>
      </w:r>
      <w:r w:rsidR="00397E8E">
        <w:t>0175964</w:t>
      </w:r>
      <w:r w:rsidR="00397E8E" w:rsidRPr="002236A1">
        <w:t xml:space="preserve">, OIB </w:t>
      </w:r>
      <w:r w:rsidR="00397E8E">
        <w:t>87630342164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397E8E">
        <w:t>8</w:t>
      </w:r>
      <w:r>
        <w:t>.0</w:t>
      </w:r>
      <w:r w:rsidR="00397E8E">
        <w:t>2</w:t>
      </w:r>
      <w:r>
        <w:t xml:space="preserve">.2018. dužnik u Očevidniku redoslijeda osnova za plaćanje ima evidentirane neizvršene osnove za plaćanje u neprekinutom razdoblju od 120 dana, u ukupnom iznosu od </w:t>
      </w:r>
      <w:r w:rsidR="00397E8E">
        <w:t>256.751,18</w:t>
      </w:r>
      <w:r>
        <w:t xml:space="preserve"> kn, u koji iznos je uračunata kamata i naknada FINE za provedbe ovrhe na novčanim sredstvima dužnika. Navodi da dužnik ima </w:t>
      </w:r>
      <w:r w:rsidR="00397E8E">
        <w:t>3</w:t>
      </w:r>
      <w:r>
        <w:t xml:space="preserve"> zaposlen</w:t>
      </w:r>
      <w:r w:rsidR="00397E8E">
        <w:t>a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955070" w:rsidRPr="00955070">
        <w:t>8.02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955070">
        <w:t>i</w:t>
      </w:r>
      <w:r>
        <w:t xml:space="preserve">ma zaplijenjena novčana sredstva na dan </w:t>
      </w:r>
      <w:r w:rsidR="00955070" w:rsidRPr="00955070">
        <w:t>8.02</w:t>
      </w:r>
      <w:r w:rsidRPr="00C7459C">
        <w:t>.2018</w:t>
      </w:r>
      <w:r>
        <w:t xml:space="preserve">. </w:t>
      </w:r>
      <w:r w:rsidR="00955070">
        <w:t>u iznosu od 5.000,00 kn.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4507F3">
        <w:t>2</w:t>
      </w:r>
      <w:r w:rsidR="00955070">
        <w:t>8</w:t>
      </w:r>
      <w:r w:rsidRPr="00864BD6">
        <w:t xml:space="preserve">. prosinca </w:t>
      </w:r>
      <w:r w:rsidRPr="00CC1B85">
        <w:t>2018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p w:rsidRDefault="002B0811" w:rsidP="002B0811" w:rsidR="002B081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u d a c :</w:t>
      </w:r>
    </w:p>
    <w:p w:rsidRDefault="002B0811" w:rsidP="002B0811" w:rsidR="002B0811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B0811" w:rsidP="002B0811" w:rsidR="002B0811">
      <w:pPr>
        <w:jc w:val="both"/>
      </w:pPr>
      <w:r>
        <w:t xml:space="preserve">   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D N A 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Privremena stečajna upraviteljica </w:t>
      </w:r>
      <w:r w:rsidR="00955070">
        <w:t>Blanka Gambiraža</w:t>
      </w:r>
    </w:p>
    <w:p w:rsidRDefault="00B36009" w:rsidP="002B0811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EF5049">
        <w:t>Gordana Bossak</w:t>
      </w:r>
      <w:r>
        <w:t xml:space="preserve">, Zagreb, </w:t>
      </w:r>
      <w:r w:rsidR="00EF5049">
        <w:t>Kvaternikova ulica 11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30936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  <w:t xml:space="preserve">              </w:t>
    </w:r>
    <w:r w:rsidR="004B167F">
      <w:t xml:space="preserve">Poslovni broj: </w:t>
    </w:r>
    <w:r w:rsidR="002D5B4E" w:rsidRPr="002D5B4E">
      <w:t>14 St-</w:t>
    </w:r>
    <w:r w:rsidR="00D70554" w:rsidRPr="00D70554">
      <w:t>17</w:t>
    </w:r>
    <w:r w:rsidR="0049786B">
      <w:t>43</w:t>
    </w:r>
    <w:r w:rsidR="00D70554" w:rsidRPr="00D70554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22AF7"/>
    <w:rsid w:val="00024C96"/>
    <w:rsid w:val="00030936"/>
    <w:rsid w:val="0003421E"/>
    <w:rsid w:val="00044014"/>
    <w:rsid w:val="00045DFA"/>
    <w:rsid w:val="00061E21"/>
    <w:rsid w:val="0006605B"/>
    <w:rsid w:val="00071806"/>
    <w:rsid w:val="000817DB"/>
    <w:rsid w:val="00084DCC"/>
    <w:rsid w:val="00096B42"/>
    <w:rsid w:val="000A5797"/>
    <w:rsid w:val="000B1DB2"/>
    <w:rsid w:val="000C1636"/>
    <w:rsid w:val="000C5E00"/>
    <w:rsid w:val="000C6D5C"/>
    <w:rsid w:val="000E0280"/>
    <w:rsid w:val="000E0D09"/>
    <w:rsid w:val="000E599D"/>
    <w:rsid w:val="000F0B62"/>
    <w:rsid w:val="000F6394"/>
    <w:rsid w:val="0010455F"/>
    <w:rsid w:val="001127C1"/>
    <w:rsid w:val="001146C6"/>
    <w:rsid w:val="00125D50"/>
    <w:rsid w:val="001278A8"/>
    <w:rsid w:val="00127A7F"/>
    <w:rsid w:val="001403F7"/>
    <w:rsid w:val="00143E24"/>
    <w:rsid w:val="00146C51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473B0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9786B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F0D7C"/>
    <w:rsid w:val="004F15EE"/>
    <w:rsid w:val="004F2640"/>
    <w:rsid w:val="00506EBD"/>
    <w:rsid w:val="00507A13"/>
    <w:rsid w:val="0051040F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F3FE8"/>
    <w:rsid w:val="006F7B5B"/>
    <w:rsid w:val="007158FC"/>
    <w:rsid w:val="00717FB3"/>
    <w:rsid w:val="00723E05"/>
    <w:rsid w:val="007260B9"/>
    <w:rsid w:val="00730914"/>
    <w:rsid w:val="007343EC"/>
    <w:rsid w:val="007412F6"/>
    <w:rsid w:val="0075257E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6479"/>
    <w:rsid w:val="007B7EDC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5174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D3EAF"/>
    <w:rsid w:val="00907C67"/>
    <w:rsid w:val="00911868"/>
    <w:rsid w:val="00913729"/>
    <w:rsid w:val="00915CE2"/>
    <w:rsid w:val="0092456E"/>
    <w:rsid w:val="00925019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55070"/>
    <w:rsid w:val="00960119"/>
    <w:rsid w:val="0096332B"/>
    <w:rsid w:val="009635B8"/>
    <w:rsid w:val="009654F9"/>
    <w:rsid w:val="009674B0"/>
    <w:rsid w:val="009741B1"/>
    <w:rsid w:val="00992D9D"/>
    <w:rsid w:val="00992FAF"/>
    <w:rsid w:val="00993B7F"/>
    <w:rsid w:val="009A1E90"/>
    <w:rsid w:val="009A3914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573FC"/>
    <w:rsid w:val="00A65C1A"/>
    <w:rsid w:val="00A66EC9"/>
    <w:rsid w:val="00A74041"/>
    <w:rsid w:val="00A75710"/>
    <w:rsid w:val="00A87A94"/>
    <w:rsid w:val="00A91C91"/>
    <w:rsid w:val="00A92278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700D9"/>
    <w:rsid w:val="00B83F69"/>
    <w:rsid w:val="00B84963"/>
    <w:rsid w:val="00B95C5A"/>
    <w:rsid w:val="00BA13EB"/>
    <w:rsid w:val="00BA3984"/>
    <w:rsid w:val="00BB3E98"/>
    <w:rsid w:val="00BB3ED9"/>
    <w:rsid w:val="00BC04ED"/>
    <w:rsid w:val="00BC203B"/>
    <w:rsid w:val="00BD5DE4"/>
    <w:rsid w:val="00BE473B"/>
    <w:rsid w:val="00BE5323"/>
    <w:rsid w:val="00BF0F14"/>
    <w:rsid w:val="00BF7875"/>
    <w:rsid w:val="00C03878"/>
    <w:rsid w:val="00C0764A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12879"/>
    <w:rsid w:val="00D131ED"/>
    <w:rsid w:val="00D31396"/>
    <w:rsid w:val="00D43995"/>
    <w:rsid w:val="00D45D6C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25D2"/>
    <w:rsid w:val="00E27673"/>
    <w:rsid w:val="00E27F0C"/>
    <w:rsid w:val="00E30B6E"/>
    <w:rsid w:val="00E319C6"/>
    <w:rsid w:val="00E4112C"/>
    <w:rsid w:val="00E42141"/>
    <w:rsid w:val="00E51EF4"/>
    <w:rsid w:val="00E55AAD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F47C9"/>
    <w:rsid w:val="00EF5049"/>
    <w:rsid w:val="00EF6417"/>
    <w:rsid w:val="00EF74DB"/>
    <w:rsid w:val="00F078AC"/>
    <w:rsid w:val="00F10B9E"/>
    <w:rsid w:val="00F12013"/>
    <w:rsid w:val="00F15F2E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4951"/>
    <w:rsid w:val="00FA55BC"/>
    <w:rsid w:val="00FC1274"/>
    <w:rsid w:val="00FC2755"/>
    <w:rsid w:val="00FD0F32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09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9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9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9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9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09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9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9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9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9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1743</izvorni_sadrzaj>
    <derivirana_varijabla naziv="DomainObject.Predmet.Broj_1">1743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St-1743/2018</izvorni_sadrzaj>
    <derivirana_varijabla naziv="DomainObject.Predmet.OznakaBroj_1">St-1743/2018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 M G MARKUS d.o.o.</izvorni_sadrzaj>
    <derivirana_varijabla naziv="DomainObject.Predmet.ProtustrankaFormated_1">  G M G MARKUS d.o.o.</derivirana_varijabla>
  </DomainObject.Predmet.ProtustrankaFormated>
  <DomainObject.Predmet.ProtustrankaFormatedOIB>
    <izvorni_sadrzaj>  G M G MARKUS d.o.o., OIB 87630342164</izvorni_sadrzaj>
    <derivirana_varijabla naziv="DomainObject.Predmet.ProtustrankaFormatedOIB_1">  G M G MARKUS d.o.o., OIB 87630342164</derivirana_varijabla>
  </DomainObject.Predmet.ProtustrankaFormatedOIB>
  <DomainObject.Predmet.ProtustrankaFormatedWithAdress>
    <izvorni_sadrzaj> G M G MARKUS d.o.o., Kvaternikova 11, 10000 Zagreb</izvorni_sadrzaj>
    <derivirana_varijabla naziv="DomainObject.Predmet.ProtustrankaFormatedWithAdress_1"> G M G MARKUS d.o.o., Kvaternikova 11, 10000 Zagreb</derivirana_varijabla>
  </DomainObject.Predmet.ProtustrankaFormatedWithAdress>
  <DomainObject.Predmet.ProtustrankaFormatedWithAdressOIB>
    <izvorni_sadrzaj> G M G MARKUS d.o.o., OIB 87630342164, Kvaternikova 11, 10000 Zagreb</izvorni_sadrzaj>
    <derivirana_varijabla naziv="DomainObject.Predmet.ProtustrankaFormatedWithAdressOIB_1"> G M G MARKUS d.o.o., OIB 87630342164, Kvaternikova 11, 10000 Zagreb</derivirana_varijabla>
  </DomainObject.Predmet.ProtustrankaFormatedWithAdressOIB>
  <DomainObject.Predmet.ProtustrankaWithAdress>
    <izvorni_sadrzaj>G M G MARKUS d.o.o. Kvaternikova 11, 10000 Zagreb</izvorni_sadrzaj>
    <derivirana_varijabla naziv="DomainObject.Predmet.ProtustrankaWithAdress_1">G M G MARKUS d.o.o. Kvaternikova 11, 10000 Zagreb</derivirana_varijabla>
  </DomainObject.Predmet.ProtustrankaWithAdress>
  <DomainObject.Predmet.ProtustrankaWithAdressOIB>
    <izvorni_sadrzaj>G M G MARKUS d.o.o., OIB 87630342164, Kvaternikova 11, 10000 Zagreb</izvorni_sadrzaj>
    <derivirana_varijabla naziv="DomainObject.Predmet.ProtustrankaWithAdressOIB_1">G M G MARKUS d.o.o., OIB 87630342164, Kvaternikova 11, 10000 Zagreb</derivirana_varijabla>
  </DomainObject.Predmet.ProtustrankaWithAdressOIB>
  <DomainObject.Predmet.ProtustrankaNazivFormated>
    <izvorni_sadrzaj>G M G MARKUS d.o.o.</izvorni_sadrzaj>
    <derivirana_varijabla naziv="DomainObject.Predmet.ProtustrankaNazivFormated_1">G M G MARKUS d.o.o.</derivirana_varijabla>
  </DomainObject.Predmet.ProtustrankaNazivFormated>
  <DomainObject.Predmet.ProtustrankaNazivFormatedOIB>
    <izvorni_sadrzaj>G M G MARKUS d.o.o., OIB 87630342164</izvorni_sadrzaj>
    <derivirana_varijabla naziv="DomainObject.Predmet.ProtustrankaNazivFormatedOIB_1">G M G MARKUS d.o.o., OIB 87630342164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 M G MARKUS d.o.o.</item>
    </izvorni_sadrzaj>
    <derivirana_varijabla naziv="DomainObject.Predmet.ProtuStrankaListFormated_1">
      <item>G M G MARKUS d.o.o.</item>
    </derivirana_varijabla>
  </DomainObject.Predmet.ProtuStrankaListFormated>
  <DomainObject.Predmet.ProtuStrankaListFormatedOIB>
    <izvorni_sadrzaj>
      <item>G M G MARKUS d.o.o., OIB 87630342164</item>
    </izvorni_sadrzaj>
    <derivirana_varijabla naziv="DomainObject.Predmet.ProtuStrankaListFormatedOIB_1">
      <item>G M G MARKUS d.o.o., OIB 87630342164</item>
    </derivirana_varijabla>
  </DomainObject.Predmet.ProtuStrankaListFormatedOIB>
  <DomainObject.Predmet.ProtuStrankaListFormatedWithAdress>
    <izvorni_sadrzaj>
      <item>G M G MARKUS d.o.o., Kvaternikova 11, 10000 Zagreb</item>
    </izvorni_sadrzaj>
    <derivirana_varijabla naziv="DomainObject.Predmet.ProtuStrankaListFormatedWithAdress_1">
      <item>G M G MARKUS d.o.o., Kvaternikova 11, 10000 Zagreb</item>
    </derivirana_varijabla>
  </DomainObject.Predmet.ProtuStrankaListFormatedWithAdress>
  <DomainObject.Predmet.ProtuStrankaListFormatedWithAdressOIB>
    <izvorni_sadrzaj>
      <item>G M G MARKUS d.o.o., OIB 87630342164, Kvaternikova 11, 10000 Zagreb</item>
    </izvorni_sadrzaj>
    <derivirana_varijabla naziv="DomainObject.Predmet.ProtuStrankaListFormatedWithAdressOIB_1">
      <item>G M G MARKUS d.o.o., OIB 87630342164, Kvaternikova 11, 10000 Zagreb</item>
    </derivirana_varijabla>
  </DomainObject.Predmet.ProtuStrankaListFormatedWithAdressOIB>
  <DomainObject.Predmet.ProtuStrankaListNazivFormated>
    <izvorni_sadrzaj>
      <item>G M G MARKUS d.o.o.</item>
    </izvorni_sadrzaj>
    <derivirana_varijabla naziv="DomainObject.Predmet.ProtuStrankaListNazivFormated_1">
      <item>G M G MARKUS d.o.o.</item>
    </derivirana_varijabla>
  </DomainObject.Predmet.ProtuStrankaListNazivFormated>
  <DomainObject.Predmet.ProtuStrankaListNazivFormatedOIB>
    <izvorni_sadrzaj>
      <item>G M G MARKUS d.o.o., OIB 87630342164</item>
    </izvorni_sadrzaj>
    <derivirana_varijabla naziv="DomainObject.Predmet.ProtuStrankaListNazivFormatedOIB_1">
      <item>G M G MARKUS d.o.o., OIB 87630342164</item>
    </derivirana_varijabla>
  </DomainObject.Predmet.ProtuStrankaListNazivFormatedOIB>
  <DomainObject.Predmet.OstaliListFormated>
    <izvorni_sadrzaj>
      <item>Gordana Bossak</item>
    </izvorni_sadrzaj>
    <derivirana_varijabla naziv="DomainObject.Predmet.OstaliListFormated_1">
      <item>Gordana Bossak</item>
    </derivirana_varijabla>
  </DomainObject.Predmet.OstaliListFormated>
  <DomainObject.Predmet.OstaliListFormatedOIB>
    <izvorni_sadrzaj>
      <item>Gordana Bossak, OIB 18003708150</item>
    </izvorni_sadrzaj>
    <derivirana_varijabla naziv="DomainObject.Predmet.OstaliListFormatedOIB_1">
      <item>Gordana Bossak, OIB 18003708150</item>
    </derivirana_varijabla>
  </DomainObject.Predmet.OstaliListFormatedOIB>
  <DomainObject.Predmet.OstaliListFormatedWithAdress>
    <izvorni_sadrzaj>
      <item>Gordana Bossak, Kvaternikova Ulica 11, 10000 Zagreb</item>
    </izvorni_sadrzaj>
    <derivirana_varijabla naziv="DomainObject.Predmet.OstaliListFormatedWithAdress_1">
      <item>Gordana Bossak, Kvaternikova Ulica 11, 10000 Zagreb</item>
    </derivirana_varijabla>
  </DomainObject.Predmet.OstaliListFormatedWithAdress>
  <DomainObject.Predmet.OstaliListFormatedWithAdressOIB>
    <izvorni_sadrzaj>
      <item>Gordana Bossak, OIB 18003708150, Kvaternikova Ulica 11, 10000 Zagreb</item>
    </izvorni_sadrzaj>
    <derivirana_varijabla naziv="DomainObject.Predmet.OstaliListFormatedWithAdressOIB_1">
      <item>Gordana Bossak, OIB 18003708150, Kvaternikova Ulica 11, 10000 Zagreb</item>
    </derivirana_varijabla>
  </DomainObject.Predmet.OstaliListFormatedWithAdressOIB>
  <DomainObject.Predmet.OstaliListNazivFormated>
    <izvorni_sadrzaj>
      <item>Gordana Bossak</item>
    </izvorni_sadrzaj>
    <derivirana_varijabla naziv="DomainObject.Predmet.OstaliListNazivFormated_1">
      <item>Gordana Bossak</item>
    </derivirana_varijabla>
  </DomainObject.Predmet.OstaliListNazivFormated>
  <DomainObject.Predmet.OstaliListNazivFormatedOIB>
    <izvorni_sadrzaj>
      <item>Gordana Bossak, OIB 18003708150</item>
    </izvorni_sadrzaj>
    <derivirana_varijabla naziv="DomainObject.Predmet.OstaliListNazivFormatedOIB_1">
      <item>Gordana Bossak, OIB 18003708150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 M G MARKUS d.o.o.</izvorni_sadrzaj>
    <derivirana_varijabla naziv="DomainObject.Predmet.ProtustrankaIDrugi_1">G M G MARKUS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 M G MARKUS d.o.o., OIB 87630342164, Kvaternikova 11, 10000 Zagreb</izvorni_sadrzaj>
    <derivirana_varijabla naziv="DomainObject.Predmet.ProtustrankaIDrugiAdressOIB_1">G M G MARKUS d.o.o., OIB 87630342164, Kvaternikova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 M G MARKUS d.o.o.</item>
      <item>FINA Regionalni centar Zagreb</item>
      <item>Gordana Bossak</item>
    </izvorni_sadrzaj>
    <derivirana_varijabla naziv="DomainObject.Predmet.SudioniciListNaziv_1">
      <item>G M G MARKUS d.o.o.</item>
      <item>FINA Regionalni centar Zagreb</item>
      <item>Gordana Bossak</item>
    </derivirana_varijabla>
  </DomainObject.Predmet.SudioniciListNaziv>
  <DomainObject.Predmet.SudioniciListAdressOIB>
    <izvorni_sadrzaj>
      <item>G M G MARKUS d.o.o., OIB 87630342164, Kvaternikova 11,10000 Zagreb</item>
      <item>FINA Regionalni centar Zagreb, OIB 85821130368, Trg svibanjskih žrtava 1995. br. 1,10000 Zagreb</item>
      <item>Gordana Bossak, OIB 18003708150, Kvaternikova Ulica 11,10000 Zagreb</item>
    </izvorni_sadrzaj>
    <derivirana_varijabla naziv="DomainObject.Predmet.SudioniciListAdressOIB_1">
      <item>G M G MARKUS d.o.o., OIB 87630342164, Kvaternikova 11,10000 Zagreb</item>
      <item>FINA Regionalni centar Zagreb, OIB 85821130368, Trg svibanjskih žrtava 1995. br. 1,10000 Zagreb</item>
      <item>Gordana Bossak, OIB 18003708150, Kvaternikova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87630342164</item>
      <item>, OIB 85821130368</item>
      <item>, OIB 18003708150</item>
    </izvorni_sadrzaj>
    <derivirana_varijabla naziv="DomainObject.Predmet.SudioniciListNazivOIB_1">
      <item>, OIB 87630342164</item>
      <item>, OIB 85821130368</item>
      <item>, OIB 18003708150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AE33CB-3C3C-4B53-B596-90644A3BBD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725</properties:Words>
  <properties:Characters>4008</properties:Characters>
  <properties:Lines>121</properties:Lines>
  <properties:Paragraphs>36</properties:Paragraphs>
  <properties:TotalTime>301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2018-12-10T11:28:00Z</cp:lastPrinted>
  <dcterms:modified xmlns:xsi="http://www.w3.org/2001/XMLSchema-instance" xsi:type="dcterms:W3CDTF">2018-12-28T12:34:00Z</dcterms:modified>
  <cp:revision>59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