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7c4e" w14:paraId="b6a7c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A67DD">
        <w:rPr>
          <w:rFonts w:hAnsi="Times New Roman" w:ascii="Times New Roman"/>
          <w:szCs w:val="24"/>
          <w:lang w:val="hr-HR"/>
        </w:rPr>
        <w:t>PAVLOVIĆ – SPUŠTENI STROPOVI, OIB: 40026008351, MBS: 080009425 iz Sesveta, 1. Savski Odvojak 9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A67DD" w:rsidR="00AA67D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AA67DD">
        <w:rPr>
          <w:rFonts w:hAnsi="Times New Roman" w:ascii="Times New Roman"/>
          <w:szCs w:val="24"/>
        </w:rPr>
        <w:t xml:space="preserve">PAVLOVIĆ – SPUŠTENI STROPOVI, OIB: </w:t>
      </w:r>
    </w:p>
    <w:p w:rsidRDefault="00AA67DD" w:rsidP="00AA67DD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40026008351, MBS: 080009425 iz Sesveta, 1. Savski Odvojak 9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8B747C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0DFA" w:rsidR="00830DF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830DFA">
        <w:rPr>
          <w:rFonts w:hAnsi="Times New Roman" w:ascii="Times New Roman"/>
          <w:szCs w:val="24"/>
        </w:rPr>
        <w:t xml:space="preserve">Dušanka Ivančević, OIB: 59003296761 iz Zagreba, </w:t>
      </w:r>
    </w:p>
    <w:p w:rsidRDefault="00830DFA" w:rsidP="00830DFA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B. Bernardija 1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A67DD">
        <w:rPr>
          <w:rFonts w:hAnsi="Times New Roman" w:ascii="Times New Roman"/>
          <w:szCs w:val="24"/>
          <w:lang w:val="hr-HR"/>
        </w:rPr>
        <w:t>PAVLOVIĆ – SPUŠTENI STROPOVI, OIB: 40026008351, MBS: 080009425 iz Sesveta, 1. Savski Odvojak 9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3333A5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3333A5">
        <w:rPr>
          <w:rFonts w:hAnsi="Times New Roman" w:ascii="Times New Roman"/>
          <w:lang w:val="hr-HR"/>
        </w:rPr>
        <w:t>3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A67DD">
          <w:rPr>
            <w:rFonts w:hAnsi="Times New Roman" w:ascii="Times New Roman"/>
          </w:rPr>
          <w:t>8.St-3373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A67DD">
      <w:rPr>
        <w:rFonts w:hAnsi="Times New Roman" w:ascii="Times New Roman"/>
        <w:lang w:val="hr-HR"/>
      </w:rPr>
      <w:t>3373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1111"/>
    <w:rsid w:val="00112B50"/>
    <w:rsid w:val="00177D95"/>
    <w:rsid w:val="00182088"/>
    <w:rsid w:val="001846B1"/>
    <w:rsid w:val="00235E78"/>
    <w:rsid w:val="002451A3"/>
    <w:rsid w:val="00247025"/>
    <w:rsid w:val="00256243"/>
    <w:rsid w:val="002C0DE5"/>
    <w:rsid w:val="00305539"/>
    <w:rsid w:val="003333A5"/>
    <w:rsid w:val="00335065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0DFA"/>
    <w:rsid w:val="0083194E"/>
    <w:rsid w:val="00840E3D"/>
    <w:rsid w:val="008649D8"/>
    <w:rsid w:val="00865690"/>
    <w:rsid w:val="00867F16"/>
    <w:rsid w:val="00891E53"/>
    <w:rsid w:val="008B747C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332F8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St-3373/2015</izvorni_sadrzaj>
    <derivirana_varijabla naziv="DomainObject.Predmet.OznakaBroj_1">St-3373/2015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PAVLOVIĆ - SPUŠTENI STROPOVI d.o.o.</izvorni_sadrzaj>
    <derivirana_varijabla naziv="DomainObject.Predmet.ProtustrankaFormated_1">  PAVLOVIĆ - SPUŠTENI STROPOVI d.o.o.</derivirana_varijabla>
  </DomainObject.Predmet.ProtustrankaFormated>
  <DomainObject.Predmet.ProtustrankaFormatedOIB>
    <izvorni_sadrzaj>  PAVLOVIĆ - SPUŠTENI STROPOVI d.o.o., OIB 40026008351</izvorni_sadrzaj>
    <derivirana_varijabla naziv="DomainObject.Predmet.ProtustrankaFormatedOIB_1">  PAVLOVIĆ - SPUŠTENI STROPOVI d.o.o., OIB 40026008351</derivirana_varijabla>
  </DomainObject.Predmet.ProtustrankaFormatedOIB>
  <DomainObject.Predmet.ProtustrankaFormatedWithAdress>
    <izvorni_sadrzaj> PAVLOVIĆ - SPUŠTENI STROPOVI d.o.o., 1. Savski Odvojak 9, 10360 Sesvete</izvorni_sadrzaj>
    <derivirana_varijabla naziv="DomainObject.Predmet.ProtustrankaFormatedWithAdress_1"> PAVLOVIĆ - SPUŠTENI STROPOVI d.o.o., 1. Savski Odvojak 9, 10360 Sesvete</derivirana_varijabla>
  </DomainObject.Predmet.ProtustrankaFormatedWithAdress>
  <DomainObject.Predmet.ProtustrankaFormatedWithAdressOIB>
    <izvorni_sadrzaj> PAVLOVIĆ - SPUŠTENI STROPOVI d.o.o., OIB 40026008351, 1. Savski Odvojak 9, 10360 Sesvete</izvorni_sadrzaj>
    <derivirana_varijabla naziv="DomainObject.Predmet.ProtustrankaFormatedWithAdressOIB_1"> PAVLOVIĆ - SPUŠTENI STROPOVI d.o.o., OIB 40026008351, 1. Savski Odvojak 9, 10360 Sesvete</derivirana_varijabla>
  </DomainObject.Predmet.ProtustrankaFormatedWithAdressOIB>
  <DomainObject.Predmet.ProtustrankaWithAdress>
    <izvorni_sadrzaj>PAVLOVIĆ - SPUŠTENI STROPOVI d.o.o. 1. Savski Odvojak 9, 10360 Sesvete</izvorni_sadrzaj>
    <derivirana_varijabla naziv="DomainObject.Predmet.ProtustrankaWithAdress_1">PAVLOVIĆ - SPUŠTENI STROPOVI d.o.o. 1. Savski Odvojak 9, 10360 Sesvete</derivirana_varijabla>
  </DomainObject.Predmet.ProtustrankaWithAdress>
  <DomainObject.Predmet.ProtustrankaWithAdressOIB>
    <izvorni_sadrzaj>PAVLOVIĆ - SPUŠTENI STROPOVI d.o.o., OIB 40026008351, 1. Savski Odvojak 9, 10360 Sesvete</izvorni_sadrzaj>
    <derivirana_varijabla naziv="DomainObject.Predmet.ProtustrankaWithAdressOIB_1">PAVLOVIĆ - SPUŠTENI STROPOVI d.o.o., OIB 40026008351, 1. Savski Odvojak 9, 10360 Sesvete</derivirana_varijabla>
  </DomainObject.Predmet.ProtustrankaWithAdressOIB>
  <DomainObject.Predmet.ProtustrankaNazivFormated>
    <izvorni_sadrzaj>PAVLOVIĆ - SPUŠTENI STROPOVI d.o.o.</izvorni_sadrzaj>
    <derivirana_varijabla naziv="DomainObject.Predmet.ProtustrankaNazivFormated_1">PAVLOVIĆ - SPUŠTENI STROPOVI d.o.o.</derivirana_varijabla>
  </DomainObject.Predmet.ProtustrankaNazivFormated>
  <DomainObject.Predmet.ProtustrankaNazivFormatedOIB>
    <izvorni_sadrzaj>PAVLOVIĆ - SPUŠTENI STROPOVI d.o.o., OIB 40026008351</izvorni_sadrzaj>
    <derivirana_varijabla naziv="DomainObject.Predmet.ProtustrankaNazivFormatedOIB_1">PAVLOVIĆ - SPUŠTENI STROPOVI d.o.o., OIB 40026008351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- SPUŠTENI STROPOVI d.o.o.</item>
    </izvorni_sadrzaj>
    <derivirana_varijabla naziv="DomainObject.Predmet.ProtuStrankaListFormated_1">
      <item>PAVLOVIĆ - SPUŠTENI STROPOVI d.o.o.</item>
    </derivirana_varijabla>
  </DomainObject.Predmet.ProtuStrankaListFormated>
  <DomainObject.Predmet.ProtuStrankaListFormatedOIB>
    <izvorni_sadrzaj>
      <item>PAVLOVIĆ - SPUŠTENI STROPOVI d.o.o., OIB 40026008351</item>
    </izvorni_sadrzaj>
    <derivirana_varijabla naziv="DomainObject.Predmet.ProtuStrankaListFormatedOIB_1">
      <item>PAVLOVIĆ - SPUŠTENI STROPOVI d.o.o., OIB 40026008351</item>
    </derivirana_varijabla>
  </DomainObject.Predmet.ProtuStrankaListFormatedOIB>
  <DomainObject.Predmet.ProtuStrankaListFormatedWithAdress>
    <izvorni_sadrzaj>
      <item>PAVLOVIĆ - SPUŠTENI STROPOVI d.o.o., 1. Savski Odvojak 9, 10360 Sesvete</item>
    </izvorni_sadrzaj>
    <derivirana_varijabla naziv="DomainObject.Predmet.ProtuStrankaListFormatedWithAdress_1">
      <item>PAVLOVIĆ - SPUŠTENI STROPOVI d.o.o., 1. Savski Odvojak 9, 10360 Sesvete</item>
    </derivirana_varijabla>
  </DomainObject.Predmet.ProtuStrankaListFormatedWithAdress>
  <DomainObject.Predmet.ProtuStrankaListFormatedWithAdressOIB>
    <izvorni_sadrzaj>
      <item>PAVLOVIĆ - SPUŠTENI STROPOVI d.o.o., OIB 40026008351, 1. Savski Odvojak 9, 10360 Sesvete</item>
    </izvorni_sadrzaj>
    <derivirana_varijabla naziv="DomainObject.Predmet.ProtuStrankaListFormatedWithAdressOIB_1">
      <item>PAVLOVIĆ - SPUŠTENI STROPOVI d.o.o., OIB 40026008351, 1. Savski Odvojak 9, 10360 Sesvete</item>
    </derivirana_varijabla>
  </DomainObject.Predmet.ProtuStrankaListFormatedWithAdressOIB>
  <DomainObject.Predmet.ProtuStrankaListNazivFormated>
    <izvorni_sadrzaj>
      <item>PAVLOVIĆ - SPUŠTENI STROPOVI d.o.o.</item>
    </izvorni_sadrzaj>
    <derivirana_varijabla naziv="DomainObject.Predmet.ProtuStrankaListNazivFormated_1">
      <item>PAVLOVIĆ - SPUŠTENI STROPOVI d.o.o.</item>
    </derivirana_varijabla>
  </DomainObject.Predmet.ProtuStrankaListNazivFormated>
  <DomainObject.Predmet.ProtuStrankaListNazivFormatedOIB>
    <izvorni_sadrzaj>
      <item>PAVLOVIĆ - SPUŠTENI STROPOVI d.o.o., OIB 40026008351</item>
    </izvorni_sadrzaj>
    <derivirana_varijabla naziv="DomainObject.Predmet.ProtuStrankaListNazivFormatedOIB_1">
      <item>PAVLOVIĆ - SPUŠTENI STROPOVI d.o.o., OIB 40026008351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- SPUŠTENI STROPOVI d.o.o.</izvorni_sadrzaj>
    <derivirana_varijabla naziv="DomainObject.Predmet.ProtustrankaIDrugi_1">PAVLOVIĆ - SPUŠTENI STROPOVI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PAVLOVIĆ - SPUŠTENI STROPOVI d.o.o., OIB 40026008351, 1. Savski Odvojak 9, 10360 Sesvete</izvorni_sadrzaj>
    <derivirana_varijabla naziv="DomainObject.Predmet.ProtustrankaIDrugiAdressOIB_1">PAVLOVIĆ - SPUŠTENI STROPOVI d.o.o., OIB 40026008351, 1. Savski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PAVLOVIĆ - SPUŠTENI STROPOVI d.o.o.</item>
    </izvorni_sadrzaj>
    <derivirana_varijabla naziv="DomainObject.Predmet.SudioniciListNaziv_1">
      <item>FINA Regionalni centar Zagreb</item>
      <item>PAVLOVIĆ - SPUŠTENI STROPOVI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PAVLOVIĆ - SPUŠTENI STROPOVI d.o.o., OIB 40026008351, 1. Savski Odvojak 9,10360 Sesvete</item>
    </izvorni_sadrzaj>
    <derivirana_varijabla naziv="DomainObject.Predmet.SudioniciListAdressOIB_1">
      <item>FINA Regionalni centar Zagreb, OIB 85821130368, Trg svibanjskih žrtava  1995. 1,10000 Zagreb</item>
      <item>PAVLOVIĆ - SPUŠTENI STROPOVI d.o.o., OIB 40026008351, 1. Savski Odvojak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40026008351</item>
    </izvorni_sadrzaj>
    <derivirana_varijabla naziv="DomainObject.Predmet.SudioniciListNazivOIB_1">
      <item>, OIB 85821130368</item>
      <item>, OIB 40026008351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2072</properties:Characters>
  <properties:Lines>66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2016-01-22T08:35:00Z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