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583a4" w14:paraId="c8583a4" w:rsidRDefault="007B7EDC" w:rsidP="004E475E" w:rsidR="007B7EDC">
      <w:pPr>
        <w:jc w:val="both"/>
        <w15:collapsed w:val="false"/>
      </w:pPr>
      <w:bookmarkStart w:name="_GoBack" w:id="0"/>
      <w:bookmarkEnd w:id="0"/>
    </w:p>
    <w:p w:rsidRDefault="007B7EDC" w:rsidP="004E475E" w:rsidR="007B7EDC">
      <w:pPr>
        <w:jc w:val="right"/>
      </w:pPr>
      <w:r>
        <w:t>14 St-</w:t>
      </w:r>
      <w:r w:rsidR="00471BE3">
        <w:t>1</w:t>
      </w:r>
      <w:r w:rsidR="00F21021">
        <w:t>6</w:t>
      </w:r>
      <w:r>
        <w:t>/</w:t>
      </w:r>
      <w:r w:rsidR="00E8650F">
        <w:t>1</w:t>
      </w:r>
      <w:r w:rsidR="00F21021">
        <w:t>7</w:t>
      </w:r>
      <w:r>
        <w:t>-</w:t>
      </w:r>
      <w:r w:rsidR="00471BE3">
        <w:t>1</w:t>
      </w:r>
      <w:r w:rsidR="00F21021">
        <w:t>3</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4F352C" w:rsidP="006F7B5B" w:rsidR="004F352C">
      <w:pPr>
        <w:ind w:hanging="720" w:left="360"/>
        <w:rPr>
          <w:sz w:val="22"/>
          <w:szCs w:val="22"/>
        </w:rPr>
      </w:pPr>
    </w:p>
    <w:p w:rsidRDefault="00BC203B" w:rsidP="006F7B5B" w:rsidR="00BC203B" w:rsidRPr="006F7B5B">
      <w:pPr>
        <w:ind w:hanging="720" w:left="360"/>
        <w:rPr>
          <w:sz w:val="22"/>
          <w:szCs w:val="22"/>
        </w:rPr>
      </w:pPr>
    </w:p>
    <w:p w:rsidRDefault="00A56E98" w:rsidP="004E475E" w:rsidR="007B7EDC">
      <w:pPr>
        <w:jc w:val="center"/>
      </w:pPr>
      <w:r>
        <w:t xml:space="preserve">U IME </w:t>
      </w:r>
      <w:r w:rsidR="007B7EDC">
        <w:t>REPUBLIK</w:t>
      </w:r>
      <w:r>
        <w:t>E</w:t>
      </w:r>
      <w:r w:rsidR="007B7EDC">
        <w:t xml:space="preserve"> HRVATSK</w:t>
      </w:r>
      <w:r>
        <w:t>E</w:t>
      </w:r>
    </w:p>
    <w:p w:rsidRDefault="007B7EDC" w:rsidP="00BC203B" w:rsidR="00611430">
      <w:pPr>
        <w:jc w:val="center"/>
      </w:pPr>
      <w:r>
        <w:t>R J E Š E N J E</w:t>
      </w:r>
    </w:p>
    <w:p w:rsidRDefault="00A3136C" w:rsidP="004E475E" w:rsidR="00A3136C">
      <w:pPr>
        <w:jc w:val="both"/>
      </w:pPr>
    </w:p>
    <w:p w:rsidRDefault="004F352C" w:rsidP="004E475E" w:rsidR="004F352C">
      <w:pPr>
        <w:jc w:val="both"/>
      </w:pPr>
    </w:p>
    <w:p w:rsidRDefault="00611430" w:rsidP="002C4C28" w:rsidR="00611430">
      <w:pPr>
        <w:jc w:val="both"/>
      </w:pPr>
      <w:r>
        <w:tab/>
      </w:r>
      <w:r w:rsidR="00F21021" w:rsidRPr="00611430">
        <w:t xml:space="preserve">Trgovački sud u Osijeku, po sucu mr. sc. Tihomiru Kovačeviću, kao stečajnom sucu, povodom prijedloga FINANCIJSKE AGENCIJE ZAGREB, Regionalni centar Osijek, Podružnica Osijek, L. Jagera 3, </w:t>
      </w:r>
      <w:r w:rsidR="00F21021">
        <w:t xml:space="preserve">OIB 85821130368 </w:t>
      </w:r>
      <w:r w:rsidR="00F21021" w:rsidRPr="00611430">
        <w:t xml:space="preserve">za otvaranje stečajnog postupka nad dužnikom </w:t>
      </w:r>
      <w:r w:rsidR="00F21021" w:rsidRPr="002603AB">
        <w:t>GREGORAN jednostavno društvo s ograničenom odgovornošću za ugostiteljstvo i usluge, Beli Manastir, Trg Slobode 29/a, MBS 030138690, OIB 83751735094</w:t>
      </w:r>
      <w:r w:rsidR="00471BE3" w:rsidRPr="00450C50">
        <w:t xml:space="preserve">, dana </w:t>
      </w:r>
      <w:r w:rsidR="00F21021">
        <w:t>9</w:t>
      </w:r>
      <w:r w:rsidR="00471BE3">
        <w:t xml:space="preserve">. </w:t>
      </w:r>
      <w:r w:rsidR="00F21021">
        <w:t>ožujka</w:t>
      </w:r>
      <w:r w:rsidR="00471BE3" w:rsidRPr="00611430">
        <w:t xml:space="preserve"> 201</w:t>
      </w:r>
      <w:r w:rsidR="00471BE3">
        <w:t>7</w:t>
      </w:r>
      <w:r w:rsidR="00471BE3" w:rsidRPr="00611430">
        <w:t>.</w:t>
      </w:r>
    </w:p>
    <w:p w:rsidRDefault="00A3136C" w:rsidP="002C4C28" w:rsidR="00A3136C">
      <w:pPr>
        <w:jc w:val="both"/>
      </w:pPr>
    </w:p>
    <w:p w:rsidRDefault="004F352C" w:rsidP="002C4C28" w:rsidR="004F352C">
      <w:pPr>
        <w:jc w:val="both"/>
      </w:pPr>
    </w:p>
    <w:p w:rsidRDefault="007B7EDC" w:rsidP="006F7B5B" w:rsidR="007B7EDC">
      <w:pPr>
        <w:jc w:val="center"/>
      </w:pPr>
      <w:r>
        <w:t>r i j e š i o  j e</w:t>
      </w:r>
    </w:p>
    <w:p w:rsidRDefault="00A3136C" w:rsidP="004E475E" w:rsidR="00A3136C">
      <w:pPr>
        <w:jc w:val="both"/>
      </w:pPr>
    </w:p>
    <w:p w:rsidRDefault="004F352C" w:rsidP="004E475E" w:rsidR="004F352C">
      <w:pPr>
        <w:jc w:val="both"/>
      </w:pPr>
    </w:p>
    <w:p w:rsidRDefault="00EA7862" w:rsidP="00E86975" w:rsidR="007B7EDC">
      <w:pPr>
        <w:ind w:left="720"/>
        <w:jc w:val="both"/>
      </w:pPr>
      <w:r>
        <w:t>OBUSTAVLJA SE</w:t>
      </w:r>
      <w:r w:rsidR="007B7EDC">
        <w:t xml:space="preserve"> se </w:t>
      </w:r>
      <w:r w:rsidR="00062D93">
        <w:t xml:space="preserve">stečajni </w:t>
      </w:r>
      <w:r w:rsidR="007B7EDC">
        <w:t xml:space="preserve">postupak nad dužnikom: </w:t>
      </w:r>
      <w:r w:rsidR="00F21021" w:rsidRPr="00F21021">
        <w:t>GREGORAN jednostavno društvo s ograničenom odgovornošću za ugostiteljstvo i usluge, Beli Manastir, Trg Slobode 29/a, MBS 030138690, OIB 83751735094</w:t>
      </w:r>
      <w:r w:rsidR="007B7EDC">
        <w:t>.</w:t>
      </w:r>
    </w:p>
    <w:p w:rsidRDefault="007B7EDC" w:rsidP="004E475E" w:rsidR="007B7EDC">
      <w:pPr>
        <w:jc w:val="both"/>
      </w:pPr>
    </w:p>
    <w:p w:rsidRDefault="004F352C" w:rsidP="004E475E" w:rsidR="004F352C">
      <w:pPr>
        <w:jc w:val="both"/>
      </w:pPr>
    </w:p>
    <w:p w:rsidRDefault="007B7EDC" w:rsidP="004E475E" w:rsidR="007B7EDC">
      <w:pPr>
        <w:jc w:val="center"/>
      </w:pPr>
      <w:r>
        <w:t>Obrazloženje</w:t>
      </w:r>
    </w:p>
    <w:p w:rsidRDefault="00A3136C" w:rsidP="004E475E" w:rsidR="00A3136C">
      <w:pPr>
        <w:jc w:val="both"/>
      </w:pPr>
    </w:p>
    <w:p w:rsidRDefault="004F352C" w:rsidP="004E475E" w:rsidR="004F352C">
      <w:pPr>
        <w:jc w:val="both"/>
      </w:pPr>
    </w:p>
    <w:p w:rsidRDefault="004A54A8" w:rsidP="004A54A8" w:rsidR="004A54A8">
      <w:pPr>
        <w:ind w:firstLine="720"/>
        <w:jc w:val="both"/>
      </w:pPr>
      <w:r>
        <w:t xml:space="preserve">Dana 10.1.2017. zaprimljen je na ovome sudu prijedlog FINE Regionalni centar Osijek, Podružnica Osijek, klasa: 110-07/17-01/04 Ur. broj 04-06-17-95 od 9.1.2017. godine, za otvaranje stečajnog postupka nad dužnikom </w:t>
      </w:r>
      <w:r w:rsidRPr="002603AB">
        <w:t>GREGORAN jednostavno društvo s ograničenom odgovornošću za ugostiteljstvo i usluge, Beli Manastir, Trg Slobode 29/a, MBS 030138690, OIB 83751735094</w:t>
      </w:r>
      <w:r>
        <w:t>, temeljem odredbe čl. 110. st. 1. Stečajnog zakona (NN 71/15, dalje: SZ).</w:t>
      </w:r>
    </w:p>
    <w:p w:rsidRDefault="004A54A8" w:rsidP="004A54A8" w:rsidR="004A54A8">
      <w:pPr>
        <w:ind w:firstLine="720"/>
        <w:jc w:val="both"/>
      </w:pPr>
    </w:p>
    <w:p w:rsidRDefault="004A54A8" w:rsidP="004A54A8" w:rsidR="004A54A8">
      <w:pPr>
        <w:ind w:firstLine="720"/>
        <w:jc w:val="both"/>
      </w:pPr>
      <w:r>
        <w:t>U prijedlogu je navela da na dan 5.1.2017. dužnik u Očevidniku redoslijeda osnova za plaćanje ima evidentirane neizvršene osnove za plaćanje u neprekinutom razdoblju od 120 dana, u ukupnom iznosu od 39.403,19 kn, u koji iznos je uračunata kamata i naknada FINE za provedbe ovrhe na novčanim sredstvima dužnika. Navodi da dužnik ima 11 zaposlenih radnika.</w:t>
      </w:r>
    </w:p>
    <w:p w:rsidRDefault="004A54A8" w:rsidP="004A54A8" w:rsidR="004A54A8">
      <w:pPr>
        <w:ind w:firstLine="720"/>
        <w:jc w:val="both"/>
      </w:pPr>
    </w:p>
    <w:p w:rsidRDefault="004A54A8" w:rsidP="004A54A8" w:rsidR="004A54A8">
      <w:pPr>
        <w:ind w:firstLine="720"/>
        <w:jc w:val="both"/>
      </w:pPr>
      <w:r>
        <w:t>Dostavlja popis računa i oročenih novčanih sredstava na dan 5.1.2017., te navodi da na temelju čl. 112. st. 5. SZ dužnik na ime predujma za namirenje troškova stečajnog postupka ima zaplijenjena novčana sredstva na dan 5.1.2017. u iznosu od 5.000,00 kn.</w:t>
      </w:r>
    </w:p>
    <w:p w:rsidRDefault="00406F6D" w:rsidP="00406F6D" w:rsidR="00406F6D">
      <w:pPr>
        <w:jc w:val="both"/>
      </w:pPr>
    </w:p>
    <w:p w:rsidRDefault="003D193B" w:rsidP="004A54A8" w:rsidR="004A54A8">
      <w:pPr>
        <w:jc w:val="both"/>
      </w:pPr>
      <w:r>
        <w:tab/>
        <w:t xml:space="preserve">Na ročištu radi očitovanja o prijedlogu za otvaranje stečajnog postupka i ročište radi rasprave o pretpostavkama za otvaranje stečajnog postupka održanom </w:t>
      </w:r>
      <w:r w:rsidR="004A54A8">
        <w:t>9</w:t>
      </w:r>
      <w:r>
        <w:t>.0</w:t>
      </w:r>
      <w:r w:rsidR="004A54A8">
        <w:t>3</w:t>
      </w:r>
      <w:r>
        <w:t>.2017. privremen</w:t>
      </w:r>
      <w:r w:rsidR="00333583">
        <w:t>i</w:t>
      </w:r>
      <w:r>
        <w:t xml:space="preserve"> stečajn</w:t>
      </w:r>
      <w:r w:rsidR="00333583">
        <w:t>i</w:t>
      </w:r>
      <w:r>
        <w:t xml:space="preserve"> upravitelj </w:t>
      </w:r>
      <w:r w:rsidR="00E533D2">
        <w:t>je ostao</w:t>
      </w:r>
      <w:r w:rsidR="004A54A8">
        <w:t xml:space="preserve"> kod svoga podneska od 28.2.2017. a koji je zaprimljen na sudu 1.03.2017. kojim </w:t>
      </w:r>
      <w:r w:rsidR="00E533D2">
        <w:t>je</w:t>
      </w:r>
      <w:r w:rsidR="004A54A8">
        <w:t xml:space="preserve"> izvijestio sud i dostavio dokaz da je žiro-račun dužnika deblokiran, te predlaže da sud temeljem odredbe čl. 128. st. 9. SZ obustavi ovaj postupak. Izjav</w:t>
      </w:r>
      <w:r w:rsidR="00E533D2">
        <w:t>io je</w:t>
      </w:r>
      <w:r w:rsidR="004A54A8">
        <w:t xml:space="preserve"> da ne potražuje nikakve troškove, kako s osnova nagrade tako i s osnova stvarnih troškova.</w:t>
      </w:r>
    </w:p>
    <w:p w:rsidRDefault="003D193B" w:rsidP="00406F6D" w:rsidR="003D193B">
      <w:pPr>
        <w:jc w:val="both"/>
      </w:pPr>
    </w:p>
    <w:p w:rsidRDefault="003D193B" w:rsidP="00406F6D" w:rsidR="003D193B">
      <w:pPr>
        <w:jc w:val="both"/>
      </w:pPr>
      <w:r>
        <w:tab/>
        <w:t>Zakonski zastupnik dužnika i zakonski zastupnik RH, MF, PU suglasili su se s prijedlogom privremen</w:t>
      </w:r>
      <w:r w:rsidR="00AD5554">
        <w:t>og</w:t>
      </w:r>
      <w:r>
        <w:t xml:space="preserve"> stečajn</w:t>
      </w:r>
      <w:r w:rsidR="00AD5554">
        <w:t>og</w:t>
      </w:r>
      <w:r>
        <w:t xml:space="preserve"> upravitelj</w:t>
      </w:r>
      <w:r w:rsidR="00AD5554">
        <w:t>a</w:t>
      </w:r>
      <w:r>
        <w:t>.</w:t>
      </w:r>
    </w:p>
    <w:p w:rsidRDefault="003D193B" w:rsidP="00406F6D" w:rsidR="003D193B">
      <w:pPr>
        <w:jc w:val="both"/>
      </w:pPr>
    </w:p>
    <w:p w:rsidRDefault="003D193B" w:rsidP="00406F6D" w:rsidR="003D193B">
      <w:pPr>
        <w:jc w:val="both"/>
      </w:pPr>
      <w:r>
        <w:tab/>
        <w:t>Sud je izvršio uvid u spis i dokumente u spisu i to</w:t>
      </w:r>
      <w:r w:rsidR="009D0525">
        <w:t xml:space="preserve"> Izvadak iz sudskog registra,</w:t>
      </w:r>
      <w:r w:rsidR="00B2761A">
        <w:t xml:space="preserve"> Potvrda Općinskog suda u Osijeku zk odjel Osijek od 16.01.2017., </w:t>
      </w:r>
      <w:r w:rsidR="009D0525">
        <w:t xml:space="preserve">Dopis HZMO od </w:t>
      </w:r>
      <w:r w:rsidR="00B2761A">
        <w:t>19</w:t>
      </w:r>
      <w:r w:rsidR="009D0525">
        <w:t>.</w:t>
      </w:r>
      <w:r w:rsidR="00B2761A">
        <w:t>01</w:t>
      </w:r>
      <w:r w:rsidR="009D0525">
        <w:t>.201</w:t>
      </w:r>
      <w:r w:rsidR="00B2761A">
        <w:t>7</w:t>
      </w:r>
      <w:r w:rsidR="009D0525">
        <w:t xml:space="preserve">., Uvjerenje MUP PU </w:t>
      </w:r>
      <w:r w:rsidR="00E37E80">
        <w:t>Osječko-Baranjska</w:t>
      </w:r>
      <w:r w:rsidR="009D0525">
        <w:t xml:space="preserve">, </w:t>
      </w:r>
      <w:r w:rsidR="00E90A8A">
        <w:t xml:space="preserve">PP </w:t>
      </w:r>
      <w:r w:rsidR="00E37E80">
        <w:t>Beli Manasti</w:t>
      </w:r>
      <w:r w:rsidR="00E90A8A">
        <w:t>r</w:t>
      </w:r>
      <w:r w:rsidR="009D0525">
        <w:t xml:space="preserve"> od 2</w:t>
      </w:r>
      <w:r w:rsidR="00E90A8A">
        <w:t>0</w:t>
      </w:r>
      <w:r w:rsidR="009D0525">
        <w:t>.</w:t>
      </w:r>
      <w:r w:rsidR="00E37E80">
        <w:t>01</w:t>
      </w:r>
      <w:r w:rsidR="009D0525">
        <w:t>.201</w:t>
      </w:r>
      <w:r w:rsidR="00E37E80">
        <w:t>7</w:t>
      </w:r>
      <w:r w:rsidR="009D0525">
        <w:t>.,</w:t>
      </w:r>
      <w:r w:rsidR="008C04E1">
        <w:t xml:space="preserve"> </w:t>
      </w:r>
      <w:r w:rsidR="00E37E80">
        <w:t>Podnesak</w:t>
      </w:r>
      <w:r w:rsidR="008C04E1">
        <w:t xml:space="preserve"> privremen</w:t>
      </w:r>
      <w:r w:rsidR="00E90A8A">
        <w:t>og</w:t>
      </w:r>
      <w:r w:rsidR="008C04E1">
        <w:t xml:space="preserve"> stečajn</w:t>
      </w:r>
      <w:r w:rsidR="00E90A8A">
        <w:t>og</w:t>
      </w:r>
      <w:r w:rsidR="008C04E1">
        <w:t xml:space="preserve"> upravitelj</w:t>
      </w:r>
      <w:r w:rsidR="00E90A8A">
        <w:t>a</w:t>
      </w:r>
      <w:r w:rsidR="008C04E1">
        <w:t xml:space="preserve"> od </w:t>
      </w:r>
      <w:r w:rsidR="00E37E80">
        <w:t>28</w:t>
      </w:r>
      <w:r w:rsidR="008C04E1">
        <w:t>.</w:t>
      </w:r>
      <w:r w:rsidR="00E37E80">
        <w:t>0</w:t>
      </w:r>
      <w:r w:rsidR="008C04E1">
        <w:t>2.201</w:t>
      </w:r>
      <w:r w:rsidR="00E37E80">
        <w:t xml:space="preserve">7. </w:t>
      </w:r>
      <w:r w:rsidR="00575B5C">
        <w:t xml:space="preserve">i Potvrda FINE od </w:t>
      </w:r>
      <w:r w:rsidR="001A2450">
        <w:t>17</w:t>
      </w:r>
      <w:r w:rsidR="00575B5C">
        <w:t>.02.2017.</w:t>
      </w:r>
      <w:r w:rsidR="00EE7B9A">
        <w:t>, te utvrdio da je dužnik postao sposoban za plaćanje pa je odlučio kao u izreci temeljem odredbe čl.128. st. 9. SZ.</w:t>
      </w:r>
    </w:p>
    <w:p w:rsidRDefault="004F352C" w:rsidP="006F7B5B" w:rsidR="004F352C">
      <w:pPr>
        <w:ind w:firstLine="720"/>
        <w:jc w:val="both"/>
      </w:pPr>
    </w:p>
    <w:p w:rsidRDefault="00B246D8" w:rsidP="005137EC" w:rsidR="00EC3529">
      <w:pPr>
        <w:jc w:val="center"/>
      </w:pPr>
      <w:r>
        <w:t xml:space="preserve">U Osijeku </w:t>
      </w:r>
      <w:r w:rsidR="001A2450">
        <w:t>9</w:t>
      </w:r>
      <w:r>
        <w:t xml:space="preserve">. </w:t>
      </w:r>
      <w:r w:rsidR="001A2450">
        <w:t>ožujka</w:t>
      </w:r>
      <w:r>
        <w:t xml:space="preserve"> 201</w:t>
      </w:r>
      <w:r w:rsidR="00011DAD">
        <w:t>7</w:t>
      </w:r>
      <w:r>
        <w:t>.</w:t>
      </w:r>
    </w:p>
    <w:p w:rsidRDefault="00A3136C" w:rsidP="005137EC" w:rsidR="00A3136C">
      <w:pPr>
        <w:jc w:val="center"/>
      </w:pPr>
    </w:p>
    <w:p w:rsidRDefault="004F352C" w:rsidP="005137EC" w:rsidR="004F352C">
      <w:pPr>
        <w:jc w:val="center"/>
      </w:pPr>
    </w:p>
    <w:p w:rsidRDefault="00B246D8" w:rsidP="00B246D8" w:rsidR="00B246D8">
      <w:pPr>
        <w:jc w:val="both"/>
      </w:pPr>
      <w:r>
        <w:t>Zapisničar:</w:t>
      </w:r>
      <w:r>
        <w:tab/>
      </w:r>
      <w:r>
        <w:tab/>
      </w:r>
      <w:r>
        <w:tab/>
      </w:r>
      <w:r>
        <w:tab/>
      </w:r>
      <w:r>
        <w:tab/>
      </w:r>
      <w:r>
        <w:tab/>
      </w:r>
      <w:r>
        <w:tab/>
        <w:t>STEČAJNI SUDAC:</w:t>
      </w:r>
    </w:p>
    <w:p w:rsidRDefault="00F078AC" w:rsidP="00B246D8" w:rsidR="00B246D8">
      <w:pPr>
        <w:jc w:val="both"/>
      </w:pPr>
      <w:r>
        <w:t>Elizabeta Đeke</w:t>
      </w:r>
      <w:r>
        <w:tab/>
      </w:r>
      <w:r w:rsidR="00B246D8">
        <w:t xml:space="preserve">      </w:t>
      </w:r>
      <w:r>
        <w:tab/>
      </w:r>
      <w:r>
        <w:tab/>
      </w:r>
      <w:r>
        <w:tab/>
      </w:r>
      <w:r>
        <w:tab/>
        <w:t xml:space="preserve">       </w:t>
      </w:r>
      <w:r w:rsidR="00B246D8">
        <w:t>mr. sc. Tihomir Kovačević</w:t>
      </w:r>
    </w:p>
    <w:p w:rsidRDefault="00B246D8" w:rsidP="00B246D8" w:rsidR="00A3136C">
      <w:pPr>
        <w:jc w:val="both"/>
      </w:pPr>
      <w:r>
        <w:t xml:space="preserve">   </w:t>
      </w:r>
    </w:p>
    <w:p w:rsidRDefault="004F352C" w:rsidP="00B246D8" w:rsidR="004F352C">
      <w:pPr>
        <w:jc w:val="both"/>
      </w:pPr>
    </w:p>
    <w:p w:rsidRDefault="00011DAD" w:rsidP="00011DAD" w:rsidR="00011DAD" w:rsidRPr="0038021C">
      <w:pPr>
        <w:pStyle w:val="Tijeloteksta"/>
      </w:pPr>
      <w:r w:rsidRPr="003E14CC">
        <w:rPr>
          <w:bCs/>
        </w:rPr>
        <w:t>UPUTA O PRAVNOM LIJEKU:</w:t>
      </w:r>
    </w:p>
    <w:p w:rsidRDefault="00011DAD" w:rsidP="00011DAD" w:rsidR="00011DAD">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F637C" w:rsidP="00B246D8" w:rsidR="003F637C">
      <w:pPr>
        <w:jc w:val="both"/>
      </w:pPr>
    </w:p>
    <w:p w:rsidRDefault="00B246D8" w:rsidP="00B246D8" w:rsidR="00B246D8">
      <w:pPr>
        <w:jc w:val="both"/>
      </w:pPr>
      <w:r>
        <w:t>D N A :</w:t>
      </w:r>
    </w:p>
    <w:p w:rsidRDefault="00B246D8" w:rsidP="00B246D8" w:rsidR="00B246D8">
      <w:pPr>
        <w:numPr>
          <w:ilvl w:val="0"/>
          <w:numId w:val="6"/>
        </w:numPr>
        <w:jc w:val="both"/>
      </w:pPr>
      <w:r>
        <w:t xml:space="preserve">Dužniku </w:t>
      </w:r>
    </w:p>
    <w:p w:rsidRDefault="00CA7C3B" w:rsidP="00B246D8" w:rsidR="00CA7C3B">
      <w:pPr>
        <w:numPr>
          <w:ilvl w:val="0"/>
          <w:numId w:val="6"/>
        </w:numPr>
        <w:jc w:val="both"/>
      </w:pPr>
      <w:r>
        <w:t>Zakonski zastupnik dužnika Dejan Gregoran Beli Manastir, Trg Slobode 29/A</w:t>
      </w:r>
    </w:p>
    <w:p w:rsidRDefault="00011DAD" w:rsidP="00EC3247" w:rsidR="009D3A79">
      <w:pPr>
        <w:numPr>
          <w:ilvl w:val="0"/>
          <w:numId w:val="6"/>
        </w:numPr>
        <w:jc w:val="both"/>
      </w:pPr>
      <w:r>
        <w:t>Privremen</w:t>
      </w:r>
      <w:r w:rsidR="003E348D">
        <w:t>i</w:t>
      </w:r>
      <w:r>
        <w:t xml:space="preserve"> stečajn</w:t>
      </w:r>
      <w:r w:rsidR="003E348D">
        <w:t>i</w:t>
      </w:r>
      <w:r>
        <w:t xml:space="preserve"> upravitelj </w:t>
      </w:r>
      <w:r w:rsidR="00CA7C3B">
        <w:t>Davor Lamza</w:t>
      </w:r>
    </w:p>
    <w:p w:rsidRDefault="00CA7C3B" w:rsidP="00EC3247" w:rsidR="00CA7C3B">
      <w:pPr>
        <w:numPr>
          <w:ilvl w:val="0"/>
          <w:numId w:val="6"/>
        </w:numPr>
        <w:jc w:val="both"/>
      </w:pPr>
      <w:r>
        <w:t>Sudski registar</w:t>
      </w:r>
    </w:p>
    <w:p w:rsidRDefault="00CA7C3B" w:rsidP="00EC3247" w:rsidR="00CA7C3B">
      <w:pPr>
        <w:numPr>
          <w:ilvl w:val="0"/>
          <w:numId w:val="6"/>
        </w:numPr>
        <w:jc w:val="both"/>
      </w:pPr>
      <w:r>
        <w:t>Ministarstvo pravosuđa elektroničkom poštom</w:t>
      </w:r>
    </w:p>
    <w:p w:rsidRDefault="00667CBB" w:rsidP="00667CBB" w:rsidR="00667CBB" w:rsidRPr="00667CBB">
      <w:pPr>
        <w:pStyle w:val="Odlomakpopisa"/>
        <w:numPr>
          <w:ilvl w:val="0"/>
          <w:numId w:val="6"/>
        </w:numPr>
        <w:jc w:val="both"/>
        <w:rPr>
          <w:rFonts w:cstheme="majorBidi" w:hAnsiTheme="majorBidi" w:asciiTheme="majorBidi"/>
        </w:rPr>
      </w:pPr>
      <w:r w:rsidRPr="00667CBB">
        <w:rPr>
          <w:rFonts w:cstheme="majorBidi" w:hAnsiTheme="majorBidi" w:asciiTheme="majorBidi"/>
        </w:rPr>
        <w:t xml:space="preserve">mrežna stranica e-Oglasna ploča sudova </w:t>
      </w:r>
    </w:p>
    <w:p w:rsidRDefault="00667CBB" w:rsidP="00667CBB" w:rsidR="00667CBB">
      <w:pPr>
        <w:ind w:left="720"/>
        <w:jc w:val="both"/>
      </w:pPr>
    </w:p>
    <w:sectPr w:rsidSect="00FD0F32" w:rsidR="00667CBB">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1F0AE0">
      <w:rPr>
        <w:noProof/>
      </w:rPr>
      <w:t>2</w:t>
    </w:r>
    <w:r>
      <w:fldChar w:fldCharType="end"/>
    </w:r>
  </w:p>
  <w:p w:rsidRDefault="00FD0F32" w:rsidP="00FD0F32" w:rsidR="00FD0F32">
    <w:pPr>
      <w:jc w:val="right"/>
    </w:pPr>
    <w:r>
      <w:tab/>
      <w:t xml:space="preserve">              </w:t>
    </w:r>
    <w:r w:rsidR="00F21021" w:rsidRPr="00F21021">
      <w:t>14 St-16/17-13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11DAD"/>
    <w:rsid w:val="0003297F"/>
    <w:rsid w:val="0003421E"/>
    <w:rsid w:val="00044014"/>
    <w:rsid w:val="00061E21"/>
    <w:rsid w:val="00062D93"/>
    <w:rsid w:val="000801FD"/>
    <w:rsid w:val="000817DB"/>
    <w:rsid w:val="00084DCC"/>
    <w:rsid w:val="000A5797"/>
    <w:rsid w:val="000B1DB2"/>
    <w:rsid w:val="000C1636"/>
    <w:rsid w:val="000E0280"/>
    <w:rsid w:val="000E0D09"/>
    <w:rsid w:val="000E599D"/>
    <w:rsid w:val="000F6394"/>
    <w:rsid w:val="001127C1"/>
    <w:rsid w:val="001146C6"/>
    <w:rsid w:val="00125D50"/>
    <w:rsid w:val="0012689B"/>
    <w:rsid w:val="00127A7F"/>
    <w:rsid w:val="00143E24"/>
    <w:rsid w:val="00146C51"/>
    <w:rsid w:val="00172056"/>
    <w:rsid w:val="001757B4"/>
    <w:rsid w:val="0018114E"/>
    <w:rsid w:val="0018590E"/>
    <w:rsid w:val="00193952"/>
    <w:rsid w:val="001976B4"/>
    <w:rsid w:val="001A2450"/>
    <w:rsid w:val="001A6B21"/>
    <w:rsid w:val="001D113B"/>
    <w:rsid w:val="001D4964"/>
    <w:rsid w:val="001D61CD"/>
    <w:rsid w:val="001E5608"/>
    <w:rsid w:val="001F0AE0"/>
    <w:rsid w:val="001F3818"/>
    <w:rsid w:val="001F4E53"/>
    <w:rsid w:val="0020511E"/>
    <w:rsid w:val="002257DF"/>
    <w:rsid w:val="0023483C"/>
    <w:rsid w:val="00234C2C"/>
    <w:rsid w:val="00237D77"/>
    <w:rsid w:val="00260090"/>
    <w:rsid w:val="00295F3E"/>
    <w:rsid w:val="002C458E"/>
    <w:rsid w:val="002C4C28"/>
    <w:rsid w:val="002D5B4E"/>
    <w:rsid w:val="002D75D8"/>
    <w:rsid w:val="002F2E1F"/>
    <w:rsid w:val="002F66B0"/>
    <w:rsid w:val="00302F1C"/>
    <w:rsid w:val="00307662"/>
    <w:rsid w:val="003100CA"/>
    <w:rsid w:val="00333583"/>
    <w:rsid w:val="00333984"/>
    <w:rsid w:val="003421AB"/>
    <w:rsid w:val="00354972"/>
    <w:rsid w:val="00383A81"/>
    <w:rsid w:val="003927F2"/>
    <w:rsid w:val="00394CAB"/>
    <w:rsid w:val="00394D49"/>
    <w:rsid w:val="003A6151"/>
    <w:rsid w:val="003A61DC"/>
    <w:rsid w:val="003B74DC"/>
    <w:rsid w:val="003C7EC1"/>
    <w:rsid w:val="003D193B"/>
    <w:rsid w:val="003D468C"/>
    <w:rsid w:val="003E348D"/>
    <w:rsid w:val="003E3BDF"/>
    <w:rsid w:val="003F637C"/>
    <w:rsid w:val="00406F6D"/>
    <w:rsid w:val="0041002D"/>
    <w:rsid w:val="0043315F"/>
    <w:rsid w:val="00440509"/>
    <w:rsid w:val="00443D03"/>
    <w:rsid w:val="00450C50"/>
    <w:rsid w:val="00465059"/>
    <w:rsid w:val="00470BD3"/>
    <w:rsid w:val="00471BE3"/>
    <w:rsid w:val="004A41B7"/>
    <w:rsid w:val="004A54A8"/>
    <w:rsid w:val="004A5D16"/>
    <w:rsid w:val="004B3B7F"/>
    <w:rsid w:val="004B691F"/>
    <w:rsid w:val="004C009C"/>
    <w:rsid w:val="004C0A09"/>
    <w:rsid w:val="004C2E6C"/>
    <w:rsid w:val="004C3544"/>
    <w:rsid w:val="004D098B"/>
    <w:rsid w:val="004D51EA"/>
    <w:rsid w:val="004E475E"/>
    <w:rsid w:val="004F15EE"/>
    <w:rsid w:val="004F2640"/>
    <w:rsid w:val="004F352C"/>
    <w:rsid w:val="00506EBD"/>
    <w:rsid w:val="00507A13"/>
    <w:rsid w:val="0051072F"/>
    <w:rsid w:val="005137EC"/>
    <w:rsid w:val="0053263A"/>
    <w:rsid w:val="005335A7"/>
    <w:rsid w:val="00534031"/>
    <w:rsid w:val="00537D2C"/>
    <w:rsid w:val="005428C9"/>
    <w:rsid w:val="00556AFC"/>
    <w:rsid w:val="00575B5C"/>
    <w:rsid w:val="00576460"/>
    <w:rsid w:val="005861A8"/>
    <w:rsid w:val="005A0866"/>
    <w:rsid w:val="005A74CE"/>
    <w:rsid w:val="005B28D3"/>
    <w:rsid w:val="00610D40"/>
    <w:rsid w:val="00611430"/>
    <w:rsid w:val="006303BE"/>
    <w:rsid w:val="006435F0"/>
    <w:rsid w:val="00650092"/>
    <w:rsid w:val="0065067F"/>
    <w:rsid w:val="00650D8D"/>
    <w:rsid w:val="00652FB8"/>
    <w:rsid w:val="00653EFD"/>
    <w:rsid w:val="00654848"/>
    <w:rsid w:val="00667CBB"/>
    <w:rsid w:val="0068076F"/>
    <w:rsid w:val="00682A95"/>
    <w:rsid w:val="00682E92"/>
    <w:rsid w:val="00683E8D"/>
    <w:rsid w:val="00686E8C"/>
    <w:rsid w:val="006B27C0"/>
    <w:rsid w:val="006B7688"/>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14644"/>
    <w:rsid w:val="00815C5D"/>
    <w:rsid w:val="00825748"/>
    <w:rsid w:val="008277A4"/>
    <w:rsid w:val="008508C3"/>
    <w:rsid w:val="0086404A"/>
    <w:rsid w:val="0086731F"/>
    <w:rsid w:val="008847F8"/>
    <w:rsid w:val="00884C61"/>
    <w:rsid w:val="00886270"/>
    <w:rsid w:val="00891A16"/>
    <w:rsid w:val="008B7B03"/>
    <w:rsid w:val="008C04E1"/>
    <w:rsid w:val="008C1B9B"/>
    <w:rsid w:val="00907C67"/>
    <w:rsid w:val="00913729"/>
    <w:rsid w:val="00915CE2"/>
    <w:rsid w:val="00925019"/>
    <w:rsid w:val="00925A27"/>
    <w:rsid w:val="00934FA1"/>
    <w:rsid w:val="009365DD"/>
    <w:rsid w:val="009504AE"/>
    <w:rsid w:val="00955680"/>
    <w:rsid w:val="0096332B"/>
    <w:rsid w:val="009635B8"/>
    <w:rsid w:val="009654F9"/>
    <w:rsid w:val="009674B0"/>
    <w:rsid w:val="00992D9D"/>
    <w:rsid w:val="00992FAF"/>
    <w:rsid w:val="00993B7F"/>
    <w:rsid w:val="009A3914"/>
    <w:rsid w:val="009A72D1"/>
    <w:rsid w:val="009B228A"/>
    <w:rsid w:val="009D0525"/>
    <w:rsid w:val="009D3A79"/>
    <w:rsid w:val="009D7C3F"/>
    <w:rsid w:val="009E37DF"/>
    <w:rsid w:val="009E42B9"/>
    <w:rsid w:val="009E4CE5"/>
    <w:rsid w:val="00A01640"/>
    <w:rsid w:val="00A02FF6"/>
    <w:rsid w:val="00A10460"/>
    <w:rsid w:val="00A22B74"/>
    <w:rsid w:val="00A3136C"/>
    <w:rsid w:val="00A320F5"/>
    <w:rsid w:val="00A353C1"/>
    <w:rsid w:val="00A36539"/>
    <w:rsid w:val="00A370D7"/>
    <w:rsid w:val="00A37C30"/>
    <w:rsid w:val="00A5102B"/>
    <w:rsid w:val="00A56E98"/>
    <w:rsid w:val="00A65C1A"/>
    <w:rsid w:val="00A74041"/>
    <w:rsid w:val="00A87A94"/>
    <w:rsid w:val="00A92278"/>
    <w:rsid w:val="00AA2AA8"/>
    <w:rsid w:val="00AA55D3"/>
    <w:rsid w:val="00AB6EA6"/>
    <w:rsid w:val="00AC5FF3"/>
    <w:rsid w:val="00AC621F"/>
    <w:rsid w:val="00AD0F3C"/>
    <w:rsid w:val="00AD5554"/>
    <w:rsid w:val="00AD694D"/>
    <w:rsid w:val="00AF7215"/>
    <w:rsid w:val="00B04405"/>
    <w:rsid w:val="00B062F1"/>
    <w:rsid w:val="00B11825"/>
    <w:rsid w:val="00B246D8"/>
    <w:rsid w:val="00B2761A"/>
    <w:rsid w:val="00B460FE"/>
    <w:rsid w:val="00B50218"/>
    <w:rsid w:val="00B60B69"/>
    <w:rsid w:val="00B700D9"/>
    <w:rsid w:val="00B84963"/>
    <w:rsid w:val="00B84D11"/>
    <w:rsid w:val="00B87CD4"/>
    <w:rsid w:val="00B95C5A"/>
    <w:rsid w:val="00BA13EB"/>
    <w:rsid w:val="00BA3984"/>
    <w:rsid w:val="00BB3ED9"/>
    <w:rsid w:val="00BC203B"/>
    <w:rsid w:val="00BE473B"/>
    <w:rsid w:val="00BF0F14"/>
    <w:rsid w:val="00BF7875"/>
    <w:rsid w:val="00C03878"/>
    <w:rsid w:val="00C0764A"/>
    <w:rsid w:val="00C30255"/>
    <w:rsid w:val="00C30DBA"/>
    <w:rsid w:val="00C316FD"/>
    <w:rsid w:val="00C354FB"/>
    <w:rsid w:val="00C44D6A"/>
    <w:rsid w:val="00C455AD"/>
    <w:rsid w:val="00C467DE"/>
    <w:rsid w:val="00C50158"/>
    <w:rsid w:val="00C60AF3"/>
    <w:rsid w:val="00C67E69"/>
    <w:rsid w:val="00C912D7"/>
    <w:rsid w:val="00C96257"/>
    <w:rsid w:val="00CA05DB"/>
    <w:rsid w:val="00CA3AC2"/>
    <w:rsid w:val="00CA40D5"/>
    <w:rsid w:val="00CA7C3B"/>
    <w:rsid w:val="00CB294A"/>
    <w:rsid w:val="00CD76BD"/>
    <w:rsid w:val="00CF4B2A"/>
    <w:rsid w:val="00D02115"/>
    <w:rsid w:val="00D131ED"/>
    <w:rsid w:val="00D13C34"/>
    <w:rsid w:val="00D4350F"/>
    <w:rsid w:val="00D43995"/>
    <w:rsid w:val="00D45D6C"/>
    <w:rsid w:val="00D5401B"/>
    <w:rsid w:val="00D601D5"/>
    <w:rsid w:val="00D71D8F"/>
    <w:rsid w:val="00D76E41"/>
    <w:rsid w:val="00D85221"/>
    <w:rsid w:val="00D939E7"/>
    <w:rsid w:val="00D97346"/>
    <w:rsid w:val="00DA4393"/>
    <w:rsid w:val="00DB01FB"/>
    <w:rsid w:val="00DB43E8"/>
    <w:rsid w:val="00DC032E"/>
    <w:rsid w:val="00DD25A3"/>
    <w:rsid w:val="00DD4BA9"/>
    <w:rsid w:val="00DF5840"/>
    <w:rsid w:val="00E05F2C"/>
    <w:rsid w:val="00E137A6"/>
    <w:rsid w:val="00E14899"/>
    <w:rsid w:val="00E27673"/>
    <w:rsid w:val="00E37E80"/>
    <w:rsid w:val="00E42141"/>
    <w:rsid w:val="00E45DFD"/>
    <w:rsid w:val="00E51EF4"/>
    <w:rsid w:val="00E533D2"/>
    <w:rsid w:val="00E73FC0"/>
    <w:rsid w:val="00E82BC0"/>
    <w:rsid w:val="00E8650F"/>
    <w:rsid w:val="00E86975"/>
    <w:rsid w:val="00E905B8"/>
    <w:rsid w:val="00E90A8A"/>
    <w:rsid w:val="00E920FD"/>
    <w:rsid w:val="00EA7862"/>
    <w:rsid w:val="00EA7C38"/>
    <w:rsid w:val="00EB4B93"/>
    <w:rsid w:val="00EC3247"/>
    <w:rsid w:val="00EC3529"/>
    <w:rsid w:val="00EC4508"/>
    <w:rsid w:val="00EE5CD2"/>
    <w:rsid w:val="00EE7B9A"/>
    <w:rsid w:val="00EF47C9"/>
    <w:rsid w:val="00EF6417"/>
    <w:rsid w:val="00EF74DB"/>
    <w:rsid w:val="00F078AC"/>
    <w:rsid w:val="00F10B9E"/>
    <w:rsid w:val="00F12013"/>
    <w:rsid w:val="00F21021"/>
    <w:rsid w:val="00F30DA0"/>
    <w:rsid w:val="00F45589"/>
    <w:rsid w:val="00F630EC"/>
    <w:rsid w:val="00F64F48"/>
    <w:rsid w:val="00F76085"/>
    <w:rsid w:val="00F82857"/>
    <w:rsid w:val="00F8730A"/>
    <w:rsid w:val="00F9032E"/>
    <w:rsid w:val="00F927F2"/>
    <w:rsid w:val="00FA4951"/>
    <w:rsid w:val="00FA55BC"/>
    <w:rsid w:val="00FC1274"/>
    <w:rsid w:val="00FC2755"/>
    <w:rsid w:val="00FD0F32"/>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011DAD"/>
    <w:pPr>
      <w:jc w:val="both"/>
    </w:pPr>
    <w:rPr>
      <w:lang w:eastAsia="hr-HR"/>
    </w:rPr>
  </w:style>
  <w:style w:customStyle="true"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1F0AE0"/>
    <w:rPr>
      <w:color w:val="808080"/>
      <w:bdr w:space="0" w:sz="0" w:color="auto" w:val="none"/>
      <w:shd w:fill="auto" w:color="auto" w:val="clear"/>
    </w:rPr>
  </w:style>
  <w:style w:customStyle="true" w:styleId="eSPISCCParagraphDefaultFont" w:type="character">
    <w:name w:val="eSPIS_CC_Paragraph Default Font"/>
    <w:basedOn w:val="Zadanifontodlomka"/>
    <w:rsid w:val="001F0A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0AE0"/>
    <w:rPr>
      <w:bdr w:space="0" w:sz="0" w:color="auto" w:val="none"/>
      <w:shd w:fill="FFFFCC" w:color="auto" w:val="clear"/>
      <w:lang w:val="hr-HR"/>
    </w:rPr>
  </w:style>
  <w:style w:customStyle="true" w:styleId="PozadinaSvijetloCrvena" w:type="character">
    <w:name w:val="Pozadina_SvijetloCrvena"/>
    <w:basedOn w:val="eSPISCCParagraphDefaultFont"/>
    <w:rsid w:val="001F0A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0A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011DAD"/>
    <w:pPr>
      <w:jc w:val="both"/>
    </w:pPr>
    <w:rPr>
      <w:lang w:eastAsia="hr-HR"/>
    </w:rPr>
  </w:style>
  <w:style w:customStyle="1" w:styleId="TijelotekstaChar" w:type="character">
    <w:name w:val="Tijelo teksta Char"/>
    <w:basedOn w:val="Zadanifontodlomka"/>
    <w:link w:val="Tijeloteksta"/>
    <w:rsid w:val="00011DAD"/>
    <w:rPr>
      <w:sz w:val="24"/>
      <w:szCs w:val="24"/>
    </w:rPr>
  </w:style>
  <w:style w:styleId="Tekstrezerviranogmjesta" w:type="character">
    <w:name w:val="Placeholder Text"/>
    <w:basedOn w:val="Zadanifontodlomka"/>
    <w:uiPriority w:val="99"/>
    <w:semiHidden/>
    <w:rsid w:val="001F0AE0"/>
    <w:rPr>
      <w:color w:val="808080"/>
      <w:bdr w:color="auto" w:space="0" w:sz="0" w:val="none"/>
      <w:shd w:color="auto" w:fill="auto" w:val="clear"/>
    </w:rPr>
  </w:style>
  <w:style w:customStyle="1" w:styleId="eSPISCCParagraphDefaultFont" w:type="character">
    <w:name w:val="eSPIS_CC_Paragraph Default Font"/>
    <w:basedOn w:val="Zadanifontodlomka"/>
    <w:rsid w:val="001F0A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0AE0"/>
    <w:rPr>
      <w:bdr w:color="auto" w:space="0" w:sz="0" w:val="none"/>
      <w:shd w:color="auto" w:fill="FFFFCC" w:val="clear"/>
      <w:lang w:val="hr-HR"/>
    </w:rPr>
  </w:style>
  <w:style w:customStyle="1" w:styleId="PozadinaSvijetloCrvena" w:type="character">
    <w:name w:val="Pozadina_SvijetloCrvena"/>
    <w:basedOn w:val="eSPISCCParagraphDefaultFont"/>
    <w:rsid w:val="001F0A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0A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St-16/2017</izvorni_sadrzaj>
    <derivirana_varijabla naziv="DomainObject.Predmet.OznakaBroj_1">St-16/2017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GREGORAN jednostavno društvo s ograničenom odgovornošću za ugostiteljstvo i usluge</izvorni_sadrzaj>
    <derivirana_varijabla naziv="DomainObject.Predmet.ProtustrankaFormated_1">  GREGORAN jednostavno društvo s ograničenom odgovornošću za ugostiteljstvo i usluge</derivirana_varijabla>
  </DomainObject.Predmet.ProtustrankaFormated>
  <DomainObject.Predmet.ProtustrankaFormatedOIB>
    <izvorni_sadrzaj>  GREGORAN jednostavno društvo s ograničenom odgovornošću za ugostiteljstvo i usluge, OIB 83751735094</izvorni_sadrzaj>
    <derivirana_varijabla naziv="DomainObject.Predmet.ProtustrankaFormatedOIB_1">  GREGORAN jednostavno društvo s ograničenom odgovornošću za ugostiteljstvo i usluge, OIB 83751735094</derivirana_varijabla>
  </DomainObject.Predmet.ProtustrankaFormatedOIB>
  <DomainObject.Predmet.ProtustrankaFormatedWithAdress>
    <izvorni_sadrzaj> GREGORAN jednostavno društvo s ograničenom odgovornošću za ugostiteljstvo i usluge, Trg Slobode 29/a, 31300 Beli Manastir</izvorni_sadrzaj>
    <derivirana_varijabla naziv="DomainObject.Predmet.ProtustrankaFormatedWithAdress_1"> GREGORAN jednostavno društvo s ograničenom odgovornošću za ugostiteljstvo i usluge, Trg Slobode 29/a, 31300 Beli Manastir</derivirana_varijabla>
  </DomainObject.Predmet.ProtustrankaFormatedWithAdress>
  <DomainObject.Predmet.ProtustrankaFormatedWithAdressOIB>
    <izvorni_sadrzaj> GREGORAN jednostavno društvo s ograničenom odgovornošću za ugostiteljstvo i usluge, OIB 83751735094, Trg Slobode 29/a, 31300 Beli Manastir</izvorni_sadrzaj>
    <derivirana_varijabla naziv="DomainObject.Predmet.ProtustrankaFormatedWithAdressOIB_1"> GREGORAN jednostavno društvo s ograničenom odgovornošću za ugostiteljstvo i usluge, OIB 83751735094, Trg Slobode 29/a, 31300 Beli Manastir</derivirana_varijabla>
  </DomainObject.Predmet.ProtustrankaFormatedWithAdressOIB>
  <DomainObject.Predmet.ProtustrankaWithAdress>
    <izvorni_sadrzaj>GREGORAN jednostavno društvo s ograničenom odgovornošću za ugostiteljstvo i usluge Trg Slobode 29/a, 31300 Beli Manastir</izvorni_sadrzaj>
    <derivirana_varijabla naziv="DomainObject.Predmet.ProtustrankaWithAdress_1">GREGORAN jednostavno društvo s ograničenom odgovornošću za ugostiteljstvo i usluge Trg Slobode 29/a, 31300 Beli Manastir</derivirana_varijabla>
  </DomainObject.Predmet.ProtustrankaWithAdress>
  <DomainObject.Predmet.ProtustrankaWithAdressOIB>
    <izvorni_sadrzaj>GREGORAN jednostavno društvo s ograničenom odgovornošću za ugostiteljstvo i usluge, OIB 83751735094, Trg Slobode 29/a, 31300 Beli Manastir</izvorni_sadrzaj>
    <derivirana_varijabla naziv="DomainObject.Predmet.ProtustrankaWithAdressOIB_1">GREGORAN jednostavno društvo s ograničenom odgovornošću za ugostiteljstvo i usluge, OIB 83751735094, Trg Slobode 29/a, 31300 Beli Manastir</derivirana_varijabla>
  </DomainObject.Predmet.ProtustrankaWithAdressOIB>
  <DomainObject.Predmet.ProtustrankaNazivFormated>
    <izvorni_sadrzaj>GREGORAN jednostavno društvo s ograničenom odgovornošću za ugostiteljstvo i usluge</izvorni_sadrzaj>
    <derivirana_varijabla naziv="DomainObject.Predmet.ProtustrankaNazivFormated_1">GREGORAN jednostavno društvo s ograničenom odgovornošću za ugostiteljstvo i usluge</derivirana_varijabla>
  </DomainObject.Predmet.ProtustrankaNazivFormated>
  <DomainObject.Predmet.ProtustrankaNazivFormatedOIB>
    <izvorni_sadrzaj>GREGORAN jednostavno društvo s ograničenom odgovornošću za ugostiteljstvo i usluge, OIB 83751735094</izvorni_sadrzaj>
    <derivirana_varijabla naziv="DomainObject.Predmet.ProtustrankaNazivFormatedOIB_1">GREGORAN jednostavno društvo s ograničenom odgovornošću za ugostiteljstvo i usluge, OIB 83751735094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GREGORAN jednostavno društvo s ograničenom odgovornošću za ugostiteljstvo i usluge</item>
    </izvorni_sadrzaj>
    <derivirana_varijabla naziv="DomainObject.Predmet.ProtuStrankaListFormated_1">
      <item>GREGORAN jednostavno društvo s ograničenom odgovornošću za ugostiteljstvo i usluge</item>
    </derivirana_varijabla>
  </DomainObject.Predmet.ProtuStrankaListFormated>
  <DomainObject.Predmet.ProtuStrankaListFormatedOIB>
    <izvorni_sadrzaj>
      <item>GREGORAN jednostavno društvo s ograničenom odgovornošću za ugostiteljstvo i usluge, OIB 83751735094</item>
    </izvorni_sadrzaj>
    <derivirana_varijabla naziv="DomainObject.Predmet.ProtuStrankaListFormatedOIB_1">
      <item>GREGORAN jednostavno društvo s ograničenom odgovornošću za ugostiteljstvo i usluge, OIB 83751735094</item>
    </derivirana_varijabla>
  </DomainObject.Predmet.ProtuStrankaListFormatedOIB>
  <DomainObject.Predmet.ProtuStrankaListFormatedWithAdress>
    <izvorni_sadrzaj>
      <item>GREGORAN jednostavno društvo s ograničenom odgovornošću za ugostiteljstvo i usluge, Trg Slobode 29/a, 31300 Beli Manastir</item>
    </izvorni_sadrzaj>
    <derivirana_varijabla naziv="DomainObject.Predmet.ProtuStrankaListFormatedWithAdress_1">
      <item>GREGORAN jednostavno društvo s ograničenom odgovornošću za ugostiteljstvo i usluge, Trg Slobode 29/a, 31300 Beli Manastir</item>
    </derivirana_varijabla>
  </DomainObject.Predmet.ProtuStrankaListFormatedWithAdress>
  <DomainObject.Predmet.ProtuStrankaListFormatedWithAdressOIB>
    <izvorni_sadrzaj>
      <item>GREGORAN jednostavno društvo s ograničenom odgovornošću za ugostiteljstvo i usluge, OIB 83751735094, Trg Slobode 29/a, 31300 Beli Manastir</item>
    </izvorni_sadrzaj>
    <derivirana_varijabla naziv="DomainObject.Predmet.ProtuStrankaListFormatedWithAdressOIB_1">
      <item>GREGORAN jednostavno društvo s ograničenom odgovornošću za ugostiteljstvo i usluge, OIB 83751735094, Trg Slobode 29/a, 31300 Beli Manastir</item>
    </derivirana_varijabla>
  </DomainObject.Predmet.ProtuStrankaListFormatedWithAdressOIB>
  <DomainObject.Predmet.ProtuStrankaListNazivFormated>
    <izvorni_sadrzaj>
      <item>GREGORAN jednostavno društvo s ograničenom odgovornošću za ugostiteljstvo i usluge</item>
    </izvorni_sadrzaj>
    <derivirana_varijabla naziv="DomainObject.Predmet.ProtuStrankaListNazivFormated_1">
      <item>GREGORAN jednostavno društvo s ograničenom odgovornošću za ugostiteljstvo i usluge</item>
    </derivirana_varijabla>
  </DomainObject.Predmet.ProtuStrankaListNazivFormated>
  <DomainObject.Predmet.ProtuStrankaListNazivFormatedOIB>
    <izvorni_sadrzaj>
      <item>GREGORAN jednostavno društvo s ograničenom odgovornošću za ugostiteljstvo i usluge, OIB 83751735094</item>
    </izvorni_sadrzaj>
    <derivirana_varijabla naziv="DomainObject.Predmet.ProtuStrankaListNazivFormatedOIB_1">
      <item>GREGORAN jednostavno društvo s ograničenom odgovornošću za ugostiteljstvo i usluge, OIB 83751735094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GREGORAN jednostavno društvo s ograničenom odgovornošću za ugostiteljstvo i usluge</izvorni_sadrzaj>
    <derivirana_varijabla naziv="DomainObject.Predmet.ProtustrankaIDrugi_1">GREGORAN jednostavno društvo s ograničenom odgovornošću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GREGORAN jednostavno društvo s ograničenom odgovornošću za ugostiteljstvo i usluge, OIB 83751735094, Trg Slobode 29/a, 31300 Beli Manastir</izvorni_sadrzaj>
    <derivirana_varijabla naziv="DomainObject.Predmet.ProtustrankaIDrugiAdressOIB_1">GREGORAN jednostavno društvo s ograničenom odgovornošću za ugostiteljstvo i usluge, OIB 83751735094, Trg Slobode 29/a,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GREGORAN jednostavno društvo s ograničenom odgovornošću za ugostiteljstvo i usluge</item>
    </izvorni_sadrzaj>
    <derivirana_varijabla naziv="DomainObject.Predmet.SudioniciListNaziv_1">
      <item>FINA RC OSIJEK</item>
      <item>GREGORAN jednostavno društvo s ograničenom odgovornošću za ugostiteljstvo i usluge</item>
    </derivirana_varijabla>
  </DomainObject.Predmet.SudioniciListNaziv>
  <DomainObject.Predmet.SudioniciListAdressOIB>
    <izvorni_sadrzaj>
      <item>FINA RC OSIJEK, OIB 85821130368</item>
      <item>GREGORAN jednostavno društvo s ograničenom odgovornošću za ugostiteljstvo i usluge, OIB 83751735094, Trg Slobode 29/a,31300 Beli Manastir</item>
    </izvorni_sadrzaj>
    <derivirana_varijabla naziv="DomainObject.Predmet.SudioniciListAdressOIB_1">
      <item>FINA RC OSIJEK, OIB 85821130368</item>
      <item>GREGORAN jednostavno društvo s ograničenom odgovornošću za ugostiteljstvo i usluge, OIB 83751735094, Trg Slobode 29/a,31300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83751735094</item>
    </izvorni_sadrzaj>
    <derivirana_varijabla naziv="DomainObject.Predmet.SudioniciListNazivOIB_1">
      <item>, OIB 85821130368</item>
      <item>, OIB 83751735094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AD2FE1-E42C-474D-B574-D9828A47C4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521</properties:Words>
  <properties:Characters>2917</properties:Characters>
  <properties:Lines>84</properties:Lines>
  <properties:Paragraphs>27</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2017-01-12T13:32:00Z</dcterms:created>
  <dc:creator>tkovacevic</dc:creator>
  <cp:lastModifiedBy>Elizabeta Đeke</cp:lastModifiedBy>
  <cp:lastPrinted>2017-01-13T08:33:00Z</cp:lastPrinted>
  <dcterms:modified xmlns:xsi="http://www.w3.org/2001/XMLSchema-instance" xsi:type="dcterms:W3CDTF">2017-03-09T12:28:00Z</dcterms:modified>
  <cp:revision>12</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