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6c39" w14:paraId="9086c39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713C7">
        <w:t>214/2017-4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26979">
        <w:t>SHINE</w:t>
      </w:r>
      <w:r>
        <w:t xml:space="preserve"> j.d.o.o. sa sjedištem u Zadru, </w:t>
      </w:r>
      <w:r w:rsidR="00226979">
        <w:t>Krste Odaka 6/c</w:t>
      </w:r>
      <w:r>
        <w:t xml:space="preserve">, OIB: </w:t>
      </w:r>
      <w:r w:rsidR="004500FE">
        <w:t>024</w:t>
      </w:r>
      <w:r w:rsidR="00226979">
        <w:t>64529846</w:t>
      </w:r>
      <w:r>
        <w:t xml:space="preserve">, zastupanom po </w:t>
      </w:r>
      <w:r w:rsidR="00226979">
        <w:t>članu uprave</w:t>
      </w:r>
      <w:r>
        <w:t xml:space="preserve"> </w:t>
      </w:r>
      <w:r w:rsidR="00226979">
        <w:t>Tei Maričić</w:t>
      </w:r>
      <w:r>
        <w:t xml:space="preserve"> iz Zadra,  </w:t>
      </w:r>
      <w:r w:rsidR="00A67650">
        <w:t>12</w:t>
      </w:r>
      <w:r w:rsidR="00226979">
        <w:t>. svibnja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A67650" w:rsidRPr="001713C7">
        <w:rPr>
          <w:b/>
        </w:rPr>
        <w:t>8. lipnja 2017. u 11</w:t>
      </w:r>
      <w:r w:rsidRPr="001713C7">
        <w:rPr>
          <w:b/>
        </w:rPr>
        <w:t>,00</w:t>
      </w:r>
      <w:r>
        <w:t xml:space="preserve"> sati u zgradi ovog suda, sudnica broj </w:t>
      </w:r>
      <w:r w:rsidR="00226979">
        <w:t>26.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 xml:space="preserve">III. Na ročište iz točke II. izreke ovog zaključka pozivaju se osoba ovlaštena za zastupanje dužnika po zakonu </w:t>
      </w:r>
      <w:r w:rsidR="00226979">
        <w:t>Tea Maričić</w:t>
      </w:r>
      <w:r>
        <w:t xml:space="preserve"> iz Zadra,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226979" w:rsidRPr="00CD5002">
        <w:t>Tea Maričić</w:t>
      </w:r>
      <w:r w:rsidRPr="00CD5002">
        <w:t xml:space="preserve"> iz Zadra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226979">
        <w:t>1</w:t>
      </w:r>
      <w:r w:rsidR="00A67650">
        <w:t>2</w:t>
      </w:r>
      <w:r w:rsidR="00226979">
        <w:t>. svibnja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>
        <w:t>Tea Maričić</w:t>
      </w:r>
      <w:r w:rsidR="00A576FE">
        <w:t xml:space="preserve"> iz Zadra na adresu </w:t>
      </w:r>
      <w:r>
        <w:t>Vlatka Mačeka 23</w:t>
      </w:r>
      <w:r w:rsidR="00A576FE">
        <w:t xml:space="preserve"> neposredno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81CD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26979">
      <w:t>217</w:t>
    </w:r>
    <w:r w:rsidR="006A4863">
      <w:t>/</w:t>
    </w:r>
    <w:r w:rsidR="007B450B">
      <w:t>20</w:t>
    </w:r>
    <w:r w:rsidR="006A4863">
      <w:t>17-</w:t>
    </w:r>
    <w:r w:rsidR="001713C7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1CD0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1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C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1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C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 j.d.o.o. za usluge</izvorni_sadrzaj>
    <derivirana_varijabla naziv="DomainObject.Predmet.ProtustrankaFormated_1">  SHINE j.d.o.o. za usluge</derivirana_varijabla>
  </DomainObject.Predmet.ProtustrankaFormated>
  <DomainObject.Predmet.ProtustrankaFormatedOIB>
    <izvorni_sadrzaj>  SHINE j.d.o.o. za usluge, OIB 02464529846</izvorni_sadrzaj>
    <derivirana_varijabla naziv="DomainObject.Predmet.ProtustrankaFormatedOIB_1">  SHINE j.d.o.o. za usluge, OIB 02464529846</derivirana_varijabla>
  </DomainObject.Predmet.ProtustrankaFormatedOIB>
  <DomainObject.Predmet.ProtustrankaFormatedWithAdress>
    <izvorni_sadrzaj> SHINE j.d.o.o. za usluge, Krste Odaka 6/c, 23000 Zadar</izvorni_sadrzaj>
    <derivirana_varijabla naziv="DomainObject.Predmet.ProtustrankaFormatedWithAdress_1"> SHINE j.d.o.o. za usluge, Krste Odaka 6/c, 23000 Zadar</derivirana_varijabla>
  </DomainObject.Predmet.ProtustrankaFormatedWithAdress>
  <DomainObject.Predmet.ProtustrankaFormatedWithAdressOIB>
    <izvorni_sadrzaj> SHINE j.d.o.o. za usluge, OIB 02464529846, Krste Odaka 6/c, 23000 Zadar</izvorni_sadrzaj>
    <derivirana_varijabla naziv="DomainObject.Predmet.ProtustrankaFormatedWithAdressOIB_1"> SHINE j.d.o.o. za usluge, OIB 02464529846, Krste Odaka 6/c, 23000 Zadar</derivirana_varijabla>
  </DomainObject.Predmet.ProtustrankaFormatedWithAdressOIB>
  <DomainObject.Predmet.ProtustrankaWithAdress>
    <izvorni_sadrzaj>SHINE j.d.o.o. za usluge Krste Odaka 6/c, 23000 Zadar</izvorni_sadrzaj>
    <derivirana_varijabla naziv="DomainObject.Predmet.ProtustrankaWithAdress_1">SHINE j.d.o.o. za usluge Krste Odaka 6/c, 23000 Zadar</derivirana_varijabla>
  </DomainObject.Predmet.ProtustrankaWithAdress>
  <DomainObject.Predmet.ProtustrankaWithAdressOIB>
    <izvorni_sadrzaj>SHINE j.d.o.o. za usluge, OIB 02464529846, Krste Odaka 6/c, 23000 Zadar</izvorni_sadrzaj>
    <derivirana_varijabla naziv="DomainObject.Predmet.ProtustrankaWithAdressOIB_1">SHINE j.d.o.o. za usluge, OIB 02464529846, Krste Odaka 6/c, 23000 Zadar</derivirana_varijabla>
  </DomainObject.Predmet.ProtustrankaWithAdressOIB>
  <DomainObject.Predmet.ProtustrankaNazivFormated>
    <izvorni_sadrzaj>SHINE j.d.o.o. za usluge</izvorni_sadrzaj>
    <derivirana_varijabla naziv="DomainObject.Predmet.ProtustrankaNazivFormated_1">SHINE j.d.o.o. za usluge</derivirana_varijabla>
  </DomainObject.Predmet.ProtustrankaNazivFormated>
  <DomainObject.Predmet.ProtustrankaNazivFormatedOIB>
    <izvorni_sadrzaj>SHINE j.d.o.o. za usluge, OIB 02464529846</izvorni_sadrzaj>
    <derivirana_varijabla naziv="DomainObject.Predmet.ProtustrankaNazivFormatedOIB_1">SHINE j.d.o.o. za usluge, OIB 02464529846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SHINE j.d.o.o. za usluge</item>
    </izvorni_sadrzaj>
    <derivirana_varijabla naziv="DomainObject.Predmet.ProtuStrankaListFormated_1">
      <item>SHINE j.d.o.o. za usluge</item>
    </derivirana_varijabla>
  </DomainObject.Predmet.ProtuStrankaListFormated>
  <DomainObject.Predmet.ProtuStrankaListFormatedOIB>
    <izvorni_sadrzaj>
      <item>SHINE j.d.o.o. za usluge, OIB 02464529846</item>
    </izvorni_sadrzaj>
    <derivirana_varijabla naziv="DomainObject.Predmet.ProtuStrankaListFormatedOIB_1">
      <item>SHINE j.d.o.o. za usluge, OIB 02464529846</item>
    </derivirana_varijabla>
  </DomainObject.Predmet.ProtuStrankaListFormatedOIB>
  <DomainObject.Predmet.ProtuStrankaListFormatedWithAdress>
    <izvorni_sadrzaj>
      <item>SHINE j.d.o.o. za usluge, Krste Odaka 6/c, 23000 Zadar</item>
    </izvorni_sadrzaj>
    <derivirana_varijabla naziv="DomainObject.Predmet.ProtuStrankaListFormatedWithAdress_1">
      <item>SHINE j.d.o.o. za usluge, Krste Odaka 6/c, 23000 Zadar</item>
    </derivirana_varijabla>
  </DomainObject.Predmet.ProtuStrankaListFormatedWithAdress>
  <DomainObject.Predmet.ProtuStrankaListFormatedWithAdressOIB>
    <izvorni_sadrzaj>
      <item>SHINE j.d.o.o. za usluge, OIB 02464529846, Krste Odaka 6/c, 23000 Zadar</item>
    </izvorni_sadrzaj>
    <derivirana_varijabla naziv="DomainObject.Predmet.ProtuStrankaListFormatedWithAdressOIB_1">
      <item>SHINE j.d.o.o. za usluge, OIB 02464529846, Krste Odaka 6/c, 23000 Zadar</item>
    </derivirana_varijabla>
  </DomainObject.Predmet.ProtuStrankaListFormatedWithAdressOIB>
  <DomainObject.Predmet.ProtuStrankaListNazivFormated>
    <izvorni_sadrzaj>
      <item>SHINE j.d.o.o. za usluge</item>
    </izvorni_sadrzaj>
    <derivirana_varijabla naziv="DomainObject.Predmet.ProtuStrankaListNazivFormated_1">
      <item>SHINE j.d.o.o. za usluge</item>
    </derivirana_varijabla>
  </DomainObject.Predmet.ProtuStrankaListNazivFormated>
  <DomainObject.Predmet.ProtuStrankaListNazivFormatedOIB>
    <izvorni_sadrzaj>
      <item>SHINE j.d.o.o. za usluge, OIB 02464529846</item>
    </izvorni_sadrzaj>
    <derivirana_varijabla naziv="DomainObject.Predmet.ProtuStrankaListNazivFormatedOIB_1">
      <item>SHINE j.d.o.o. za usluge, OIB 02464529846</item>
    </derivirana_varijabla>
  </DomainObject.Predmet.ProtuStrankaListNazivFormatedOIB>
  <DomainObject.Predmet.OstaliListFormated>
    <izvorni_sadrzaj>
      <item>Tea Maričić</item>
    </izvorni_sadrzaj>
    <derivirana_varijabla naziv="DomainObject.Predmet.OstaliListFormated_1">
      <item>Tea Maričić</item>
    </derivirana_varijabla>
  </DomainObject.Predmet.OstaliListFormated>
  <DomainObject.Predmet.OstaliListFormatedOIB>
    <izvorni_sadrzaj>
      <item>Tea Maričić, OIB 02560893810</item>
    </izvorni_sadrzaj>
    <derivirana_varijabla naziv="DomainObject.Predmet.OstaliListFormatedOIB_1">
      <item>Tea Maričić, OIB 02560893810</item>
    </derivirana_varijabla>
  </DomainObject.Predmet.OstaliListFormatedOIB>
  <DomainObject.Predmet.OstaliListFormatedWithAdress>
    <izvorni_sadrzaj>
      <item>Tea Maričić, Ulica Vlatka Mačeka 23, 23000 Zadar</item>
    </izvorni_sadrzaj>
    <derivirana_varijabla naziv="DomainObject.Predmet.OstaliListFormatedWithAdress_1">
      <item>Tea Maričić, Ulica Vlatka Mačeka 23, 23000 Zadar</item>
    </derivirana_varijabla>
  </DomainObject.Predmet.OstaliListFormatedWithAdress>
  <DomainObject.Predmet.OstaliListFormatedWithAdressOIB>
    <izvorni_sadrzaj>
      <item>Tea Maričić, OIB 02560893810, Ulica Vlatka Mačeka 23, 23000 Zadar</item>
    </izvorni_sadrzaj>
    <derivirana_varijabla naziv="DomainObject.Predmet.OstaliListFormatedWithAdressOIB_1">
      <item>Tea Maričić, OIB 02560893810, Ulica Vlatka Mačeka 23, 23000 Zadar</item>
    </derivirana_varijabla>
  </DomainObject.Predmet.OstaliListFormatedWithAdressOIB>
  <DomainObject.Predmet.OstaliListNazivFormated>
    <izvorni_sadrzaj>
      <item>Tea Maričić</item>
    </izvorni_sadrzaj>
    <derivirana_varijabla naziv="DomainObject.Predmet.OstaliListNazivFormated_1">
      <item>Tea Maričić</item>
    </derivirana_varijabla>
  </DomainObject.Predmet.OstaliListNazivFormated>
  <DomainObject.Predmet.OstaliListNazivFormatedOIB>
    <izvorni_sadrzaj>
      <item>Tea Maričić, OIB 02560893810</item>
    </izvorni_sadrzaj>
    <derivirana_varijabla naziv="DomainObject.Predmet.OstaliListNazivFormatedOIB_1">
      <item>Tea Maričić, OIB 02560893810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SHINE j.d.o.o. za usluge</izvorni_sadrzaj>
    <derivirana_varijabla naziv="DomainObject.Predmet.ProtustrankaIDrugi_1">SHINE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SHINE j.d.o.o. za usluge, OIB 02464529846, Krste Odaka 6/c, 23000 Zadar</izvorni_sadrzaj>
    <derivirana_varijabla naziv="DomainObject.Predmet.ProtustrankaIDrugiAdressOIB_1">SHINE j.d.o.o. za usluge, OIB 02464529846, Krste Odaka 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SHINE j.d.o.o. za usluge</item>
      <item>Tea Maričić</item>
    </izvorni_sadrzaj>
    <derivirana_varijabla naziv="DomainObject.Predmet.SudioniciListNaziv_1">
      <item>FINA</item>
      <item>SHINE j.d.o.o. za usluge</item>
      <item>Tea Maričić</item>
    </derivirana_varijabla>
  </DomainObject.Predmet.SudioniciListNaziv>
  <DomainObject.Predmet.SudioniciListAdressOIB>
    <izvorni_sadrzaj>
      <item>FINA, OIB 85821130368</item>
      <item>SHINE j.d.o.o. za usluge, OIB 02464529846, Krste Odaka 6/c,23000 Zadar</item>
      <item>Tea Maričić, OIB 02560893810, Ulica Vlatka Mačeka 23,23000 Zadar</item>
    </izvorni_sadrzaj>
    <derivirana_varijabla naziv="DomainObject.Predmet.SudioniciListAdressOIB_1">
      <item>FINA, OIB 85821130368</item>
      <item>SHINE j.d.o.o. za usluge, OIB 02464529846, Krste Odaka 6/c,23000 Zadar</item>
      <item>Tea Maričić, OIB 02560893810, Ulica Vlatka Mačeka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02464529846</item>
      <item>, OIB 02560893810</item>
    </izvorni_sadrzaj>
    <derivirana_varijabla naziv="DomainObject.Predmet.SudioniciListNazivOIB_1">
      <item>, OIB 85821130368</item>
      <item>, OIB 02464529846</item>
      <item>, OIB 02560893810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E98DA-29B3-4B09-B0D6-A15809699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1660</properties:Characters>
  <properties:Lines>61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2017-05-09T12:42:00Z</dcterms:created>
  <dc:creator>Administrator</dc:creator>
  <cp:lastModifiedBy>Martina Kalmeta</cp:lastModifiedBy>
  <cp:lastPrinted>2017-05-16T07:28:00Z</cp:lastPrinted>
  <dcterms:modified xmlns:xsi="http://www.w3.org/2001/XMLSchema-instance" xsi:type="dcterms:W3CDTF">2017-05-16T09:27:00Z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