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57e0f" w14:paraId="6557e0f" w:rsidRDefault="00135BB2" w:rsidP="00560C67" w:rsidR="00560C67">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560C67" w:rsidP="00560C67" w:rsidR="00560C67"/>
    <w:p w:rsidRDefault="00006653" w:rsidR="00006653">
      <w:pPr>
        <w:rPr>
          <w:sz w:val="24"/>
        </w:rPr>
      </w:pPr>
    </w:p>
    <w:p w:rsidRDefault="004C0566" w:rsidR="005D3F5E">
      <w:pPr>
        <w:rPr>
          <w:sz w:val="24"/>
        </w:rPr>
      </w:pPr>
      <w:r>
        <w:rPr>
          <w:sz w:val="24"/>
        </w:rPr>
        <w:t>Republika Hrvatska</w:t>
      </w:r>
    </w:p>
    <w:p w:rsidRDefault="004C0566" w:rsidR="004C0566">
      <w:pPr>
        <w:rPr>
          <w:sz w:val="24"/>
        </w:rPr>
      </w:pPr>
      <w:r>
        <w:rPr>
          <w:sz w:val="24"/>
        </w:rPr>
        <w:t>Trgovački sud u Osijeku</w:t>
      </w:r>
    </w:p>
    <w:p w:rsidRDefault="004C0566" w:rsidR="004C0566">
      <w:pPr>
        <w:rPr>
          <w:sz w:val="24"/>
        </w:rPr>
      </w:pPr>
      <w:r>
        <w:rPr>
          <w:sz w:val="24"/>
        </w:rPr>
        <w:t>Stalna služba u Slavonskom Brodu</w:t>
      </w:r>
    </w:p>
    <w:p w:rsidRDefault="00105B02" w:rsidR="00105B02">
      <w:pPr>
        <w:rPr>
          <w:sz w:val="24"/>
        </w:rPr>
      </w:pPr>
      <w:r>
        <w:rPr>
          <w:sz w:val="24"/>
        </w:rPr>
        <w:t>Trg pobjede 13</w:t>
      </w:r>
    </w:p>
    <w:p w:rsidRDefault="00105B02" w:rsidR="00006653" w:rsidRPr="00560C67">
      <w:pPr>
        <w:rPr>
          <w:sz w:val="24"/>
        </w:rPr>
      </w:pPr>
      <w:r>
        <w:rPr>
          <w:sz w:val="24"/>
        </w:rPr>
        <w:t xml:space="preserve">35000 Slavonski Brod  </w:t>
      </w:r>
      <w:r w:rsidR="00006653">
        <w:rPr>
          <w:sz w:val="24"/>
        </w:rPr>
        <w:t xml:space="preserve">                                             </w:t>
      </w:r>
      <w:r w:rsidR="00F56926">
        <w:rPr>
          <w:sz w:val="24"/>
        </w:rPr>
        <w:t xml:space="preserve">                     </w:t>
      </w:r>
      <w:r w:rsidR="00006653" w:rsidRPr="008B565F">
        <w:rPr>
          <w:b/>
          <w:sz w:val="24"/>
        </w:rPr>
        <w:t xml:space="preserve">Broj: </w:t>
      </w:r>
      <w:r w:rsidR="008B565F" w:rsidRPr="008B565F">
        <w:rPr>
          <w:b/>
          <w:sz w:val="24"/>
        </w:rPr>
        <w:t>1/</w:t>
      </w:r>
      <w:r w:rsidR="00006653" w:rsidRPr="008B565F">
        <w:rPr>
          <w:b/>
          <w:sz w:val="24"/>
        </w:rPr>
        <w:t>St-</w:t>
      </w:r>
      <w:r w:rsidR="009D6024">
        <w:rPr>
          <w:b/>
          <w:sz w:val="24"/>
        </w:rPr>
        <w:t>1530</w:t>
      </w:r>
      <w:r w:rsidR="008B565F" w:rsidRPr="008B565F">
        <w:rPr>
          <w:b/>
          <w:sz w:val="24"/>
        </w:rPr>
        <w:t>/2018-</w:t>
      </w:r>
      <w:r w:rsidR="009D6024">
        <w:rPr>
          <w:b/>
          <w:sz w:val="24"/>
        </w:rPr>
        <w:t>6</w:t>
      </w:r>
    </w:p>
    <w:p w:rsidRDefault="004E524A" w:rsidR="004E524A" w:rsidRPr="00560C67">
      <w:pPr>
        <w:rPr>
          <w:sz w:val="24"/>
        </w:rPr>
      </w:pPr>
    </w:p>
    <w:p w:rsidRDefault="00DB1939" w:rsidR="00B65080">
      <w:pPr>
        <w:jc w:val="center"/>
        <w:rPr>
          <w:sz w:val="24"/>
        </w:rPr>
      </w:pPr>
      <w:r>
        <w:rPr>
          <w:sz w:val="24"/>
        </w:rPr>
        <w:t>P O Z I V</w:t>
      </w:r>
    </w:p>
    <w:p w:rsidRDefault="00006653" w:rsidR="00006653">
      <w:pPr>
        <w:rPr>
          <w:sz w:val="24"/>
        </w:rPr>
      </w:pPr>
    </w:p>
    <w:p w:rsidRDefault="00006653" w:rsidP="00CF4729" w:rsidR="003A1C26">
      <w:pPr>
        <w:jc w:val="both"/>
        <w:rPr>
          <w:b/>
          <w:sz w:val="24"/>
        </w:rPr>
      </w:pPr>
      <w:r>
        <w:rPr>
          <w:sz w:val="24"/>
        </w:rPr>
        <w:tab/>
      </w:r>
    </w:p>
    <w:p w:rsidRDefault="00006653" w:rsidR="00006653">
      <w:pPr>
        <w:jc w:val="center"/>
        <w:rPr>
          <w:sz w:val="24"/>
        </w:rPr>
      </w:pPr>
    </w:p>
    <w:p w:rsidRDefault="00CF4729" w:rsidP="0038293C" w:rsidR="006757B6">
      <w:pPr>
        <w:jc w:val="both"/>
        <w:rPr>
          <w:sz w:val="24"/>
        </w:rPr>
      </w:pPr>
      <w:r>
        <w:rPr>
          <w:sz w:val="24"/>
        </w:rPr>
        <w:t xml:space="preserve"> </w:t>
      </w:r>
      <w:r w:rsidR="00A6683B">
        <w:rPr>
          <w:sz w:val="24"/>
        </w:rPr>
        <w:tab/>
      </w:r>
      <w:r>
        <w:rPr>
          <w:sz w:val="24"/>
        </w:rPr>
        <w:t xml:space="preserve">U </w:t>
      </w:r>
      <w:r w:rsidR="008B565F">
        <w:rPr>
          <w:sz w:val="24"/>
        </w:rPr>
        <w:t xml:space="preserve">prethodnom </w:t>
      </w:r>
      <w:r>
        <w:rPr>
          <w:sz w:val="24"/>
        </w:rPr>
        <w:t>postupku</w:t>
      </w:r>
      <w:r w:rsidR="00DB106C">
        <w:rPr>
          <w:sz w:val="24"/>
        </w:rPr>
        <w:t xml:space="preserve"> </w:t>
      </w:r>
      <w:r w:rsidR="008B565F">
        <w:rPr>
          <w:sz w:val="24"/>
        </w:rPr>
        <w:t>radi utvrđivanja uvjeta</w:t>
      </w:r>
      <w:r w:rsidR="00DB106C">
        <w:rPr>
          <w:sz w:val="24"/>
        </w:rPr>
        <w:t xml:space="preserve"> za otvaranje stečajnog postupka nad dužnikom</w:t>
      </w:r>
      <w:r w:rsidR="00D71987">
        <w:rPr>
          <w:sz w:val="24"/>
        </w:rPr>
        <w:t xml:space="preserve"> </w:t>
      </w:r>
      <w:r w:rsidR="00B11887">
        <w:rPr>
          <w:sz w:val="24"/>
        </w:rPr>
        <w:t xml:space="preserve"> </w:t>
      </w:r>
      <w:r w:rsidR="009D6024">
        <w:rPr>
          <w:sz w:val="24"/>
        </w:rPr>
        <w:t>BRDOM delicije j.d.o.o. za usluge, Zagreb, Ozaljska 52, OIB 69088238345</w:t>
      </w:r>
    </w:p>
    <w:p w:rsidRDefault="001B066E" w:rsidP="0038293C" w:rsidR="001B066E">
      <w:pPr>
        <w:jc w:val="both"/>
        <w:rPr>
          <w:sz w:val="24"/>
        </w:rPr>
      </w:pPr>
    </w:p>
    <w:p w:rsidRDefault="009F6B8B" w:rsidP="00E70061" w:rsidR="00FF0BCA">
      <w:pPr>
        <w:jc w:val="both"/>
        <w:rPr>
          <w:sz w:val="24"/>
        </w:rPr>
      </w:pPr>
      <w:r>
        <w:rPr>
          <w:sz w:val="24"/>
        </w:rPr>
        <w:tab/>
      </w:r>
      <w:r w:rsidR="00CF4729">
        <w:rPr>
          <w:b/>
          <w:sz w:val="24"/>
        </w:rPr>
        <w:t>Određuje se ročište</w:t>
      </w:r>
      <w:r w:rsidR="00E70061">
        <w:rPr>
          <w:sz w:val="24"/>
        </w:rPr>
        <w:t xml:space="preserve"> radi </w:t>
      </w:r>
      <w:r w:rsidR="00DB4083">
        <w:rPr>
          <w:sz w:val="24"/>
        </w:rPr>
        <w:t>izjašnjenja</w:t>
      </w:r>
      <w:r w:rsidR="00A938BB">
        <w:rPr>
          <w:sz w:val="24"/>
        </w:rPr>
        <w:t xml:space="preserve"> o prijedlogu</w:t>
      </w:r>
      <w:r w:rsidR="00E70061">
        <w:rPr>
          <w:sz w:val="24"/>
        </w:rPr>
        <w:t xml:space="preserve"> za otvaranje stečajnog postupka na dan</w:t>
      </w:r>
      <w:r w:rsidR="00586FDE">
        <w:rPr>
          <w:sz w:val="24"/>
        </w:rPr>
        <w:t xml:space="preserve">  </w:t>
      </w:r>
      <w:r w:rsidR="009D6024">
        <w:rPr>
          <w:b/>
          <w:sz w:val="24"/>
        </w:rPr>
        <w:t>04. ožujka 2019</w:t>
      </w:r>
      <w:r w:rsidR="008B565F">
        <w:rPr>
          <w:b/>
          <w:sz w:val="24"/>
        </w:rPr>
        <w:t xml:space="preserve">. u </w:t>
      </w:r>
      <w:r w:rsidR="009D6024">
        <w:rPr>
          <w:b/>
          <w:sz w:val="24"/>
        </w:rPr>
        <w:t>11</w:t>
      </w:r>
      <w:r w:rsidR="004A0CDC">
        <w:rPr>
          <w:b/>
          <w:sz w:val="24"/>
        </w:rPr>
        <w:t>,30</w:t>
      </w:r>
      <w:r w:rsidR="00A938BB">
        <w:rPr>
          <w:b/>
          <w:sz w:val="24"/>
        </w:rPr>
        <w:t xml:space="preserve"> sati</w:t>
      </w:r>
      <w:r w:rsidR="00C933B2">
        <w:rPr>
          <w:b/>
          <w:sz w:val="24"/>
        </w:rPr>
        <w:t xml:space="preserve"> </w:t>
      </w:r>
      <w:r w:rsidR="00C933B2">
        <w:rPr>
          <w:sz w:val="24"/>
        </w:rPr>
        <w:t xml:space="preserve">kod Trgovačkog suda  u Stalnoj službi  </w:t>
      </w:r>
      <w:r w:rsidR="00C933B2">
        <w:rPr>
          <w:b/>
          <w:sz w:val="24"/>
        </w:rPr>
        <w:t>Slav. Brod</w:t>
      </w:r>
      <w:r w:rsidR="00E70061" w:rsidRPr="00E70061">
        <w:rPr>
          <w:b/>
          <w:sz w:val="24"/>
        </w:rPr>
        <w:t>, Trg pobjede 13/III, sudnica 89/III</w:t>
      </w:r>
      <w:r w:rsidR="00E70061">
        <w:rPr>
          <w:sz w:val="24"/>
        </w:rPr>
        <w:t>.</w:t>
      </w:r>
    </w:p>
    <w:p w:rsidRDefault="0007036E" w:rsidP="00E70061" w:rsidR="002F1BF0">
      <w:pPr>
        <w:jc w:val="both"/>
        <w:rPr>
          <w:sz w:val="24"/>
        </w:rPr>
      </w:pPr>
      <w:r>
        <w:rPr>
          <w:sz w:val="24"/>
        </w:rPr>
        <w:tab/>
        <w:t>Na ročište se poziva</w:t>
      </w:r>
      <w:r w:rsidR="0081020A">
        <w:rPr>
          <w:sz w:val="24"/>
        </w:rPr>
        <w:t>ju</w:t>
      </w:r>
      <w:r w:rsidR="002F1BF0">
        <w:rPr>
          <w:sz w:val="24"/>
        </w:rPr>
        <w:t>:</w:t>
      </w:r>
    </w:p>
    <w:p w:rsidRDefault="0068145E" w:rsidP="00E70061" w:rsidR="0068145E">
      <w:pPr>
        <w:jc w:val="both"/>
        <w:rPr>
          <w:sz w:val="24"/>
        </w:rPr>
      </w:pPr>
      <w:r>
        <w:rPr>
          <w:sz w:val="24"/>
        </w:rPr>
        <w:tab/>
        <w:t xml:space="preserve">- </w:t>
      </w:r>
      <w:r w:rsidR="00F8524A">
        <w:rPr>
          <w:sz w:val="24"/>
        </w:rPr>
        <w:t>predlagatelj</w:t>
      </w:r>
    </w:p>
    <w:p w:rsidRDefault="002F1BF0" w:rsidP="00E70061" w:rsidR="00DB4083">
      <w:pPr>
        <w:jc w:val="both"/>
        <w:rPr>
          <w:sz w:val="24"/>
        </w:rPr>
      </w:pPr>
      <w:r>
        <w:rPr>
          <w:sz w:val="24"/>
        </w:rPr>
        <w:tab/>
        <w:t>-</w:t>
      </w:r>
      <w:r w:rsidR="00620203">
        <w:rPr>
          <w:sz w:val="24"/>
        </w:rPr>
        <w:t xml:space="preserve"> </w:t>
      </w:r>
      <w:r w:rsidR="00F46353">
        <w:rPr>
          <w:sz w:val="24"/>
        </w:rPr>
        <w:t>zastupni</w:t>
      </w:r>
      <w:r w:rsidR="00B40082">
        <w:rPr>
          <w:sz w:val="24"/>
        </w:rPr>
        <w:t>k</w:t>
      </w:r>
      <w:r w:rsidR="00F77E7C">
        <w:rPr>
          <w:sz w:val="24"/>
        </w:rPr>
        <w:t xml:space="preserve"> po zakonu </w:t>
      </w:r>
      <w:r w:rsidR="009D6024">
        <w:rPr>
          <w:sz w:val="24"/>
        </w:rPr>
        <w:t>Dominik Brlečić, Počiteljska Ulica 18</w:t>
      </w:r>
    </w:p>
    <w:p w:rsidRDefault="001B066E" w:rsidP="00E70061" w:rsidR="001B066E">
      <w:pPr>
        <w:jc w:val="both"/>
        <w:rPr>
          <w:sz w:val="24"/>
        </w:rPr>
      </w:pPr>
    </w:p>
    <w:p w:rsidRDefault="00264568" w:rsidP="001B066E" w:rsidR="001B066E">
      <w:pPr>
        <w:ind w:firstLine="720"/>
        <w:jc w:val="both"/>
        <w:rPr>
          <w:sz w:val="24"/>
          <w:szCs w:val="24"/>
        </w:rPr>
      </w:pPr>
      <w:r>
        <w:rPr>
          <w:sz w:val="24"/>
        </w:rPr>
        <w:t xml:space="preserve"> </w:t>
      </w:r>
      <w:r w:rsidR="001B066E" w:rsidRPr="009549FE">
        <w:rPr>
          <w:sz w:val="24"/>
          <w:szCs w:val="24"/>
        </w:rPr>
        <w:t xml:space="preserve">Nalaže se </w:t>
      </w:r>
      <w:r w:rsidR="001B066E">
        <w:rPr>
          <w:sz w:val="24"/>
          <w:szCs w:val="24"/>
        </w:rPr>
        <w:t xml:space="preserve">zakonskom zastupniku dužnika </w:t>
      </w:r>
      <w:r w:rsidR="009D6024">
        <w:rPr>
          <w:sz w:val="24"/>
          <w:szCs w:val="24"/>
        </w:rPr>
        <w:t>Dominiku Brlečiću</w:t>
      </w:r>
      <w:r w:rsidR="001B066E">
        <w:rPr>
          <w:sz w:val="24"/>
          <w:szCs w:val="24"/>
        </w:rPr>
        <w:t>, da najkasnije do zakazanog ročišta dostavi stečajnom sucu javnobilježnički ovjerovljeni popis imovine i obveza na propisanom obrascu, te bilanc</w:t>
      </w:r>
      <w:r w:rsidR="009D6024">
        <w:rPr>
          <w:sz w:val="24"/>
          <w:szCs w:val="24"/>
        </w:rPr>
        <w:t>u</w:t>
      </w:r>
      <w:r w:rsidR="001B066E">
        <w:rPr>
          <w:sz w:val="24"/>
          <w:szCs w:val="24"/>
        </w:rPr>
        <w:t xml:space="preserve"> za </w:t>
      </w:r>
      <w:r w:rsidR="009D6024">
        <w:rPr>
          <w:sz w:val="24"/>
          <w:szCs w:val="24"/>
        </w:rPr>
        <w:t>poslovnu 2017</w:t>
      </w:r>
      <w:r w:rsidR="001B066E">
        <w:rPr>
          <w:sz w:val="24"/>
          <w:szCs w:val="24"/>
        </w:rPr>
        <w:t>.</w:t>
      </w:r>
    </w:p>
    <w:p w:rsidRDefault="001B066E" w:rsidP="001B066E" w:rsidR="001B066E">
      <w:pPr>
        <w:tabs>
          <w:tab w:pos="720" w:val="left"/>
        </w:tabs>
        <w:jc w:val="both"/>
        <w:rPr>
          <w:sz w:val="24"/>
          <w:szCs w:val="24"/>
        </w:rPr>
      </w:pPr>
      <w:r>
        <w:rPr>
          <w:sz w:val="24"/>
          <w:szCs w:val="24"/>
        </w:rPr>
        <w:tab/>
        <w:t xml:space="preserve">Upozorava se zakonski zastupnik na postojanje osobne odgovornosti prema vjerovnicima za naknadu štete koja im je prouzročena uskratom davanja ili davanjem netočnih ili nepotpunih podataka, za što kazneno odgovara kao za davanje lažnog </w:t>
      </w:r>
      <w:r w:rsidRPr="00AE63B0">
        <w:rPr>
          <w:sz w:val="24"/>
          <w:szCs w:val="24"/>
        </w:rPr>
        <w:t xml:space="preserve">iskaza u postupku pred sudom te ukoliko zakonski zastupnik ne ispuni dužnosti u pogledu </w:t>
      </w:r>
      <w:r>
        <w:rPr>
          <w:sz w:val="24"/>
          <w:szCs w:val="24"/>
        </w:rPr>
        <w:t>dostave traženih isprava i ne odazove se na zakazano ročište, može mu se izreći novčana kazna</w:t>
      </w:r>
      <w:r w:rsidRPr="00AE63B0">
        <w:rPr>
          <w:sz w:val="24"/>
          <w:szCs w:val="24"/>
        </w:rPr>
        <w:t xml:space="preserve"> do 10.000,00 kn.</w:t>
      </w:r>
      <w:r>
        <w:tab/>
      </w:r>
    </w:p>
    <w:p w:rsidRDefault="00AF7A36" w:rsidP="00E70061" w:rsidR="00AF7A36">
      <w:pPr>
        <w:jc w:val="both"/>
        <w:rPr>
          <w:sz w:val="24"/>
        </w:rPr>
      </w:pPr>
    </w:p>
    <w:p w:rsidRDefault="003D60B3" w:rsidP="00DD1CFB" w:rsidR="00AF7A36">
      <w:pPr>
        <w:ind w:firstLine="720"/>
        <w:jc w:val="both"/>
        <w:rPr>
          <w:sz w:val="24"/>
        </w:rPr>
      </w:pPr>
      <w:r>
        <w:rPr>
          <w:b/>
          <w:sz w:val="24"/>
          <w:u w:val="single"/>
        </w:rPr>
        <w:t>Upozorava</w:t>
      </w:r>
      <w:r w:rsidR="00B40082">
        <w:rPr>
          <w:b/>
          <w:sz w:val="24"/>
          <w:u w:val="single"/>
        </w:rPr>
        <w:t xml:space="preserve"> se zak.zastupnik</w:t>
      </w:r>
      <w:r w:rsidRPr="005F3C2D">
        <w:rPr>
          <w:b/>
          <w:sz w:val="24"/>
          <w:u w:val="single"/>
        </w:rPr>
        <w:t xml:space="preserve"> da će u slučaju neodazivanja pozivu suda, biti prinudno doveden, uz obvezu plaćanja troškova privođenja.</w:t>
      </w:r>
    </w:p>
    <w:p w:rsidRDefault="00AF7A36" w:rsidP="00A9535A" w:rsidR="0081020A">
      <w:pPr>
        <w:jc w:val="both"/>
        <w:rPr>
          <w:sz w:val="24"/>
          <w:szCs w:val="24"/>
        </w:rPr>
      </w:pPr>
      <w:r>
        <w:rPr>
          <w:sz w:val="24"/>
          <w:szCs w:val="24"/>
        </w:rPr>
        <w:tab/>
      </w:r>
    </w:p>
    <w:p w:rsidRDefault="002F1BF0" w:rsidP="005D05BE" w:rsidR="00555D7C">
      <w:pPr>
        <w:jc w:val="both"/>
        <w:rPr>
          <w:sz w:val="24"/>
        </w:rPr>
      </w:pPr>
      <w:r>
        <w:rPr>
          <w:sz w:val="24"/>
        </w:rPr>
        <w:tab/>
      </w:r>
      <w:r w:rsidR="00A71D7B">
        <w:rPr>
          <w:sz w:val="24"/>
        </w:rPr>
        <w:tab/>
      </w:r>
    </w:p>
    <w:p w:rsidRDefault="008B565F" w:rsidP="008B565F" w:rsidR="009C2E1D">
      <w:pPr>
        <w:jc w:val="center"/>
        <w:rPr>
          <w:sz w:val="24"/>
        </w:rPr>
      </w:pPr>
      <w:r>
        <w:rPr>
          <w:sz w:val="24"/>
        </w:rPr>
        <w:t xml:space="preserve">U Slavonskom </w:t>
      </w:r>
      <w:r w:rsidR="009D6024">
        <w:rPr>
          <w:sz w:val="24"/>
        </w:rPr>
        <w:t>Brodu 14. veljače 2019.</w:t>
      </w:r>
    </w:p>
    <w:p w:rsidRDefault="00A71D7B" w:rsidP="008B565F" w:rsidR="00A71D7B">
      <w:pPr>
        <w:jc w:val="center"/>
        <w:rPr>
          <w:sz w:val="24"/>
        </w:rPr>
      </w:pPr>
    </w:p>
    <w:p w:rsidRDefault="00006653" w:rsidR="00A73F7C">
      <w:pPr>
        <w:rPr>
          <w:sz w:val="24"/>
        </w:rPr>
      </w:pPr>
      <w:r>
        <w:rPr>
          <w:sz w:val="24"/>
        </w:rPr>
        <w:t xml:space="preserve">                                                                                          </w:t>
      </w:r>
      <w:r w:rsidR="006F16D4">
        <w:rPr>
          <w:sz w:val="24"/>
        </w:rPr>
        <w:t xml:space="preserve">              </w:t>
      </w:r>
      <w:r>
        <w:rPr>
          <w:sz w:val="24"/>
        </w:rPr>
        <w:t xml:space="preserve"> </w:t>
      </w:r>
      <w:r w:rsidR="008B565F">
        <w:rPr>
          <w:sz w:val="24"/>
        </w:rPr>
        <w:t>STEČAJNA SUTKINJA</w:t>
      </w:r>
      <w:r>
        <w:rPr>
          <w:sz w:val="24"/>
        </w:rPr>
        <w:t>:</w:t>
      </w:r>
    </w:p>
    <w:p w:rsidRDefault="00006653" w:rsidP="004930E2" w:rsidR="00653CBC">
      <w:pPr>
        <w:rPr>
          <w:sz w:val="24"/>
        </w:rPr>
      </w:pPr>
      <w:r>
        <w:rPr>
          <w:sz w:val="24"/>
        </w:rPr>
        <w:t xml:space="preserve">                                                                                             </w:t>
      </w:r>
      <w:r w:rsidR="006F16D4">
        <w:rPr>
          <w:sz w:val="24"/>
        </w:rPr>
        <w:t xml:space="preserve">             </w:t>
      </w:r>
      <w:r w:rsidR="008B565F">
        <w:rPr>
          <w:sz w:val="24"/>
        </w:rPr>
        <w:t xml:space="preserve">        </w:t>
      </w:r>
      <w:r>
        <w:rPr>
          <w:sz w:val="24"/>
        </w:rPr>
        <w:t xml:space="preserve">Vesna Vukelić </w:t>
      </w:r>
      <w:r w:rsidR="00653CBC">
        <w:rPr>
          <w:sz w:val="24"/>
        </w:rPr>
        <w:t>v.r.</w:t>
      </w:r>
    </w:p>
    <w:p w:rsidRDefault="00653CBC" w:rsidP="004930E2" w:rsidR="00653CBC">
      <w:pPr>
        <w:rPr>
          <w:sz w:val="24"/>
        </w:rPr>
      </w:pPr>
      <w:r>
        <w:rPr>
          <w:sz w:val="24"/>
        </w:rPr>
        <w:tab/>
      </w:r>
      <w:r>
        <w:rPr>
          <w:sz w:val="24"/>
        </w:rPr>
        <w:tab/>
      </w:r>
      <w:r>
        <w:rPr>
          <w:sz w:val="24"/>
        </w:rPr>
        <w:tab/>
      </w:r>
      <w:r>
        <w:rPr>
          <w:sz w:val="24"/>
        </w:rPr>
        <w:tab/>
      </w:r>
      <w:r>
        <w:rPr>
          <w:sz w:val="24"/>
        </w:rPr>
        <w:tab/>
      </w:r>
      <w:r>
        <w:rPr>
          <w:sz w:val="24"/>
        </w:rPr>
        <w:tab/>
      </w:r>
      <w:r>
        <w:rPr>
          <w:sz w:val="24"/>
        </w:rPr>
        <w:tab/>
        <w:t>Za točnost otpravka-ovlašteni službenik</w:t>
      </w:r>
    </w:p>
    <w:p w:rsidRDefault="00653CBC" w:rsidP="004930E2" w:rsidR="00653CBC">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9D6024">
        <w:rPr>
          <w:sz w:val="24"/>
        </w:rPr>
        <w:t xml:space="preserve">     </w:t>
      </w:r>
      <w:r w:rsidR="00070025">
        <w:rPr>
          <w:sz w:val="24"/>
        </w:rPr>
        <w:t>Terezija Knežević</w:t>
      </w:r>
    </w:p>
    <w:p w:rsidRDefault="00653CBC" w:rsidP="004930E2" w:rsidR="00653CBC">
      <w:pPr>
        <w:rPr>
          <w:sz w:val="24"/>
        </w:rPr>
      </w:pPr>
    </w:p>
    <w:p w:rsidRDefault="00006653" w:rsidR="00006653">
      <w:pPr>
        <w:rPr>
          <w:sz w:val="24"/>
        </w:rPr>
      </w:pPr>
    </w:p>
    <w:p w:rsidRDefault="00A73F7C" w:rsidR="00A73F7C">
      <w:pPr>
        <w:rPr>
          <w:b/>
        </w:rPr>
      </w:pPr>
    </w:p>
    <w:p w:rsidRDefault="00A73F7C" w:rsidR="00A73F7C">
      <w:pPr>
        <w:rPr>
          <w:b/>
        </w:rPr>
      </w:pPr>
    </w:p>
    <w:p w:rsidRDefault="000E56A7" w:rsidR="000E56A7">
      <w:pPr>
        <w:rPr>
          <w:sz w:val="24"/>
        </w:rPr>
      </w:pPr>
    </w:p>
    <w:sectPr w:rsidR="000E56A7">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D1252"/>
    <w:multiLevelType w:val="hybridMultilevel"/>
    <w:tmpl w:val="B9A808CC"/>
    <w:lvl w:tplc="5D4EE37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076249"/>
    <w:multiLevelType w:val="hybridMultilevel"/>
    <w:tmpl w:val="142AFA84"/>
    <w:lvl w:tplc="DDFEF88E" w:ilvl="0">
      <w:start w:val="1"/>
      <w:numFmt w:val="decimal"/>
      <w:lvlText w:val="%1."/>
      <w:lvlJc w:val="left"/>
      <w:pPr>
        <w:tabs>
          <w:tab w:pos="928" w:val="num"/>
        </w:tabs>
        <w:ind w:hanging="360" w:left="928"/>
      </w:pPr>
      <w:rPr>
        <w:rFonts w:hint="default"/>
        <w:b/>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704145AD"/>
    <w:multiLevelType w:val="hybridMultilevel"/>
    <w:tmpl w:val="2E1A1A34"/>
    <w:lvl w:tplc="DD020E1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6653"/>
    <w:rsid w:val="00016404"/>
    <w:rsid w:val="00031219"/>
    <w:rsid w:val="000349ED"/>
    <w:rsid w:val="00043996"/>
    <w:rsid w:val="00057B0E"/>
    <w:rsid w:val="00070025"/>
    <w:rsid w:val="0007036E"/>
    <w:rsid w:val="00072127"/>
    <w:rsid w:val="000A289C"/>
    <w:rsid w:val="000A5BA7"/>
    <w:rsid w:val="000B407B"/>
    <w:rsid w:val="000B4C24"/>
    <w:rsid w:val="000C59E2"/>
    <w:rsid w:val="000D0F27"/>
    <w:rsid w:val="000D19BE"/>
    <w:rsid w:val="000E56A7"/>
    <w:rsid w:val="001011CA"/>
    <w:rsid w:val="00102B40"/>
    <w:rsid w:val="00105B02"/>
    <w:rsid w:val="001268F3"/>
    <w:rsid w:val="00130019"/>
    <w:rsid w:val="00135BB2"/>
    <w:rsid w:val="00144857"/>
    <w:rsid w:val="00166A5C"/>
    <w:rsid w:val="0017388C"/>
    <w:rsid w:val="00175EC7"/>
    <w:rsid w:val="00181007"/>
    <w:rsid w:val="00190BAC"/>
    <w:rsid w:val="00193387"/>
    <w:rsid w:val="00197376"/>
    <w:rsid w:val="001A2F20"/>
    <w:rsid w:val="001A3CE3"/>
    <w:rsid w:val="001A51A8"/>
    <w:rsid w:val="001B066E"/>
    <w:rsid w:val="001B1510"/>
    <w:rsid w:val="001B696A"/>
    <w:rsid w:val="001D28F0"/>
    <w:rsid w:val="001D7CF8"/>
    <w:rsid w:val="002031F6"/>
    <w:rsid w:val="00216613"/>
    <w:rsid w:val="00223913"/>
    <w:rsid w:val="0022455A"/>
    <w:rsid w:val="00227CE2"/>
    <w:rsid w:val="002427DC"/>
    <w:rsid w:val="002518B6"/>
    <w:rsid w:val="002549F7"/>
    <w:rsid w:val="0025549F"/>
    <w:rsid w:val="00257B24"/>
    <w:rsid w:val="00264568"/>
    <w:rsid w:val="002671EA"/>
    <w:rsid w:val="0028285E"/>
    <w:rsid w:val="00294BD3"/>
    <w:rsid w:val="002A129D"/>
    <w:rsid w:val="002A1E98"/>
    <w:rsid w:val="002B24DA"/>
    <w:rsid w:val="002C417E"/>
    <w:rsid w:val="002C5C00"/>
    <w:rsid w:val="002E0205"/>
    <w:rsid w:val="002E1909"/>
    <w:rsid w:val="002F1BF0"/>
    <w:rsid w:val="002F2CE0"/>
    <w:rsid w:val="002F5E6D"/>
    <w:rsid w:val="003202C5"/>
    <w:rsid w:val="00344861"/>
    <w:rsid w:val="00344E23"/>
    <w:rsid w:val="0035179C"/>
    <w:rsid w:val="003647E3"/>
    <w:rsid w:val="00371FB7"/>
    <w:rsid w:val="0037201D"/>
    <w:rsid w:val="003749A5"/>
    <w:rsid w:val="00375669"/>
    <w:rsid w:val="0038293C"/>
    <w:rsid w:val="00390486"/>
    <w:rsid w:val="00395E2A"/>
    <w:rsid w:val="003A1C26"/>
    <w:rsid w:val="003A53B2"/>
    <w:rsid w:val="003A5859"/>
    <w:rsid w:val="003B5D21"/>
    <w:rsid w:val="003C7BD6"/>
    <w:rsid w:val="003D5038"/>
    <w:rsid w:val="003D60B3"/>
    <w:rsid w:val="003D66EF"/>
    <w:rsid w:val="003E1BDF"/>
    <w:rsid w:val="003F27A7"/>
    <w:rsid w:val="003F3A5D"/>
    <w:rsid w:val="00420336"/>
    <w:rsid w:val="004400DE"/>
    <w:rsid w:val="00441B46"/>
    <w:rsid w:val="0044721A"/>
    <w:rsid w:val="00450F67"/>
    <w:rsid w:val="00450F81"/>
    <w:rsid w:val="004575AF"/>
    <w:rsid w:val="0047472F"/>
    <w:rsid w:val="00491EB1"/>
    <w:rsid w:val="004930E2"/>
    <w:rsid w:val="004A0CDC"/>
    <w:rsid w:val="004A6ACB"/>
    <w:rsid w:val="004C0566"/>
    <w:rsid w:val="004C724C"/>
    <w:rsid w:val="004D30A4"/>
    <w:rsid w:val="004D472F"/>
    <w:rsid w:val="004E524A"/>
    <w:rsid w:val="004E5A2B"/>
    <w:rsid w:val="004E5C4B"/>
    <w:rsid w:val="00516017"/>
    <w:rsid w:val="005236D7"/>
    <w:rsid w:val="00532A0A"/>
    <w:rsid w:val="00545834"/>
    <w:rsid w:val="00547C0F"/>
    <w:rsid w:val="00555D7C"/>
    <w:rsid w:val="00560C67"/>
    <w:rsid w:val="00563180"/>
    <w:rsid w:val="005841A3"/>
    <w:rsid w:val="00585352"/>
    <w:rsid w:val="00586FB0"/>
    <w:rsid w:val="00586FDE"/>
    <w:rsid w:val="005B1BE6"/>
    <w:rsid w:val="005C1811"/>
    <w:rsid w:val="005C3B79"/>
    <w:rsid w:val="005D05BE"/>
    <w:rsid w:val="005D0E41"/>
    <w:rsid w:val="005D3F5E"/>
    <w:rsid w:val="005E50A5"/>
    <w:rsid w:val="006033C9"/>
    <w:rsid w:val="0061720F"/>
    <w:rsid w:val="00620203"/>
    <w:rsid w:val="006257E8"/>
    <w:rsid w:val="00643476"/>
    <w:rsid w:val="006472A1"/>
    <w:rsid w:val="00653CBC"/>
    <w:rsid w:val="00660BC1"/>
    <w:rsid w:val="00663757"/>
    <w:rsid w:val="006757B6"/>
    <w:rsid w:val="0068145E"/>
    <w:rsid w:val="006941C1"/>
    <w:rsid w:val="006B11EA"/>
    <w:rsid w:val="006B2E22"/>
    <w:rsid w:val="006B4FBC"/>
    <w:rsid w:val="006C7E37"/>
    <w:rsid w:val="006F16D4"/>
    <w:rsid w:val="006F2E34"/>
    <w:rsid w:val="006F4EE4"/>
    <w:rsid w:val="0070591C"/>
    <w:rsid w:val="0070686B"/>
    <w:rsid w:val="00713874"/>
    <w:rsid w:val="00744985"/>
    <w:rsid w:val="007479AB"/>
    <w:rsid w:val="00752796"/>
    <w:rsid w:val="00786666"/>
    <w:rsid w:val="00790E07"/>
    <w:rsid w:val="007B1A28"/>
    <w:rsid w:val="007B623F"/>
    <w:rsid w:val="007D15E2"/>
    <w:rsid w:val="007E034B"/>
    <w:rsid w:val="007F2839"/>
    <w:rsid w:val="007F56F1"/>
    <w:rsid w:val="00802339"/>
    <w:rsid w:val="0080454C"/>
    <w:rsid w:val="00807FB8"/>
    <w:rsid w:val="0081020A"/>
    <w:rsid w:val="00810BED"/>
    <w:rsid w:val="008123B2"/>
    <w:rsid w:val="00816C31"/>
    <w:rsid w:val="00836D84"/>
    <w:rsid w:val="00846BD7"/>
    <w:rsid w:val="00860CC3"/>
    <w:rsid w:val="008655AC"/>
    <w:rsid w:val="0089398F"/>
    <w:rsid w:val="008B565F"/>
    <w:rsid w:val="008D3832"/>
    <w:rsid w:val="008D61F3"/>
    <w:rsid w:val="008D63E1"/>
    <w:rsid w:val="008D6BC4"/>
    <w:rsid w:val="008E34B7"/>
    <w:rsid w:val="008F2185"/>
    <w:rsid w:val="008F749F"/>
    <w:rsid w:val="00906CDA"/>
    <w:rsid w:val="00910768"/>
    <w:rsid w:val="00931F7F"/>
    <w:rsid w:val="00932563"/>
    <w:rsid w:val="009435D5"/>
    <w:rsid w:val="009549FE"/>
    <w:rsid w:val="00954C94"/>
    <w:rsid w:val="009746A2"/>
    <w:rsid w:val="00980D1E"/>
    <w:rsid w:val="00982BE7"/>
    <w:rsid w:val="00985E31"/>
    <w:rsid w:val="009970AD"/>
    <w:rsid w:val="009A5101"/>
    <w:rsid w:val="009A53FC"/>
    <w:rsid w:val="009C2E1D"/>
    <w:rsid w:val="009D0FA1"/>
    <w:rsid w:val="009D6024"/>
    <w:rsid w:val="009D6A8F"/>
    <w:rsid w:val="009E15B5"/>
    <w:rsid w:val="009F6B8B"/>
    <w:rsid w:val="00A0682E"/>
    <w:rsid w:val="00A137F1"/>
    <w:rsid w:val="00A60490"/>
    <w:rsid w:val="00A60CA2"/>
    <w:rsid w:val="00A6683B"/>
    <w:rsid w:val="00A66934"/>
    <w:rsid w:val="00A705DD"/>
    <w:rsid w:val="00A71D7B"/>
    <w:rsid w:val="00A726C0"/>
    <w:rsid w:val="00A73F7C"/>
    <w:rsid w:val="00A75DE0"/>
    <w:rsid w:val="00A75FF8"/>
    <w:rsid w:val="00A8441A"/>
    <w:rsid w:val="00A873E4"/>
    <w:rsid w:val="00A87CBE"/>
    <w:rsid w:val="00A92F3C"/>
    <w:rsid w:val="00A938BB"/>
    <w:rsid w:val="00A9535A"/>
    <w:rsid w:val="00A95CB7"/>
    <w:rsid w:val="00A976C7"/>
    <w:rsid w:val="00AA199A"/>
    <w:rsid w:val="00AC176D"/>
    <w:rsid w:val="00AC383D"/>
    <w:rsid w:val="00AD4383"/>
    <w:rsid w:val="00AF73AD"/>
    <w:rsid w:val="00AF7A36"/>
    <w:rsid w:val="00B01D0B"/>
    <w:rsid w:val="00B1073A"/>
    <w:rsid w:val="00B11887"/>
    <w:rsid w:val="00B3033E"/>
    <w:rsid w:val="00B36505"/>
    <w:rsid w:val="00B40082"/>
    <w:rsid w:val="00B65080"/>
    <w:rsid w:val="00B660F6"/>
    <w:rsid w:val="00B81D90"/>
    <w:rsid w:val="00B8634E"/>
    <w:rsid w:val="00B87528"/>
    <w:rsid w:val="00BA0180"/>
    <w:rsid w:val="00BA5F89"/>
    <w:rsid w:val="00BA7480"/>
    <w:rsid w:val="00BB5AEB"/>
    <w:rsid w:val="00BE5A0A"/>
    <w:rsid w:val="00BF511D"/>
    <w:rsid w:val="00BF5D55"/>
    <w:rsid w:val="00C00F36"/>
    <w:rsid w:val="00C029DF"/>
    <w:rsid w:val="00C04D42"/>
    <w:rsid w:val="00C074B3"/>
    <w:rsid w:val="00C23FE4"/>
    <w:rsid w:val="00C27625"/>
    <w:rsid w:val="00C35C29"/>
    <w:rsid w:val="00C40606"/>
    <w:rsid w:val="00C56C3C"/>
    <w:rsid w:val="00C7319C"/>
    <w:rsid w:val="00C750DB"/>
    <w:rsid w:val="00C81074"/>
    <w:rsid w:val="00C91D78"/>
    <w:rsid w:val="00C91DED"/>
    <w:rsid w:val="00C9224D"/>
    <w:rsid w:val="00C933B2"/>
    <w:rsid w:val="00CB32D2"/>
    <w:rsid w:val="00CB6FAC"/>
    <w:rsid w:val="00CC0A7F"/>
    <w:rsid w:val="00CC15F2"/>
    <w:rsid w:val="00CC3411"/>
    <w:rsid w:val="00CC6B01"/>
    <w:rsid w:val="00CE5183"/>
    <w:rsid w:val="00CE53E8"/>
    <w:rsid w:val="00CF4729"/>
    <w:rsid w:val="00CF7626"/>
    <w:rsid w:val="00CF7702"/>
    <w:rsid w:val="00D0112B"/>
    <w:rsid w:val="00D01B65"/>
    <w:rsid w:val="00D111E5"/>
    <w:rsid w:val="00D12C64"/>
    <w:rsid w:val="00D12FEC"/>
    <w:rsid w:val="00D24DB5"/>
    <w:rsid w:val="00D26040"/>
    <w:rsid w:val="00D27161"/>
    <w:rsid w:val="00D2749D"/>
    <w:rsid w:val="00D35E65"/>
    <w:rsid w:val="00D62913"/>
    <w:rsid w:val="00D71987"/>
    <w:rsid w:val="00D80B4D"/>
    <w:rsid w:val="00DA0FA9"/>
    <w:rsid w:val="00DB07EB"/>
    <w:rsid w:val="00DB106C"/>
    <w:rsid w:val="00DB1939"/>
    <w:rsid w:val="00DB4083"/>
    <w:rsid w:val="00DB5C2C"/>
    <w:rsid w:val="00DD1CFB"/>
    <w:rsid w:val="00DE4A54"/>
    <w:rsid w:val="00E003C6"/>
    <w:rsid w:val="00E26B10"/>
    <w:rsid w:val="00E433E1"/>
    <w:rsid w:val="00E43DE9"/>
    <w:rsid w:val="00E54E48"/>
    <w:rsid w:val="00E615AF"/>
    <w:rsid w:val="00E67085"/>
    <w:rsid w:val="00E70061"/>
    <w:rsid w:val="00E70741"/>
    <w:rsid w:val="00E87F78"/>
    <w:rsid w:val="00E933C4"/>
    <w:rsid w:val="00E97BA5"/>
    <w:rsid w:val="00EA60EA"/>
    <w:rsid w:val="00EB1B5D"/>
    <w:rsid w:val="00EC6A09"/>
    <w:rsid w:val="00ED1633"/>
    <w:rsid w:val="00ED6D71"/>
    <w:rsid w:val="00EF013F"/>
    <w:rsid w:val="00F432DF"/>
    <w:rsid w:val="00F43BC5"/>
    <w:rsid w:val="00F43F57"/>
    <w:rsid w:val="00F46118"/>
    <w:rsid w:val="00F4611B"/>
    <w:rsid w:val="00F46353"/>
    <w:rsid w:val="00F56926"/>
    <w:rsid w:val="00F67458"/>
    <w:rsid w:val="00F7469B"/>
    <w:rsid w:val="00F75D60"/>
    <w:rsid w:val="00F765CB"/>
    <w:rsid w:val="00F77E7C"/>
    <w:rsid w:val="00F8524A"/>
    <w:rsid w:val="00F97E70"/>
    <w:rsid w:val="00FC4F11"/>
    <w:rsid w:val="00FD1297"/>
    <w:rsid w:val="00FD2F78"/>
    <w:rsid w:val="00FD5FD3"/>
    <w:rsid w:val="00FF0B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F67458"/>
    <w:rPr>
      <w:color w:val="808080"/>
      <w:bdr w:space="0" w:sz="0" w:color="auto" w:val="none"/>
      <w:shd w:fill="auto" w:color="auto" w:val="clear"/>
    </w:rPr>
  </w:style>
  <w:style w:customStyle="true" w:styleId="eSPISCCParagraphDefaultFont" w:type="character">
    <w:name w:val="eSPIS_CC_Paragraph Default Font"/>
    <w:basedOn w:val="Zadanifontodlomka"/>
    <w:rsid w:val="00F674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7458"/>
    <w:rPr>
      <w:bdr w:space="0" w:sz="0" w:color="auto" w:val="none"/>
      <w:shd w:fill="FFFFCC" w:color="auto" w:val="clear"/>
      <w:lang w:val="hr-HR"/>
    </w:rPr>
  </w:style>
  <w:style w:customStyle="true" w:styleId="PozadinaSvijetloCrvena" w:type="character">
    <w:name w:val="Pozadina_SvijetloCrvena"/>
    <w:basedOn w:val="eSPISCCParagraphDefaultFont"/>
    <w:rsid w:val="00F674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74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F67458"/>
    <w:rPr>
      <w:color w:val="808080"/>
      <w:bdr w:color="auto" w:space="0" w:sz="0" w:val="none"/>
      <w:shd w:color="auto" w:fill="auto" w:val="clear"/>
    </w:rPr>
  </w:style>
  <w:style w:customStyle="1" w:styleId="eSPISCCParagraphDefaultFont" w:type="character">
    <w:name w:val="eSPIS_CC_Paragraph Default Font"/>
    <w:basedOn w:val="Zadanifontodlomka"/>
    <w:rsid w:val="00F674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7458"/>
    <w:rPr>
      <w:bdr w:color="auto" w:space="0" w:sz="0" w:val="none"/>
      <w:shd w:color="auto" w:fill="FFFFCC" w:val="clear"/>
      <w:lang w:val="hr-HR"/>
    </w:rPr>
  </w:style>
  <w:style w:customStyle="1" w:styleId="PozadinaSvijetloCrvena" w:type="character">
    <w:name w:val="Pozadina_SvijetloCrvena"/>
    <w:basedOn w:val="eSPISCCParagraphDefaultFont"/>
    <w:rsid w:val="00F674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74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1524</izvorni_sadrzaj>
    <derivirana_varijabla naziv="DomainObject.Predmet.Broj_1">1524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Članak 11. ZOS-a</izvorni_sadrzaj>
    <derivirana_varijabla naziv="DomainObject.Predmet.Opis_1">Članak 11. ZOS-a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St-1524/2018</izvorni_sadrzaj>
    <derivirana_varijabla naziv="DomainObject.Predmet.OznakaBroj_1">St-1524/2018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FAUST-TEH d.o.o. zastupanog po punomoćniku Dražen Lisjak</izvorni_sadrzaj>
    <derivirana_varijabla naziv="DomainObject.Predmet.ProtustrankaFormated_1">  FAUST-TEH d.o.o. zastupanog po punomoćniku Dražen Lisjak</derivirana_varijabla>
  </DomainObject.Predmet.ProtustrankaFormated>
  <DomainObject.Predmet.ProtustrankaFormatedOIB>
    <izvorni_sadrzaj>  FAUST-TEH d.o.o., OIB 05495898189 zastupanog po punomoćniku Dražen Lisjak</izvorni_sadrzaj>
    <derivirana_varijabla naziv="DomainObject.Predmet.ProtustrankaFormatedOIB_1">  FAUST-TEH d.o.o., OIB 05495898189 zastupanog po punomoćniku Dražen Lisjak</derivirana_varijabla>
  </DomainObject.Predmet.ProtustrankaFormatedOIB>
  <DomainObject.Predmet.ProtustrankaFormatedWithAdress>
    <izvorni_sadrzaj> FAUST-TEH d.o.o., Turopoljsko posavskog odreda 124, 10413 Velika Buna zastupanog po punomoćniku Dražen Lisjak</izvorni_sadrzaj>
    <derivirana_varijabla naziv="DomainObject.Predmet.ProtustrankaFormatedWithAdress_1"> FAUST-TEH d.o.o., Turopoljsko posavskog odreda 124, 10413 Velika Buna zastupanog po punomoćniku Dražen Lisjak</derivirana_varijabla>
  </DomainObject.Predmet.ProtustrankaFormatedWithAdress>
  <DomainObject.Predmet.ProtustrankaFormatedWithAdressOIB>
    <izvorni_sadrzaj> FAUST-TEH d.o.o., OIB 05495898189, Turopoljsko posavskog odreda 124, 10413 Velika Buna zastupanog po punomoćniku Dražen Lisjak</izvorni_sadrzaj>
    <derivirana_varijabla naziv="DomainObject.Predmet.ProtustrankaFormatedWithAdressOIB_1"> FAUST-TEH d.o.o., OIB 05495898189, Turopoljsko posavskog odreda 124, 10413 Velika Buna zastupanog po punomoćniku Dražen Lisjak</derivirana_varijabla>
  </DomainObject.Predmet.ProtustrankaFormatedWithAdressOIB>
  <DomainObject.Predmet.ProtustrankaWithAdress>
    <izvorni_sadrzaj>FAUST-TEH d.o.o. Turopoljsko posavskog odreda 124, 10413 Velika Buna</izvorni_sadrzaj>
    <derivirana_varijabla naziv="DomainObject.Predmet.ProtustrankaWithAdress_1">FAUST-TEH d.o.o. Turopoljsko posavskog odreda 124, 10413 Velika Buna</derivirana_varijabla>
  </DomainObject.Predmet.ProtustrankaWithAdress>
  <DomainObject.Predmet.ProtustrankaWithAdressOIB>
    <izvorni_sadrzaj>FAUST-TEH d.o.o., OIB 05495898189, Turopoljsko posavskog odreda 124, 10413 Velika Buna</izvorni_sadrzaj>
    <derivirana_varijabla naziv="DomainObject.Predmet.ProtustrankaWithAdressOIB_1">FAUST-TEH d.o.o., OIB 05495898189, Turopoljsko posavskog odreda 124, 10413 Velika Buna</derivirana_varijabla>
  </DomainObject.Predmet.ProtustrankaWithAdressOIB>
  <DomainObject.Predmet.ProtustrankaNazivFormated>
    <izvorni_sadrzaj>FAUST-TEH d.o.o.</izvorni_sadrzaj>
    <derivirana_varijabla naziv="DomainObject.Predmet.ProtustrankaNazivFormated_1">FAUST-TEH d.o.o.</derivirana_varijabla>
  </DomainObject.Predmet.ProtustrankaNazivFormated>
  <DomainObject.Predmet.ProtustrankaNazivFormatedOIB>
    <izvorni_sadrzaj>FAUST-TEH d.o.o., OIB 05495898189</izvorni_sadrzaj>
    <derivirana_varijabla naziv="DomainObject.Predmet.ProtustrankaNazivFormatedOIB_1">FAUST-TEH d.o.o., OIB 05495898189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FAUST-TEH d.o.o. zastupanog po punomoćniku Dražen Lisjak</item>
    </izvorni_sadrzaj>
    <derivirana_varijabla naziv="DomainObject.Predmet.ProtuStrankaListFormated_1">
      <item>FAUST-TEH d.o.o. zastupanog po punomoćniku Dražen Lisjak</item>
    </derivirana_varijabla>
  </DomainObject.Predmet.ProtuStrankaListFormated>
  <DomainObject.Predmet.ProtuStrankaListFormatedOIB>
    <izvorni_sadrzaj>
      <item>FAUST-TEH d.o.o., OIB 05495898189 zastupanog po punomoćniku Dražen Lisjak</item>
    </izvorni_sadrzaj>
    <derivirana_varijabla naziv="DomainObject.Predmet.ProtuStrankaListFormatedOIB_1">
      <item>FAUST-TEH d.o.o., OIB 05495898189 zastupanog po punomoćniku Dražen Lisjak</item>
    </derivirana_varijabla>
  </DomainObject.Predmet.ProtuStrankaListFormatedOIB>
  <DomainObject.Predmet.ProtuStrankaListFormatedWithAdress>
    <izvorni_sadrzaj>
      <item>FAUST-TEH d.o.o., Turopoljsko posavskog odreda 124, 10413 Velika Buna zastupanog po punomoćniku Dražen Lisjak</item>
    </izvorni_sadrzaj>
    <derivirana_varijabla naziv="DomainObject.Predmet.ProtuStrankaListFormatedWithAdress_1">
      <item>FAUST-TEH d.o.o., Turopoljsko posavskog odreda 124, 10413 Velika Buna zastupanog po punomoćniku Dražen Lisjak</item>
    </derivirana_varijabla>
  </DomainObject.Predmet.ProtuStrankaListFormatedWithAdress>
  <DomainObject.Predmet.ProtuStrankaListFormatedWithAdressOIB>
    <izvorni_sadrzaj>
      <item>FAUST-TEH d.o.o., OIB 05495898189, Turopoljsko posavskog odreda 124, 10413 Velika Buna zastupanog po punomoćniku Dražen Lisjak</item>
    </izvorni_sadrzaj>
    <derivirana_varijabla naziv="DomainObject.Predmet.ProtuStrankaListFormatedWithAdressOIB_1">
      <item>FAUST-TEH d.o.o., OIB 05495898189, Turopoljsko posavskog odreda 124, 10413 Velika Buna zastupanog po punomoćniku Dražen Lisjak</item>
    </derivirana_varijabla>
  </DomainObject.Predmet.ProtuStrankaListFormatedWithAdressOIB>
  <DomainObject.Predmet.ProtuStrankaListNazivFormated>
    <izvorni_sadrzaj>
      <item>FAUST-TEH d.o.o.</item>
    </izvorni_sadrzaj>
    <derivirana_varijabla naziv="DomainObject.Predmet.ProtuStrankaListNazivFormated_1">
      <item>FAUST-TEH d.o.o.</item>
    </derivirana_varijabla>
  </DomainObject.Predmet.ProtuStrankaListNazivFormated>
  <DomainObject.Predmet.ProtuStrankaListNazivFormatedOIB>
    <izvorni_sadrzaj>
      <item>FAUST-TEH d.o.o., OIB 05495898189</item>
    </izvorni_sadrzaj>
    <derivirana_varijabla naziv="DomainObject.Predmet.ProtuStrankaListNazivFormatedOIB_1">
      <item>FAUST-TEH d.o.o., OIB 05495898189</item>
    </derivirana_varijabla>
  </DomainObject.Predmet.ProtuStrankaListNazivFormatedOIB>
  <DomainObject.Predmet.OstaliListFormated>
    <izvorni_sadrzaj>
      <item>Dražen Lisjak punomoćnik sudionika u postupku FAUST-TEH d.o.o.</item>
      <item>Andrijana Bošnjak Milić</item>
    </izvorni_sadrzaj>
    <derivirana_varijabla naziv="DomainObject.Predmet.OstaliListFormated_1">
      <item>Dražen Lisjak punomoćnik sudionika u postupku FAUST-TEH d.o.o.</item>
      <item>Andrijana Bošnjak Milić</item>
    </derivirana_varijabla>
  </DomainObject.Predmet.OstaliListFormated>
  <DomainObject.Predmet.OstaliListFormatedOIB>
    <izvorni_sadrzaj>
      <item>Dražen Lisjak, OIB 99785030919 punomoćnik sudionika u postupku FAUST-TEH d.o.o.</item>
      <item>Andrijana Bošnjak Milić, OIB 22505284005</item>
    </izvorni_sadrzaj>
    <derivirana_varijabla naziv="DomainObject.Predmet.OstaliListFormatedOIB_1">
      <item>Dražen Lisjak, OIB 99785030919 punomoćnik sudionika u postupku FAUST-TEH d.o.o.</item>
      <item>Andrijana Bošnjak Milić, OIB 22505284005</item>
    </derivirana_varijabla>
  </DomainObject.Predmet.OstaliListFormatedOIB>
  <DomainObject.Predmet.OstaliListFormatedWithAdress>
    <izvorni_sadrzaj>
      <item>Dražen Lisjak, Mije Silobod Bolšića 4, 10000 Zagreb punomoćnik sudionika u postupku FAUST-TEH d.o.o.</item>
      <item>Andrijana Bošnjak Milić, Vukovarska Ulica 10 B, 35000 Slavonski Brod</item>
    </izvorni_sadrzaj>
    <derivirana_varijabla naziv="DomainObject.Predmet.OstaliListFormatedWithAdress_1">
      <item>Dražen Lisjak, Mije Silobod Bolšića 4, 10000 Zagreb punomoćnik sudionika u postupku FAUST-TEH d.o.o.</item>
      <item>Andrijana Bošnjak Milić, Vukovarska Ulica 10 B, 35000 Slavonski Brod</item>
    </derivirana_varijabla>
  </DomainObject.Predmet.OstaliListFormatedWithAdress>
  <DomainObject.Predmet.OstaliListFormatedWithAdressOIB>
    <izvorni_sadrzaj>
      <item>Dražen Lisjak, OIB 99785030919, Mije Silobod Bolšića 4, 10000 Zagreb punomoćnik sudionika u postupku FAUST-TEH d.o.o.</item>
      <item>Andrijana Bošnjak Milić, OIB 22505284005, Vukovarska Ulica 10 B, 35000 Slavonski Brod</item>
    </izvorni_sadrzaj>
    <derivirana_varijabla naziv="DomainObject.Predmet.OstaliListFormatedWithAdressOIB_1">
      <item>Dražen Lisjak, OIB 99785030919, Mije Silobod Bolšića 4, 10000 Zagreb punomoćnik sudionika u postupku FAUST-TEH d.o.o.</item>
      <item>Andrijana Bošnjak Milić, OIB 22505284005, Vukovarska Ulica 10 B, 35000 Slavonski Brod</item>
    </derivirana_varijabla>
  </DomainObject.Predmet.OstaliListFormatedWithAdressOIB>
  <DomainObject.Predmet.OstaliListNazivFormated>
    <izvorni_sadrzaj>
      <item>Dražen Lisjak</item>
      <item>Andrijana Bošnjak Milić</item>
    </izvorni_sadrzaj>
    <derivirana_varijabla naziv="DomainObject.Predmet.OstaliListNazivFormated_1">
      <item>Dražen Lisjak</item>
      <item>Andrijana Bošnjak Milić</item>
    </derivirana_varijabla>
  </DomainObject.Predmet.OstaliListNazivFormated>
  <DomainObject.Predmet.OstaliListNazivFormatedOIB>
    <izvorni_sadrzaj>
      <item>Dražen Lisjak, OIB 99785030919</item>
      <item>Andrijana Bošnjak Milić, OIB 22505284005</item>
    </izvorni_sadrzaj>
    <derivirana_varijabla naziv="DomainObject.Predmet.OstaliListNazivFormatedOIB_1">
      <item>Dražen Lisjak, OIB 99785030919</item>
      <item>Andrijana Bošnjak Milić, OIB 22505284005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FAUST-TEH d.o.o.</izvorni_sadrzaj>
    <derivirana_varijabla naziv="DomainObject.Predmet.ProtustrankaIDrugi_1">FAUST-TEH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FAUST-TEH d.o.o., OIB 05495898189, Turopoljsko posavskog odreda 124, 10413 Velika Buna</izvorni_sadrzaj>
    <derivirana_varijabla naziv="DomainObject.Predmet.ProtustrankaIDrugiAdressOIB_1">FAUST-TEH d.o.o., OIB 05495898189, Turopoljsko posavskog odreda 124, 10413 Velika Buna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FAUST-TEH d.o.o.</item>
      <item>FINA Regionalni centar Zagreb</item>
      <item>Dražen Lisjak</item>
      <item>Andrijana Bošnjak Milić</item>
    </izvorni_sadrzaj>
    <derivirana_varijabla naziv="DomainObject.Predmet.SudioniciListNaziv_1">
      <item>FAUST-TEH d.o.o.</item>
      <item>FINA Regionalni centar Zagreb</item>
      <item>Dražen Lisjak</item>
      <item>Andrijana Bošnjak Milić</item>
    </derivirana_varijabla>
  </DomainObject.Predmet.SudioniciListNaziv>
  <DomainObject.Predmet.SudioniciListAdressOIB>
    <izvorni_sadrzaj>
      <item>FAUST-TEH d.o.o., OIB 05495898189, Turopoljsko posavskog odreda 124,10413 Velika Buna</item>
      <item>FINA Regionalni centar Zagreb, OIB 85821130368, Trg svibanjskih žrtava 1995. br. 1,10000 Zagreb</item>
      <item>Dražen Lisjak, OIB 99785030919, Mije Silobod Bolšića 4,10000 Zagreb</item>
      <item>Andrijana Bošnjak Milić, OIB 22505284005, Vukovarska Ulica 10 B,35000 Slavonski Brod</item>
    </izvorni_sadrzaj>
    <derivirana_varijabla naziv="DomainObject.Predmet.SudioniciListAdressOIB_1">
      <item>FAUST-TEH d.o.o., OIB 05495898189, Turopoljsko posavskog odreda 124,10413 Velika Buna</item>
      <item>FINA Regionalni centar Zagreb, OIB 85821130368, Trg svibanjskih žrtava 1995. br. 1,10000 Zagreb</item>
      <item>Dražen Lisjak, OIB 99785030919, Mije Silobod Bolšića 4,10000 Zagreb</item>
      <item>Andrijana Bošnjak Milić, OIB 22505284005, Vukovarska Ulica 10 B,35000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05495898189</item>
      <item>, OIB 85821130368</item>
      <item>, OIB 99785030919</item>
      <item>, OIB 22505284005</item>
    </izvorni_sadrzaj>
    <derivirana_varijabla naziv="DomainObject.Predmet.SudioniciListNazivOIB_1">
      <item>, OIB 05495898189</item>
      <item>, OIB 85821130368</item>
      <item>, OIB 99785030919</item>
      <item>, OIB 22505284005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veljače 2019.</izvorni_sadrzaj>
    <derivirana_varijabla naziv="DomainObject.Predmet.DatumZadnjeOdrzaneSudskeRadnje_1">13.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1</properties:Pages>
  <properties:Words>223</properties:Words>
  <properties:Characters>1308</properties:Characters>
  <properties:Lines>47</properties:Lines>
  <properties:Paragraphs>19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2018-09-13T06:47:00Z</dcterms:created>
  <dc:creator>Trgovacki sud</dc:creator>
  <cp:lastModifiedBy>wsadmin</cp:lastModifiedBy>
  <cp:lastPrinted>2019-02-14T10:53:00Z</cp:lastPrinted>
  <dcterms:modified xmlns:xsi="http://www.w3.org/2001/XMLSchema-instance" xsi:type="dcterms:W3CDTF">2019-02-14T11:22:00Z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(poziv St-1524-2018 uz upozorenje.docx)</vt:lpwstr>
  </prop:property>
  <prop:property name="CC_coloring" pid="4" fmtid="{D5CDD505-2E9C-101B-9397-08002B2CF9AE}">
    <vt:bool>false</vt:bool>
  </prop:property>
  <prop:property name="BrojStranica" pid="5" fmtid="{D5CDD505-2E9C-101B-9397-08002B2CF9AE}">
    <vt:i4>1</vt:i4>
  </prop:property>
</prop:Properties>
</file>