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6f8e" w14:paraId="5696f8e" w:rsidRDefault="006241DD" w:rsidP="006241DD" w:rsidR="006241DD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St-194/2016-2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CRLENJAK d.o.o. za usluge i trgovinu IVANSKA, I. Mažuranića 14, OIB: 30278998410,  dana   21.  ožujka  2016. godine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društvom CRLENJAK d.o.o. za usluge i trgovinu IVANSKA, I. Mažuranića 14, OIB: 30278998410. 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15. travnja  2016. godine u 9,45 sati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Anita Crlenjak Đurđic kbr. 60.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Anita Crlenjak iz Đurđica, da u roku od 8 dana dostavi na spis ovjerovljeni popis imovine i obveza stečajnog dužnika.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društvom CRLENJAK d.o.o. za usluge i trgovinu IVANSKA, I. Mažuranića 14, OIB: 30278998410.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CRLENJAK d.o.o. za usluge i trgovinu IVANSKA, I. Mažuranića 14, OIB: 30278998410, u skladu s  odredbom članka 42. Stečajnog zakona. 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21.  ožujka  2016.   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  <w:r>
        <w:rPr>
          <w:noProof/>
        </w:rPr>
        <w:t>v.r.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Za točnost otpravka-ovlašetni službenik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241DD" w:rsidP="006241DD" w:rsidR="006241D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1DD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241D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241D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176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Đurđic</izvorni_sadrzaj>
    <derivirana_varijabla naziv="DomainObject.UcesnikSudskeRadnje.Adresa.Naselje_1">Đurđic</derivirana_varijabla>
  </DomainObject.UcesnikSudskeRadnje.Adresa.Naselje>
  <DomainObject.UcesnikSudskeRadnje.Adresa.PostBroj>
    <izvorni_sadrzaj>43231</izvorni_sadrzaj>
    <derivirana_varijabla naziv="DomainObject.UcesnikSudskeRadnje.Adresa.PostBroj_1">43231</derivirana_varijabla>
  </DomainObject.UcesnikSudskeRadnje.Adresa.PostBroj>
  <DomainObject.UcesnikSudskeRadnje.Adresa.UlicaIKBR>
    <izvorni_sadrzaj>kbr. 60.</izvorni_sadrzaj>
    <derivirana_varijabla naziv="DomainObject.UcesnikSudskeRadnje.Adresa.UlicaIKBR_1">kbr. 60.</derivirana_varijabla>
  </DomainObject.UcesnikSudskeRadnje.Adresa.UlicaIKBR>
  <DomainObject.UcesnikSudskeRadnje.Naziv>
    <izvorni_sadrzaj>Anita Crlenjak</izvorni_sadrzaj>
    <derivirana_varijabla naziv="DomainObject.UcesnikSudskeRadnje.Naziv_1">Anita Crlenjak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15. travnja 2016.</izvorni_sadrzaj>
    <derivirana_varijabla naziv="DomainObject.UcesnikSudskeRadnje.SudskaRadnja.PlaniraniZavrsetakDatum_1">15. travnja 2016.</derivirana_varijabla>
  </DomainObject.UcesnikSudskeRadnje.SudskaRadnja.PlaniraniZavrsetakDatum>
  <DomainObject.UcesnikSudskeRadnje.SudskaRadnja.PlaniraniPocetakDatum>
    <izvorni_sadrzaj>15. travnja 2016.</izvorni_sadrzaj>
    <derivirana_varijabla naziv="DomainObject.UcesnikSudskeRadnje.SudskaRadnja.PlaniraniPocetakDatum_1">15.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09:45</izvorni_sadrzaj>
    <derivirana_varijabla naziv="DomainObject.UcesnikSudskeRadnje.SudskaRadnja.PlaniraniPocetakVrijeme_1">09:45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St-194/2016</izvorni_sadrzaj>
    <derivirana_varijabla naziv="DomainObject.Predmet.OznakaBroj_1">St-194/2016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CRLENJAK društvo s ograničenom odgovornošću za usluge i trgovinu, Ivanska</izvorni_sadrzaj>
    <derivirana_varijabla naziv="DomainObject.Predmet.ProtustrankaFormated_1">  CRLENJAK društvo s ograničenom odgovornošću za usluge i trgovinu, Ivanska</derivirana_varijabla>
  </DomainObject.Predmet.ProtustrankaFormated>
  <DomainObject.Predmet.ProtustrankaFormatedOIB>
    <izvorni_sadrzaj>  CRLENJAK društvo s ograničenom odgovornošću za usluge i trgovinu, Ivanska, OIB 30278998410</izvorni_sadrzaj>
    <derivirana_varijabla naziv="DomainObject.Predmet.ProtustrankaFormatedOIB_1">  CRLENJAK društvo s ograničenom odgovornošću za usluge i trgovinu, Ivanska, OIB 30278998410</derivirana_varijabla>
  </DomainObject.Predmet.ProtustrankaFormatedOIB>
  <DomainObject.Predmet.ProtustrankaFormatedWithAdress>
    <izvorni_sadrzaj> CRLENJAK društvo s ograničenom odgovornošću za usluge i trgovinu, Ivanska, I.Mažuranića 14, 43231 Ivanska</izvorni_sadrzaj>
    <derivirana_varijabla naziv="DomainObject.Predmet.ProtustrankaFormatedWithAdress_1"> CRLENJAK društvo s ograničenom odgovornošću za usluge i trgovinu, Ivanska, I.Mažuranića 14, 43231 Ivanska</derivirana_varijabla>
  </DomainObject.Predmet.ProtustrankaFormatedWithAdress>
  <DomainObject.Predmet.ProtustrankaFormatedWithAdressOIB>
    <izvorni_sadrzaj> CRLENJAK društvo s ograničenom odgovornošću za usluge i trgovinu, Ivanska, OIB 30278998410, I.Mažuranića 14, 43231 Ivanska</izvorni_sadrzaj>
    <derivirana_varijabla naziv="DomainObject.Predmet.ProtustrankaFormatedWithAdressOIB_1"> CRLENJAK društvo s ograničenom odgovornošću za usluge i trgovinu, Ivanska, OIB 30278998410, I.Mažuranića 14, 43231 Ivanska</derivirana_varijabla>
  </DomainObject.Predmet.ProtustrankaFormatedWithAdressOIB>
  <DomainObject.Predmet.ProtustrankaWithAdress>
    <izvorni_sadrzaj>CRLENJAK društvo s ograničenom odgovornošću za usluge i trgovinu, Ivanska I.Mažuranića 14, 43231 Ivanska</izvorni_sadrzaj>
    <derivirana_varijabla naziv="DomainObject.Predmet.ProtustrankaWithAdress_1">CRLENJAK društvo s ograničenom odgovornošću za usluge i trgovinu, Ivanska I.Mažuranića 14, 43231 Ivanska</derivirana_varijabla>
  </DomainObject.Predmet.ProtustrankaWithAdress>
  <DomainObject.Predmet.ProtustrankaWithAdressOIB>
    <izvorni_sadrzaj>CRLENJAK društvo s ograničenom odgovornošću za usluge i trgovinu, Ivanska, OIB 30278998410, I.Mažuranića 14, 43231 Ivanska</izvorni_sadrzaj>
    <derivirana_varijabla naziv="DomainObject.Predmet.ProtustrankaWithAdressOIB_1">CRLENJAK društvo s ograničenom odgovornošću za usluge i trgovinu, Ivanska, OIB 30278998410, I.Mažuranića 14, 43231 Ivanska</derivirana_varijabla>
  </DomainObject.Predmet.ProtustrankaWithAdressOIB>
  <DomainObject.Predmet.ProtustrankaNazivFormated>
    <izvorni_sadrzaj>CRLENJAK društvo s ograničenom odgovornošću za usluge i trgovinu, Ivanska</izvorni_sadrzaj>
    <derivirana_varijabla naziv="DomainObject.Predmet.ProtustrankaNazivFormated_1">CRLENJAK društvo s ograničenom odgovornošću za usluge i trgovinu, Ivanska</derivirana_varijabla>
  </DomainObject.Predmet.ProtustrankaNazivFormated>
  <DomainObject.Predmet.ProtustrankaNazivFormatedOIB>
    <izvorni_sadrzaj>CRLENJAK društvo s ograničenom odgovornošću za usluge i trgovinu, Ivanska, OIB 30278998410</izvorni_sadrzaj>
    <derivirana_varijabla naziv="DomainObject.Predmet.ProtustrankaNazivFormatedOIB_1">CRLENJAK društvo s ograničenom odgovornošću za usluge i trgovinu, Ivanska, OIB 30278998410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CRLENJAK društvo s ograničenom odgovornošću za usluge i trgovinu, Ivanska</item>
    </izvorni_sadrzaj>
    <derivirana_varijabla naziv="DomainObject.Predmet.ProtuStrankaListFormated_1">
      <item>CRLENJAK društvo s ograničenom odgovornošću za usluge i trgovinu, Ivanska</item>
    </derivirana_varijabla>
  </DomainObject.Predmet.ProtuStrankaListFormated>
  <DomainObject.Predmet.ProtuStrankaListFormatedOIB>
    <izvorni_sadrzaj>
      <item>CRLENJAK društvo s ograničenom odgovornošću za usluge i trgovinu, Ivanska, OIB 30278998410</item>
    </izvorni_sadrzaj>
    <derivirana_varijabla naziv="DomainObject.Predmet.ProtuStrankaListFormatedOIB_1">
      <item>CRLENJAK društvo s ograničenom odgovornošću za usluge i trgovinu, Ivanska, OIB 30278998410</item>
    </derivirana_varijabla>
  </DomainObject.Predmet.ProtuStrankaListFormatedOIB>
  <DomainObject.Predmet.ProtuStrankaListFormatedWithAdress>
    <izvorni_sadrzaj>
      <item>CRLENJAK društvo s ograničenom odgovornošću za usluge i trgovinu, Ivanska, I.Mažuranića 14, 43231 Ivanska</item>
    </izvorni_sadrzaj>
    <derivirana_varijabla naziv="DomainObject.Predmet.ProtuStrankaListFormatedWithAdress_1">
      <item>CRLENJAK društvo s ograničenom odgovornošću za usluge i trgovinu, Ivanska, I.Mažuranića 14, 43231 Ivanska</item>
    </derivirana_varijabla>
  </DomainObject.Predmet.ProtuStrankaListFormatedWithAdress>
  <DomainObject.Predmet.ProtuStrankaListFormatedWithAdressOIB>
    <izvorni_sadrzaj>
      <item>CRLENJAK društvo s ograničenom odgovornošću za usluge i trgovinu, Ivanska, OIB 30278998410, I.Mažuranića 14, 43231 Ivanska</item>
    </izvorni_sadrzaj>
    <derivirana_varijabla naziv="DomainObject.Predmet.ProtuStrankaListFormatedWithAdressOIB_1">
      <item>CRLENJAK društvo s ograničenom odgovornošću za usluge i trgovinu, Ivanska, OIB 30278998410, I.Mažuranića 14, 43231 Ivanska</item>
    </derivirana_varijabla>
  </DomainObject.Predmet.ProtuStrankaListFormatedWithAdressOIB>
  <DomainObject.Predmet.ProtuStrankaListNazivFormated>
    <izvorni_sadrzaj>
      <item>CRLENJAK društvo s ograničenom odgovornošću za usluge i trgovinu, Ivanska</item>
    </izvorni_sadrzaj>
    <derivirana_varijabla naziv="DomainObject.Predmet.ProtuStrankaListNazivFormated_1">
      <item>CRLENJAK društvo s ograničenom odgovornošću za usluge i trgovinu, Ivanska</item>
    </derivirana_varijabla>
  </DomainObject.Predmet.ProtuStrankaListNazivFormated>
  <DomainObject.Predmet.ProtuStrankaListNazivFormatedOIB>
    <izvorni_sadrzaj>
      <item>CRLENJAK društvo s ograničenom odgovornošću za usluge i trgovinu, Ivanska, OIB 30278998410</item>
    </izvorni_sadrzaj>
    <derivirana_varijabla naziv="DomainObject.Predmet.ProtuStrankaListNazivFormatedOIB_1">
      <item>CRLENJAK društvo s ograničenom odgovornošću za usluge i trgovinu, Ivanska, OIB 30278998410</item>
    </derivirana_varijabla>
  </DomainObject.Predmet.ProtuStrankaListNazivFormatedOIB>
  <DomainObject.Predmet.OstaliListFormated>
    <izvorni_sadrzaj>
      <item>Anita Crlenjak</item>
    </izvorni_sadrzaj>
    <derivirana_varijabla naziv="DomainObject.Predmet.OstaliListFormated_1">
      <item>Anita Crlenjak</item>
    </derivirana_varijabla>
  </DomainObject.Predmet.OstaliListFormated>
  <DomainObject.Predmet.OstaliListFormatedOIB>
    <izvorni_sadrzaj>
      <item>Anita Crlenjak, OIB 73029063729</item>
    </izvorni_sadrzaj>
    <derivirana_varijabla naziv="DomainObject.Predmet.OstaliListFormatedOIB_1">
      <item>Anita Crlenjak, OIB 73029063729</item>
    </derivirana_varijabla>
  </DomainObject.Predmet.OstaliListFormatedOIB>
  <DomainObject.Predmet.OstaliListFormatedWithAdress>
    <izvorni_sadrzaj>
      <item>Anita Crlenjak, kbr. 60., 43231 Đurđic</item>
    </izvorni_sadrzaj>
    <derivirana_varijabla naziv="DomainObject.Predmet.OstaliListFormatedWithAdress_1">
      <item>Anita Crlenjak, kbr. 60., 43231 Đurđic</item>
    </derivirana_varijabla>
  </DomainObject.Predmet.OstaliListFormatedWithAdress>
  <DomainObject.Predmet.OstaliListFormatedWithAdressOIB>
    <izvorni_sadrzaj>
      <item>Anita Crlenjak, OIB 73029063729, kbr. 60., 43231 Đurđic</item>
    </izvorni_sadrzaj>
    <derivirana_varijabla naziv="DomainObject.Predmet.OstaliListFormatedWithAdressOIB_1">
      <item>Anita Crlenjak, OIB 73029063729, kbr. 60., 43231 Đurđic</item>
    </derivirana_varijabla>
  </DomainObject.Predmet.OstaliListFormatedWithAdressOIB>
  <DomainObject.Predmet.OstaliListNazivFormated>
    <izvorni_sadrzaj>
      <item>Anita Crlenjak</item>
    </izvorni_sadrzaj>
    <derivirana_varijabla naziv="DomainObject.Predmet.OstaliListNazivFormated_1">
      <item>Anita Crlenjak</item>
    </derivirana_varijabla>
  </DomainObject.Predmet.OstaliListNazivFormated>
  <DomainObject.Predmet.OstaliListNazivFormatedOIB>
    <izvorni_sadrzaj>
      <item>Anita Crlenjak, OIB 73029063729</item>
    </izvorni_sadrzaj>
    <derivirana_varijabla naziv="DomainObject.Predmet.OstaliListNazivFormatedOIB_1">
      <item>Anita Crlenjak, OIB 73029063729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CRLENJAK društvo s ograničenom odgovornošću za usluge i trgovinu, Ivanska</izvorni_sadrzaj>
    <derivirana_varijabla naziv="DomainObject.Predmet.ProtustrankaIDrugi_1">CRLENJAK društvo s ograničenom odgovornošću za usluge i trgovinu, Ivanska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CRLENJAK društvo s ograničenom odgovornošću za usluge i trgovinu, Ivanska, OIB 30278998410, I.Mažuranića 14, 43231 Ivanska</izvorni_sadrzaj>
    <derivirana_varijabla naziv="DomainObject.Predmet.ProtustrankaIDrugiAdressOIB_1">CRLENJAK društvo s ograničenom odgovornošću za usluge i trgovinu, Ivanska, OIB 30278998410, I.Mažuranića 14,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CRLENJAK društvo s ograničenom odgovornošću za usluge i trgovinu, Ivanska</item>
      <item>Anita Crlenjak</item>
    </izvorni_sadrzaj>
    <derivirana_varijabla naziv="DomainObject.Predmet.SudioniciListNaziv_1">
      <item>FINA, RC ZAGREB, Podružnica Bjelovar</item>
      <item>CRLENJAK društvo s ograničenom odgovornošću za usluge i trgovinu, Ivanska</item>
      <item>Anita Crlenjak</item>
    </derivirana_varijabla>
  </DomainObject.Predmet.SudioniciListNaziv>
  <DomainObject.Predmet.SudioniciListAdressOIB>
    <izvorni_sadrzaj>
      <item>FINA, RC ZAGREB, Podružnica Bjelovar, OIB 85821130368, F. Supila 4,43000 Bjelovar</item>
      <item>CRLENJAK društvo s ograničenom odgovornošću za usluge i trgovinu, Ivanska, OIB 30278998410, I.Mažuranića 14,43231 Ivanska</item>
      <item>Anita Crlenjak, OIB 73029063729, kbr. 60.,43231 Đurđic</item>
    </izvorni_sadrzaj>
    <derivirana_varijabla naziv="DomainObject.Predmet.SudioniciListAdressOIB_1">
      <item>FINA, RC ZAGREB, Podružnica Bjelovar, OIB 85821130368, F. Supila 4,43000 Bjelovar</item>
      <item>CRLENJAK društvo s ograničenom odgovornošću za usluge i trgovinu, Ivanska, OIB 30278998410, I.Mažuranića 14,43231 Ivanska</item>
      <item>Anita Crlenjak, OIB 73029063729, kbr. 60.,43231 Đurđic</item>
    </derivirana_varijabla>
  </DomainObject.Predmet.SudioniciListAdressOIB>
  <DomainObject.UcesnikSudskeRadnje.NazivFormated>
    <izvorni_sadrzaj>Anita Crlenjak, OIB 73029063729, kbr. 60.,43231 Đurđic</izvorni_sadrzaj>
    <derivirana_varijabla naziv="DomainObject.UcesnikSudskeRadnje.NazivFormated_1">Anita Crlenjak, OIB 73029063729, kbr. 60.,43231 Đurđic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93A65-D322-4A2F-8883-0B6447E5E4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1871</properties:Characters>
  <properties:Lines>83</properties:Lines>
  <properties:Paragraphs>21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2016-03-21T12:06:00Z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Anita Crlenjak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