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7465" w14:paraId="5717465" w:rsidRDefault="00494FB2" w:rsidP="00910611" w:rsidR="00D73553" w:rsidRPr="00723444">
      <w:pPr>
        <w:ind w:firstLine="708"/>
        <w15:collapsed w:val="false"/>
      </w:pPr>
      <w:bookmarkStart w:name="_GoBack" w:id="0"/>
      <w:bookmarkEnd w:id="0"/>
      <w:r w:rsidRPr="00723444">
        <w:t xml:space="preserve"> </w:t>
      </w:r>
      <w:r w:rsidR="00D73553" w:rsidRPr="00723444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723444">
      <w:r w:rsidRPr="00723444">
        <w:rPr>
          <w:rFonts w:eastAsia="MS Mincho"/>
          <w:szCs w:val="24"/>
        </w:rPr>
        <w:t>REPUBLIKA HRVATSKA</w:t>
      </w:r>
    </w:p>
    <w:p w:rsidRDefault="00D73553" w:rsidP="00910611" w:rsidR="00D73553" w:rsidRPr="00723444">
      <w:r w:rsidRPr="00723444">
        <w:rPr>
          <w:rFonts w:eastAsia="MS Mincho"/>
          <w:szCs w:val="24"/>
        </w:rPr>
        <w:t>TRGOVAČKI SUD U RIJECI</w:t>
      </w:r>
    </w:p>
    <w:p w:rsidRDefault="00CC037E" w:rsidR="00D73553">
      <w:pPr>
        <w:rPr>
          <w:rFonts w:eastAsia="MS Mincho"/>
          <w:szCs w:val="24"/>
        </w:rPr>
      </w:pPr>
      <w:r w:rsidRPr="00723444">
        <w:rPr>
          <w:rFonts w:eastAsia="MS Mincho"/>
          <w:szCs w:val="24"/>
        </w:rPr>
        <w:t xml:space="preserve"> </w:t>
      </w:r>
      <w:r w:rsidR="00D73553" w:rsidRPr="00723444">
        <w:rPr>
          <w:rFonts w:eastAsia="MS Mincho"/>
          <w:szCs w:val="24"/>
        </w:rPr>
        <w:t xml:space="preserve">     Rijeka, Zadarska 1 i 3</w:t>
      </w:r>
    </w:p>
    <w:p w:rsidRDefault="00723444" w:rsidR="00723444">
      <w:pPr>
        <w:rPr>
          <w:rFonts w:eastAsia="MS Mincho"/>
          <w:szCs w:val="24"/>
        </w:rPr>
      </w:pPr>
    </w:p>
    <w:p w:rsidRDefault="00723444" w:rsidR="00723444" w:rsidRPr="00723444">
      <w:pPr>
        <w:rPr>
          <w:rFonts w:eastAsia="MS Mincho"/>
          <w:szCs w:val="24"/>
        </w:rPr>
      </w:pPr>
    </w:p>
    <w:p w:rsidRDefault="00810717" w:rsidP="0024139F" w:rsidR="00810717" w:rsidRPr="00723444">
      <w:pPr>
        <w:rPr>
          <w:rFonts w:eastAsia="Times New Roman"/>
        </w:rPr>
      </w:pPr>
    </w:p>
    <w:p w:rsidRDefault="00723444" w:rsidP="00723444" w:rsidR="00723444" w:rsidRPr="00723444">
      <w:pPr>
        <w:jc w:val="center"/>
      </w:pPr>
      <w:r w:rsidRPr="00723444">
        <w:t>R E P U B L I K A    H R V A T S K A</w:t>
      </w:r>
    </w:p>
    <w:p w:rsidRDefault="00723444" w:rsidP="00723444" w:rsidR="00723444" w:rsidRPr="00723444">
      <w:pPr>
        <w:jc w:val="center"/>
      </w:pPr>
      <w:r w:rsidRPr="00723444">
        <w:t>R J E Š E N J E</w:t>
      </w:r>
    </w:p>
    <w:p w:rsidRDefault="00723444" w:rsidP="00723444" w:rsidR="00723444">
      <w:pPr>
        <w:jc w:val="both"/>
      </w:pPr>
    </w:p>
    <w:p w:rsidRDefault="00723444" w:rsidP="00723444" w:rsidR="00723444" w:rsidRPr="00723444">
      <w:pPr>
        <w:jc w:val="both"/>
      </w:pPr>
    </w:p>
    <w:p w:rsidRDefault="00723444" w:rsidP="00723444" w:rsidR="00723444" w:rsidRPr="00723444">
      <w:pPr>
        <w:jc w:val="both"/>
      </w:pPr>
      <w:r w:rsidRPr="00723444">
        <w:tab/>
      </w:r>
      <w:r w:rsidRPr="00723444">
        <w:tab/>
        <w:t xml:space="preserve">Trgovački sud u Rijeci, po sucu Veri Jelenović, </w:t>
      </w:r>
      <w:r w:rsidR="00D57603">
        <w:t xml:space="preserve">u </w:t>
      </w:r>
      <w:r w:rsidRPr="00723444">
        <w:t xml:space="preserve">postupku nad dužnikom </w:t>
      </w:r>
      <w:r w:rsidRPr="00723444">
        <w:rPr>
          <w:bCs/>
        </w:rPr>
        <w:t>CENTRAL TOUR</w:t>
      </w:r>
      <w:r w:rsidRPr="00723444">
        <w:t xml:space="preserve"> turistička agencija jednostavno društvo s ograničenom odgovornošću u stečaju Rijeka, Rudolfa Strohala 3, OIB: 11325064854, MBS: 040331599, dana 7. svibnja 2018. </w:t>
      </w:r>
    </w:p>
    <w:p w:rsidRDefault="00723444" w:rsidP="00723444" w:rsidR="00723444" w:rsidRPr="00723444">
      <w:pPr>
        <w:jc w:val="both"/>
      </w:pPr>
    </w:p>
    <w:p w:rsidRDefault="00723444" w:rsidP="00723444" w:rsidR="00723444" w:rsidRPr="00723444">
      <w:pPr>
        <w:jc w:val="center"/>
      </w:pPr>
      <w:r w:rsidRPr="00723444">
        <w:t>r i j e š i o  j e</w:t>
      </w:r>
    </w:p>
    <w:p w:rsidRDefault="00723444" w:rsidP="00723444" w:rsidR="00723444" w:rsidRPr="00723444">
      <w:pPr>
        <w:jc w:val="both"/>
      </w:pPr>
    </w:p>
    <w:p w:rsidRDefault="00723444" w:rsidP="00723444" w:rsidR="00723444" w:rsidRPr="00723444">
      <w:pPr>
        <w:jc w:val="both"/>
      </w:pPr>
      <w:r w:rsidRPr="00723444">
        <w:t xml:space="preserve"> </w:t>
      </w:r>
      <w:r w:rsidRPr="00723444">
        <w:tab/>
        <w:t xml:space="preserve">Ispravlja se rješenje ovog suda posl. br. 14. St-26/2018-9 od 4. svibnja 2018. godine u izreci, točka III., tako da umjesto „imenuje se .“ treba pisati „imenuje se Ranka Herljević, OIB: 14109641646, Soboli 10, Čavle.“ </w:t>
      </w:r>
    </w:p>
    <w:p w:rsidRDefault="00723444" w:rsidP="00723444" w:rsidR="00723444" w:rsidRPr="00723444">
      <w:pPr>
        <w:jc w:val="both"/>
      </w:pPr>
    </w:p>
    <w:p w:rsidRDefault="00723444" w:rsidP="00723444" w:rsidR="00723444" w:rsidRPr="00723444">
      <w:pPr>
        <w:jc w:val="center"/>
      </w:pPr>
      <w:r w:rsidRPr="00723444">
        <w:t>Obrazloženje</w:t>
      </w:r>
    </w:p>
    <w:p w:rsidRDefault="00723444" w:rsidP="00723444" w:rsidR="00723444" w:rsidRPr="00723444">
      <w:pPr>
        <w:jc w:val="center"/>
      </w:pPr>
    </w:p>
    <w:p w:rsidRDefault="00723444" w:rsidP="00723444" w:rsidR="00723444" w:rsidRPr="00723444">
      <w:pPr>
        <w:jc w:val="both"/>
      </w:pPr>
      <w:r w:rsidRPr="00723444">
        <w:tab/>
        <w:t xml:space="preserve">U ovosudnom je rješenju posl. br. 14. St-26/2018-9 od 4. svibnja 2018.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10.  Stečajnog zakona </w:t>
      </w:r>
      <w:r w:rsidRPr="00723444">
        <w:rPr>
          <w:bCs/>
        </w:rPr>
        <w:t>(dalje: SZ, objavljen u NN 71/15)</w:t>
      </w:r>
      <w:r w:rsidRPr="00723444">
        <w:t xml:space="preserve">, valjalo donijeti ovo rješenje.  </w:t>
      </w:r>
    </w:p>
    <w:p w:rsidRDefault="00723444" w:rsidP="00723444" w:rsidR="00723444" w:rsidRPr="00723444">
      <w:pPr>
        <w:jc w:val="both"/>
      </w:pPr>
    </w:p>
    <w:p w:rsidRDefault="00723444" w:rsidP="00723444" w:rsidR="00723444" w:rsidRPr="00723444">
      <w:pPr>
        <w:jc w:val="center"/>
      </w:pPr>
      <w:r w:rsidRPr="00723444">
        <w:t xml:space="preserve">U Rijeci 7. svibnja 2018. </w:t>
      </w:r>
    </w:p>
    <w:p w:rsidRDefault="00723444" w:rsidP="00723444" w:rsidR="00723444" w:rsidRPr="00723444">
      <w:pPr>
        <w:jc w:val="both"/>
      </w:pPr>
    </w:p>
    <w:p w:rsidRDefault="00723444" w:rsidP="00723444" w:rsidR="00723444" w:rsidRPr="00723444">
      <w:pPr>
        <w:jc w:val="center"/>
      </w:pPr>
      <w:r w:rsidRPr="00723444">
        <w:t xml:space="preserve">                                                                       Sudac</w:t>
      </w:r>
    </w:p>
    <w:p w:rsidRDefault="00723444" w:rsidP="00723444" w:rsidR="00723444" w:rsidRPr="00723444">
      <w:pPr>
        <w:jc w:val="both"/>
      </w:pPr>
      <w:r w:rsidRPr="00723444">
        <w:t xml:space="preserve">                                                                                                   Vera Jelenović</w:t>
      </w:r>
    </w:p>
    <w:p w:rsidRDefault="00723444" w:rsidP="00723444" w:rsidR="00723444" w:rsidRPr="00723444">
      <w:pPr>
        <w:jc w:val="both"/>
      </w:pPr>
    </w:p>
    <w:p w:rsidRDefault="00723444" w:rsidP="00723444" w:rsidR="00723444" w:rsidRPr="00723444">
      <w:pPr>
        <w:jc w:val="both"/>
      </w:pPr>
    </w:p>
    <w:p w:rsidRDefault="00723444" w:rsidP="00723444" w:rsidR="00723444" w:rsidRPr="00723444">
      <w:pPr>
        <w:jc w:val="both"/>
      </w:pPr>
      <w:r w:rsidRPr="00723444">
        <w:t>UPUTA O PRAVNOM LIJEKU:</w:t>
      </w:r>
    </w:p>
    <w:p w:rsidRDefault="00723444" w:rsidP="00723444" w:rsidR="00723444" w:rsidRPr="00723444">
      <w:pPr>
        <w:jc w:val="both"/>
      </w:pPr>
      <w:r w:rsidRPr="00723444">
        <w:tab/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 u Zagrebu.</w:t>
      </w:r>
    </w:p>
    <w:sectPr w:rsidR="00723444" w:rsidRPr="0072344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2B5" w:rsidP="00C75245" w:rsidR="00B522B5">
      <w:r>
        <w:separator/>
      </w:r>
    </w:p>
  </w:endnote>
  <w:endnote w:id="0" w:type="continuationSeparator">
    <w:p w:rsidRDefault="00B522B5" w:rsidP="00C75245" w:rsidR="00B52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D0F">
          <w:rPr>
            <w:noProof/>
          </w:rPr>
          <w:t>1</w:t>
        </w:r>
        <w:r>
          <w:fldChar w:fldCharType="end"/>
        </w:r>
      </w:p>
    </w:sdtContent>
  </w:sdt>
  <w:p w:rsidRDefault="002F1D0F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2B5" w:rsidP="00C75245" w:rsidR="00B522B5">
      <w:r>
        <w:separator/>
      </w:r>
    </w:p>
  </w:footnote>
  <w:footnote w:id="0" w:type="continuationSeparator">
    <w:p w:rsidRDefault="00B522B5" w:rsidP="00C75245" w:rsidR="00B52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723444">
      <w:t>26/20</w:t>
    </w:r>
    <w:r w:rsidR="0024139F">
      <w:t>1</w:t>
    </w:r>
    <w:r w:rsidR="0061104D">
      <w:t>8</w:t>
    </w:r>
    <w:r w:rsidR="0024139F">
      <w:t>-</w:t>
    </w:r>
    <w:r w:rsidR="00723444">
      <w:t>10</w:t>
    </w:r>
  </w:p>
  <w:p w:rsidRDefault="002F1D0F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4139F"/>
    <w:rsid w:val="002F1D0F"/>
    <w:rsid w:val="0041565A"/>
    <w:rsid w:val="00494FB2"/>
    <w:rsid w:val="004A2B10"/>
    <w:rsid w:val="0061104D"/>
    <w:rsid w:val="00723444"/>
    <w:rsid w:val="0072559B"/>
    <w:rsid w:val="007424DD"/>
    <w:rsid w:val="00744572"/>
    <w:rsid w:val="007B500B"/>
    <w:rsid w:val="007E5F1B"/>
    <w:rsid w:val="00810717"/>
    <w:rsid w:val="008D78DC"/>
    <w:rsid w:val="008F410A"/>
    <w:rsid w:val="00A811AD"/>
    <w:rsid w:val="00AF7AF2"/>
    <w:rsid w:val="00B1301F"/>
    <w:rsid w:val="00B45B51"/>
    <w:rsid w:val="00B522B5"/>
    <w:rsid w:val="00B54D90"/>
    <w:rsid w:val="00BA0277"/>
    <w:rsid w:val="00C60B28"/>
    <w:rsid w:val="00C75245"/>
    <w:rsid w:val="00CC037E"/>
    <w:rsid w:val="00CC68D6"/>
    <w:rsid w:val="00D57603"/>
    <w:rsid w:val="00D73553"/>
    <w:rsid w:val="00D930A1"/>
    <w:rsid w:val="00E20C10"/>
    <w:rsid w:val="00EA1771"/>
    <w:rsid w:val="00EB21C9"/>
    <w:rsid w:val="00EC403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F1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F1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05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St-26/2018-10</izvorni_sadrzaj>
    <derivirana_varijabla naziv="DomainObject.Oznaka_1">St-26/2018-10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svibnja 2018.</izvorni_sadrzaj>
    <derivirana_varijabla naziv="DomainObject.Predmet.DatumRjesavanja_1">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CENTRAL TOUR j.d.o.o.</izvorni_sadrzaj>
    <derivirana_varijabla naziv="DomainObject.Predmet.ProtustrankaFormated_1">  CENTRAL TOUR j.d.o.o.</derivirana_varijabla>
  </DomainObject.Predmet.ProtustrankaFormated>
  <DomainObject.Predmet.ProtustrankaFormatedOIB>
    <izvorni_sadrzaj>  CENTRAL TOUR j.d.o.o., OIB 11325064854</izvorni_sadrzaj>
    <derivirana_varijabla naziv="DomainObject.Predmet.ProtustrankaFormatedOIB_1">  CENTRAL TOUR j.d.o.o., OIB 11325064854</derivirana_varijabla>
  </DomainObject.Predmet.ProtustrankaFormatedOIB>
  <DomainObject.Predmet.ProtustrankaFormatedWithAdress>
    <izvorni_sadrzaj> CENTRAL TOUR j.d.o.o., Rudolfa Strohala 3, 51000 Rijeka</izvorni_sadrzaj>
    <derivirana_varijabla naziv="DomainObject.Predmet.ProtustrankaFormatedWithAdress_1"> CENTRAL TOUR j.d.o.o., Rudolfa Strohala 3, 51000 Rijeka</derivirana_varijabla>
  </DomainObject.Predmet.ProtustrankaFormatedWithAdress>
  <DomainObject.Predmet.ProtustrankaFormatedWithAdressOIB>
    <izvorni_sadrzaj> CENTRAL TOUR j.d.o.o., OIB 11325064854, Rudolfa Strohala 3, 51000 Rijeka</izvorni_sadrzaj>
    <derivirana_varijabla naziv="DomainObject.Predmet.ProtustrankaFormatedWithAdressOIB_1"> CENTRAL TOUR j.d.o.o., OIB 11325064854, Rudolfa Strohala 3, 51000 Rijeka</derivirana_varijabla>
  </DomainObject.Predmet.ProtustrankaFormatedWithAdressOIB>
  <DomainObject.Predmet.ProtustrankaWithAdress>
    <izvorni_sadrzaj>CENTRAL TOUR j.d.o.o. Rudolfa Strohala 3, 51000 Rijeka</izvorni_sadrzaj>
    <derivirana_varijabla naziv="DomainObject.Predmet.ProtustrankaWithAdress_1">CENTRAL TOUR j.d.o.o. Rudolfa Strohala 3, 51000 Rijeka</derivirana_varijabla>
  </DomainObject.Predmet.ProtustrankaWithAdress>
  <DomainObject.Predmet.ProtustrankaWithAdressOIB>
    <izvorni_sadrzaj>CENTRAL TOUR j.d.o.o., OIB 11325064854, Rudolfa Strohala 3, 51000 Rijeka</izvorni_sadrzaj>
    <derivirana_varijabla naziv="DomainObject.Predmet.ProtustrankaWithAdressOIB_1">CENTRAL TOUR j.d.o.o., OIB 11325064854, Rudolfa Strohala 3, 51000 Rijeka</derivirana_varijabla>
  </DomainObject.Predmet.ProtustrankaWithAdressOIB>
  <DomainObject.Predmet.ProtustrankaNazivFormated>
    <izvorni_sadrzaj>CENTRAL TOUR j.d.o.o.</izvorni_sadrzaj>
    <derivirana_varijabla naziv="DomainObject.Predmet.ProtustrankaNazivFormated_1">CENTRAL TOUR j.d.o.o.</derivirana_varijabla>
  </DomainObject.Predmet.ProtustrankaNazivFormated>
  <DomainObject.Predmet.ProtustrankaNazivFormatedOIB>
    <izvorni_sadrzaj>CENTRAL TOUR j.d.o.o., OIB 11325064854</izvorni_sadrzaj>
    <derivirana_varijabla naziv="DomainObject.Predmet.ProtustrankaNazivFormatedOIB_1">CENTRAL TOUR j.d.o.o., OIB 11325064854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CENTRAL TOUR j.d.o.o.</item>
    </izvorni_sadrzaj>
    <derivirana_varijabla naziv="DomainObject.Predmet.ProtuStrankaListFormated_1">
      <item>CENTRAL TOUR j.d.o.o.</item>
    </derivirana_varijabla>
  </DomainObject.Predmet.ProtuStrankaListFormated>
  <DomainObject.Predmet.ProtuStrankaListFormatedOIB>
    <izvorni_sadrzaj>
      <item>CENTRAL TOUR j.d.o.o., OIB 11325064854</item>
    </izvorni_sadrzaj>
    <derivirana_varijabla naziv="DomainObject.Predmet.ProtuStrankaListFormatedOIB_1">
      <item>CENTRAL TOUR j.d.o.o., OIB 11325064854</item>
    </derivirana_varijabla>
  </DomainObject.Predmet.ProtuStrankaListFormatedOIB>
  <DomainObject.Predmet.ProtuStrankaListFormatedWithAdress>
    <izvorni_sadrzaj>
      <item>CENTRAL TOUR j.d.o.o., Rudolfa Strohala 3, 51000 Rijeka</item>
    </izvorni_sadrzaj>
    <derivirana_varijabla naziv="DomainObject.Predmet.ProtuStrankaListFormatedWithAdress_1">
      <item>CENTRAL TOUR j.d.o.o., Rudolfa Strohala 3, 51000 Rijeka</item>
    </derivirana_varijabla>
  </DomainObject.Predmet.ProtuStrankaListFormatedWithAdress>
  <DomainObject.Predmet.ProtuStrankaListFormatedWithAdressOIB>
    <izvorni_sadrzaj>
      <item>CENTRAL TOUR j.d.o.o., OIB 11325064854, Rudolfa Strohala 3, 51000 Rijeka</item>
    </izvorni_sadrzaj>
    <derivirana_varijabla naziv="DomainObject.Predmet.ProtuStrankaListFormatedWithAdressOIB_1">
      <item>CENTRAL TOUR j.d.o.o., OIB 11325064854, Rudolfa Strohala 3, 51000 Rijeka</item>
    </derivirana_varijabla>
  </DomainObject.Predmet.ProtuStrankaListFormatedWithAdressOIB>
  <DomainObject.Predmet.ProtuStrankaListNazivFormated>
    <izvorni_sadrzaj>
      <item>CENTRAL TOUR j.d.o.o.</item>
    </izvorni_sadrzaj>
    <derivirana_varijabla naziv="DomainObject.Predmet.ProtuStrankaListNazivFormated_1">
      <item>CENTRAL TOUR j.d.o.o.</item>
    </derivirana_varijabla>
  </DomainObject.Predmet.ProtuStrankaListNazivFormated>
  <DomainObject.Predmet.ProtuStrankaListNazivFormatedOIB>
    <izvorni_sadrzaj>
      <item>CENTRAL TOUR j.d.o.o., OIB 11325064854</item>
    </izvorni_sadrzaj>
    <derivirana_varijabla naziv="DomainObject.Predmet.ProtuStrankaListNazivFormatedOIB_1">
      <item>CENTRAL TOUR j.d.o.o., OIB 11325064854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St-26/2018-10</izvorni_sadrzaj>
    <derivirana_varijabla naziv="DomainObject.PoslovniBrojDokumenta_1">St-26/2018-10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CENTRAL TOUR j.d.o.o.</izvorni_sadrzaj>
    <derivirana_varijabla naziv="DomainObject.Predmet.ProtustrankaIDrugi_1">CENTRAL TOUR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CENTRAL TOUR j.d.o.o., OIB 11325064854, Rudolfa Strohala 3, 51000 Rijeka</izvorni_sadrzaj>
    <derivirana_varijabla naziv="DomainObject.Predmet.ProtustrankaIDrugiAdressOIB_1">CENTRAL TOUR j.d.o.o., OIB 11325064854, Rudolfa Strohala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2018.</izvorni_sadrzaj>
    <derivirana_varijabla naziv="DomainObject.Predmet.OdlukaRjesenje.DatumDonosenjaOdluke_1">4.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St-26/2018-9</izvorni_sadrzaj>
    <derivirana_varijabla naziv="DomainObject.Predmet.OdlukaRjesenje.Oznaka_1">St-26/2018-9</derivirana_varijabla>
  </DomainObject.Predmet.OdlukaRjesenje.Oznaka>
  <DomainObject.Predmet.SudioniciListNaziv>
    <izvorni_sadrzaj>
      <item>FINA  Rijeka</item>
      <item>CENTRAL TOUR j.d.o.o.</item>
    </izvorni_sadrzaj>
    <derivirana_varijabla naziv="DomainObject.Predmet.SudioniciListNaziv_1">
      <item>FINA  Rijeka</item>
      <item>CENTRAL TOUR j.d.o.o.</item>
    </derivirana_varijabla>
  </DomainObject.Predmet.SudioniciListNaziv>
  <DomainObject.Predmet.SudioniciListAdressOIB>
    <izvorni_sadrzaj>
      <item>FINA  Rijeka, OIB 85821130368, Frana Kurelca 8,51000 Rijeka</item>
      <item>CENTRAL TOUR j.d.o.o., OIB 11325064854, Rudolfa Strohala 3,51000 Rijeka</item>
    </izvorni_sadrzaj>
    <derivirana_varijabla naziv="DomainObject.Predmet.SudioniciListAdressOIB_1">
      <item>FINA  Rijeka, OIB 85821130368, Frana Kurelca 8,51000 Rijeka</item>
      <item>CENTRAL TOUR j.d.o.o., OIB 11325064854, Rudolfa Strohala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11325064854</item>
    </izvorni_sadrzaj>
    <derivirana_varijabla naziv="DomainObject.Predmet.SudioniciListNazivOIB_1">
      <item>, OIB 85821130368</item>
      <item>, OIB 11325064854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F6B5F-D609-4C06-AA2C-4009C6F14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1233</properties:Characters>
  <properties:Lines>42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2018-05-07T12:49:00Z</dcterms:created>
  <dc:creator>Danijela Fumić</dc:creator>
  <cp:lastModifiedBy>Danijela Fumić</cp:lastModifiedBy>
  <cp:lastPrinted>2018-05-07T12:46:00Z</cp:lastPrinted>
  <dcterms:modified xmlns:xsi="http://www.w3.org/2001/XMLSchema-instance" xsi:type="dcterms:W3CDTF">2018-05-07T12:49:00Z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St-26/2018-10 / Odluka - Rješenje - ispravak rješenja (26 18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