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21AE" w:rsidRPr="002B727A">
        <w:trPr>
          <w:trHeight w:val="2231"/>
        </w:trPr>
        <w:tc>
          <w:tcPr>
            <w:tcW w:type="dxa" w:w="3369"/>
            <w:vAlign w:val="center"/>
          </w:tcPr>
          <w:p w:rsidRDefault="008321AE" w:rsidP="00A66C00" w:rsidR="008321AE" w:rsidRPr="002B727A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2B727A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21AE" w:rsidP="00A66C00" w:rsidR="008321AE" w:rsidRPr="002B727A">
            <w:pPr>
              <w:spacing w:before="100"/>
              <w:rPr>
                <w:rFonts w:hAnsi="Times New Roman" w:ascii="Times New Roman"/>
                <w:sz w:val="24"/>
              </w:rPr>
            </w:pPr>
            <w:r w:rsidRPr="002B727A">
              <w:rPr>
                <w:rFonts w:hAnsi="Times New Roman" w:ascii="Times New Roman"/>
                <w:sz w:val="24"/>
              </w:rPr>
              <w:t>REPUBLIKA HRVATSKA</w:t>
            </w:r>
          </w:p>
          <w:p w:rsidRDefault="008321AE" w:rsidP="00A66C00" w:rsidR="008321AE" w:rsidRPr="002B727A">
            <w:pPr>
              <w:rPr>
                <w:rFonts w:hAnsi="Times New Roman" w:ascii="Times New Roman"/>
                <w:sz w:val="24"/>
              </w:rPr>
            </w:pPr>
            <w:r w:rsidRPr="002B727A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8321AE" w:rsidP="00DA5B9D" w:rsidR="008321AE" w:rsidRPr="002B727A">
            <w:pPr>
              <w:rPr>
                <w:rFonts w:hAnsi="Times New Roman" w:ascii="Times New Roman"/>
              </w:rPr>
            </w:pPr>
            <w:r w:rsidRPr="002B727A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321AE" w:rsidP="00DA5B9D" w:rsidR="008321AE" w:rsidRPr="002B727A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8321AE" w:rsidP="00531186" w:rsidR="008321AE" w:rsidRPr="002B727A">
            <w:pPr>
              <w:jc w:val="right"/>
              <w:rPr>
                <w:rFonts w:hAnsi="Times New Roman" w:ascii="Times New Roman"/>
                <w:sz w:val="24"/>
              </w:rPr>
            </w:pPr>
            <w:r w:rsidRPr="002B727A">
              <w:rPr>
                <w:rFonts w:hAnsi="Times New Roman" w:ascii="Times New Roman"/>
                <w:sz w:val="24"/>
              </w:rPr>
              <w:t>Poslovni broj: 11.St-</w:t>
            </w:r>
            <w:r w:rsidR="00531186">
              <w:rPr>
                <w:rFonts w:hAnsi="Times New Roman" w:ascii="Times New Roman"/>
                <w:sz w:val="24"/>
              </w:rPr>
              <w:t>1100/2017-39</w:t>
            </w:r>
          </w:p>
        </w:tc>
      </w:tr>
    </w:tbl>
    <w:p w14:textId="1edb612" w14:paraId="1edb612" w:rsidRDefault="006115E6" w:rsidP="00230597" w:rsidR="006115E6" w:rsidRPr="002B727A">
      <w:pPr>
        <w:pStyle w:val="Naslov1"/>
        <w:spacing w:after="220" w:before="220"/>
        <w15:collapsed w:val="false"/>
        <w:rPr>
          <w:b w:val="false"/>
        </w:rPr>
      </w:pPr>
      <w:r w:rsidRPr="002B727A">
        <w:rPr>
          <w:b w:val="false"/>
        </w:rPr>
        <w:t>R E P UB L I K A   H R V A T S K A</w:t>
      </w:r>
    </w:p>
    <w:p w:rsidRDefault="006115E6" w:rsidP="00230597" w:rsidR="006115E6" w:rsidRPr="002B727A">
      <w:pPr>
        <w:pStyle w:val="Naslov2"/>
        <w:spacing w:after="220" w:before="220"/>
        <w:rPr>
          <w:bCs/>
          <w:szCs w:val="24"/>
        </w:rPr>
      </w:pPr>
      <w:r w:rsidRPr="002B727A">
        <w:rPr>
          <w:bCs/>
          <w:szCs w:val="24"/>
        </w:rPr>
        <w:t>R J E Š E NJ E</w:t>
      </w:r>
    </w:p>
    <w:p w:rsidRDefault="006115E6" w:rsidP="006115E6" w:rsidR="006115E6" w:rsidRPr="002B727A">
      <w:pPr>
        <w:pStyle w:val="Tijeloteksta"/>
        <w:rPr>
          <w:szCs w:val="24"/>
          <w:lang w:val="hr-HR"/>
        </w:rPr>
      </w:pPr>
      <w:r w:rsidRPr="002B727A">
        <w:rPr>
          <w:szCs w:val="24"/>
          <w:lang w:val="hr-HR"/>
        </w:rPr>
        <w:tab/>
      </w:r>
      <w:r w:rsidR="008321AE" w:rsidRPr="002B727A">
        <w:rPr>
          <w:szCs w:val="24"/>
          <w:lang w:val="hr-HR"/>
        </w:rPr>
        <w:t>Trgovački sud u Splitu, po sutkinji Ani Golub Gruić</w:t>
      </w:r>
      <w:r w:rsidR="00CC2303" w:rsidRPr="002B727A">
        <w:rPr>
          <w:szCs w:val="24"/>
          <w:lang w:val="hr-HR"/>
        </w:rPr>
        <w:t>, u</w:t>
      </w:r>
      <w:r w:rsidR="00E62630" w:rsidRPr="002B727A">
        <w:rPr>
          <w:szCs w:val="24"/>
          <w:lang w:val="hr-HR"/>
        </w:rPr>
        <w:t xml:space="preserve"> postupku po prijedlogu za otvaranje stečajnog postupka nad dužnikom</w:t>
      </w:r>
      <w:r w:rsidR="00CC2303" w:rsidRPr="002B727A">
        <w:rPr>
          <w:szCs w:val="24"/>
          <w:lang w:val="hr-HR"/>
        </w:rPr>
        <w:t xml:space="preserve"> </w:t>
      </w:r>
      <w:r w:rsidR="00531186" w:rsidRPr="00531186">
        <w:rPr>
          <w:szCs w:val="24"/>
          <w:lang w:val="hr-HR"/>
        </w:rPr>
        <w:t>AQUA SAPIENS j.d.o.o., OIB: 19712031043, Split, Matije Gupca 1</w:t>
      </w:r>
      <w:r w:rsidR="008321AE" w:rsidRPr="002B727A">
        <w:rPr>
          <w:szCs w:val="24"/>
          <w:lang w:val="hr-HR"/>
        </w:rPr>
        <w:t xml:space="preserve">, </w:t>
      </w:r>
      <w:r w:rsidR="008D6C41">
        <w:rPr>
          <w:szCs w:val="24"/>
          <w:lang w:val="hr-HR"/>
        </w:rPr>
        <w:t>3. lipnja</w:t>
      </w:r>
      <w:r w:rsidR="00555B19">
        <w:rPr>
          <w:szCs w:val="24"/>
          <w:lang w:val="hr-HR"/>
        </w:rPr>
        <w:t xml:space="preserve"> 2019.</w:t>
      </w:r>
    </w:p>
    <w:p w:rsidRDefault="006115E6" w:rsidP="00230597" w:rsidR="006115E6" w:rsidRPr="002B727A">
      <w:pPr>
        <w:spacing w:after="180" w:before="180"/>
        <w:jc w:val="center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991869" w:rsidP="00991869" w:rsidR="00A40DE3" w:rsidRPr="0099186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</w:t>
      </w:r>
      <w:r w:rsidR="00555B19" w:rsidRPr="00991869">
        <w:rPr>
          <w:rFonts w:hAnsi="Times New Roman" w:ascii="Times New Roman"/>
          <w:sz w:val="24"/>
          <w:szCs w:val="24"/>
        </w:rPr>
        <w:t>Privremenom s</w:t>
      </w:r>
      <w:r w:rsidR="006115E6" w:rsidRPr="00991869">
        <w:rPr>
          <w:rFonts w:hAnsi="Times New Roman" w:ascii="Times New Roman"/>
          <w:sz w:val="24"/>
          <w:szCs w:val="24"/>
        </w:rPr>
        <w:t>tečajno</w:t>
      </w:r>
      <w:r w:rsidR="00636369" w:rsidRPr="00991869">
        <w:rPr>
          <w:rFonts w:hAnsi="Times New Roman" w:ascii="Times New Roman"/>
          <w:sz w:val="24"/>
          <w:szCs w:val="24"/>
        </w:rPr>
        <w:t>m</w:t>
      </w:r>
      <w:r w:rsidR="006115E6" w:rsidRPr="00991869">
        <w:rPr>
          <w:rFonts w:hAnsi="Times New Roman" w:ascii="Times New Roman"/>
          <w:sz w:val="24"/>
          <w:szCs w:val="24"/>
        </w:rPr>
        <w:t xml:space="preserve"> upravitelj</w:t>
      </w:r>
      <w:r w:rsidR="00636369" w:rsidRPr="00991869">
        <w:rPr>
          <w:rFonts w:hAnsi="Times New Roman" w:ascii="Times New Roman"/>
          <w:sz w:val="24"/>
          <w:szCs w:val="24"/>
        </w:rPr>
        <w:t xml:space="preserve">u </w:t>
      </w:r>
      <w:r w:rsidR="00531186" w:rsidRPr="00531186">
        <w:rPr>
          <w:rFonts w:hAnsi="Times New Roman" w:ascii="Times New Roman"/>
          <w:sz w:val="24"/>
          <w:szCs w:val="24"/>
        </w:rPr>
        <w:t>Dragan</w:t>
      </w:r>
      <w:r w:rsidR="00531186">
        <w:rPr>
          <w:rFonts w:hAnsi="Times New Roman" w:ascii="Times New Roman"/>
          <w:sz w:val="24"/>
          <w:szCs w:val="24"/>
        </w:rPr>
        <w:t>u</w:t>
      </w:r>
      <w:r w:rsidR="00531186" w:rsidRPr="00531186">
        <w:rPr>
          <w:rFonts w:hAnsi="Times New Roman" w:ascii="Times New Roman"/>
          <w:sz w:val="24"/>
          <w:szCs w:val="24"/>
        </w:rPr>
        <w:t xml:space="preserve"> Bijeli</w:t>
      </w:r>
      <w:r w:rsidR="00531186" w:rsidRPr="00531186">
        <w:rPr>
          <w:rFonts w:hAnsi="Times New Roman" w:ascii="Times New Roman" w:hint="eastAsia"/>
          <w:sz w:val="24"/>
          <w:szCs w:val="24"/>
        </w:rPr>
        <w:t>ć</w:t>
      </w:r>
      <w:r w:rsidR="00531186">
        <w:rPr>
          <w:rFonts w:hAnsi="Times New Roman" w:ascii="Times New Roman"/>
          <w:sz w:val="24"/>
          <w:szCs w:val="24"/>
        </w:rPr>
        <w:t>u</w:t>
      </w:r>
      <w:r w:rsidR="00531186" w:rsidRPr="00531186">
        <w:rPr>
          <w:rFonts w:hAnsi="Times New Roman" w:ascii="Times New Roman"/>
          <w:sz w:val="24"/>
          <w:szCs w:val="24"/>
        </w:rPr>
        <w:t xml:space="preserve"> iz Šibenika, Triglavska 2A, OIB: 53755649931</w:t>
      </w:r>
      <w:r w:rsidR="00A40DE3" w:rsidRPr="00991869">
        <w:rPr>
          <w:rFonts w:hAnsi="Times New Roman" w:ascii="Times New Roman"/>
          <w:sz w:val="24"/>
          <w:szCs w:val="24"/>
        </w:rPr>
        <w:t>:</w:t>
      </w:r>
    </w:p>
    <w:p w:rsidRDefault="00991869" w:rsidP="00230597" w:rsidR="006115E6" w:rsidRPr="00991869">
      <w:pPr>
        <w:spacing w:before="5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a) </w:t>
      </w:r>
      <w:r w:rsidR="006115E6" w:rsidRPr="00991869">
        <w:rPr>
          <w:rFonts w:hAnsi="Times New Roman" w:ascii="Times New Roman"/>
          <w:sz w:val="24"/>
          <w:szCs w:val="24"/>
        </w:rPr>
        <w:t xml:space="preserve">određuje se nagrada za obavljanje službe </w:t>
      </w:r>
      <w:r w:rsidR="00555B19" w:rsidRPr="00991869">
        <w:rPr>
          <w:rFonts w:hAnsi="Times New Roman" w:ascii="Times New Roman"/>
          <w:sz w:val="24"/>
          <w:szCs w:val="24"/>
        </w:rPr>
        <w:t xml:space="preserve">privremenog </w:t>
      </w:r>
      <w:r w:rsidR="006115E6" w:rsidRPr="00991869">
        <w:rPr>
          <w:rFonts w:hAnsi="Times New Roman" w:ascii="Times New Roman"/>
          <w:sz w:val="24"/>
          <w:szCs w:val="24"/>
        </w:rPr>
        <w:t xml:space="preserve">stečajnog upravitelja u iznosu od </w:t>
      </w:r>
      <w:r w:rsidR="00531186">
        <w:rPr>
          <w:rFonts w:hAnsi="Times New Roman" w:ascii="Times New Roman"/>
          <w:sz w:val="24"/>
          <w:szCs w:val="24"/>
        </w:rPr>
        <w:t>3.0</w:t>
      </w:r>
      <w:r w:rsidR="00E426BF" w:rsidRPr="00991869">
        <w:rPr>
          <w:rFonts w:hAnsi="Times New Roman" w:ascii="Times New Roman"/>
          <w:sz w:val="24"/>
          <w:szCs w:val="24"/>
        </w:rPr>
        <w:t>00,</w:t>
      </w:r>
      <w:r w:rsidR="00A40DE3" w:rsidRPr="00991869">
        <w:rPr>
          <w:rFonts w:hAnsi="Times New Roman" w:ascii="Times New Roman"/>
          <w:sz w:val="24"/>
          <w:szCs w:val="24"/>
        </w:rPr>
        <w:t>00 kn bruto</w:t>
      </w:r>
      <w:r w:rsidR="00531186">
        <w:rPr>
          <w:rFonts w:hAnsi="Times New Roman" w:ascii="Times New Roman"/>
          <w:sz w:val="24"/>
          <w:szCs w:val="24"/>
        </w:rPr>
        <w:t>,</w:t>
      </w:r>
      <w:r w:rsidR="00531186" w:rsidRPr="00531186">
        <w:t xml:space="preserve"> </w:t>
      </w:r>
      <w:r w:rsidR="00531186" w:rsidRPr="00531186">
        <w:rPr>
          <w:rFonts w:hAnsi="Times New Roman" w:ascii="Times New Roman"/>
          <w:sz w:val="24"/>
          <w:szCs w:val="24"/>
        </w:rPr>
        <w:t>uve</w:t>
      </w:r>
      <w:r w:rsidR="00531186" w:rsidRPr="00531186">
        <w:rPr>
          <w:rFonts w:hAnsi="Times New Roman" w:ascii="Times New Roman" w:hint="eastAsia"/>
          <w:sz w:val="24"/>
          <w:szCs w:val="24"/>
        </w:rPr>
        <w:t>ć</w:t>
      </w:r>
      <w:r w:rsidR="00531186" w:rsidRPr="00531186">
        <w:rPr>
          <w:rFonts w:hAnsi="Times New Roman" w:ascii="Times New Roman"/>
          <w:sz w:val="24"/>
          <w:szCs w:val="24"/>
        </w:rPr>
        <w:t>ano za 7,5% osnovom troškova obveznog doprinosa za zdravstveno osiguranje</w:t>
      </w:r>
    </w:p>
    <w:p w:rsidRDefault="00991869" w:rsidP="00230597" w:rsidR="00A40DE3" w:rsidRPr="00991869">
      <w:pPr>
        <w:spacing w:before="5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b) </w:t>
      </w:r>
      <w:r w:rsidR="00A40DE3" w:rsidRPr="00991869">
        <w:rPr>
          <w:rFonts w:hAnsi="Times New Roman" w:ascii="Times New Roman"/>
          <w:sz w:val="24"/>
          <w:szCs w:val="24"/>
        </w:rPr>
        <w:t xml:space="preserve">odobrava se </w:t>
      </w:r>
      <w:r w:rsidR="00D92035" w:rsidRPr="00991869">
        <w:rPr>
          <w:rFonts w:hAnsi="Times New Roman" w:ascii="Times New Roman"/>
          <w:sz w:val="24"/>
          <w:szCs w:val="24"/>
        </w:rPr>
        <w:t xml:space="preserve">naknada stvarnih troškova u ovom stečajnom postupku u iznosu od </w:t>
      </w:r>
      <w:r w:rsidR="00531186">
        <w:rPr>
          <w:rFonts w:hAnsi="Times New Roman" w:ascii="Times New Roman"/>
          <w:sz w:val="24"/>
          <w:szCs w:val="24"/>
        </w:rPr>
        <w:t>29,20 kn</w:t>
      </w:r>
      <w:r w:rsidR="00A40DE3" w:rsidRPr="00991869">
        <w:rPr>
          <w:rFonts w:hAnsi="Times New Roman" w:ascii="Times New Roman"/>
          <w:sz w:val="24"/>
          <w:szCs w:val="24"/>
        </w:rPr>
        <w:t>.</w:t>
      </w:r>
    </w:p>
    <w:p w:rsidRDefault="00D92035" w:rsidP="00230597" w:rsidR="00D92035" w:rsidRPr="002B727A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2B727A">
        <w:rPr>
          <w:rFonts w:cs="Times New Roman" w:hAnsi="Times New Roman" w:ascii="Times New Roman"/>
          <w:sz w:val="24"/>
          <w:szCs w:val="24"/>
        </w:rPr>
        <w:t>II. Iznos neto nagrade, pripadajućih poreza, prireza i doprinosa iz točke I.</w:t>
      </w:r>
      <w:r w:rsidR="00A40DE3">
        <w:rPr>
          <w:rFonts w:cs="Times New Roman" w:hAnsi="Times New Roman" w:ascii="Times New Roman"/>
          <w:sz w:val="24"/>
          <w:szCs w:val="24"/>
        </w:rPr>
        <w:t xml:space="preserve"> a)</w:t>
      </w:r>
      <w:r w:rsidRPr="002B727A">
        <w:rPr>
          <w:rFonts w:cs="Times New Roman" w:hAnsi="Times New Roman" w:ascii="Times New Roman"/>
          <w:sz w:val="24"/>
          <w:szCs w:val="24"/>
        </w:rPr>
        <w:t xml:space="preserve"> izreke ovoga rješenja te iznos naknad</w:t>
      </w:r>
      <w:r w:rsidR="00465C1A">
        <w:rPr>
          <w:rFonts w:cs="Times New Roman" w:hAnsi="Times New Roman" w:ascii="Times New Roman"/>
          <w:sz w:val="24"/>
          <w:szCs w:val="24"/>
        </w:rPr>
        <w:t xml:space="preserve">e stvarnih troškova iz točke </w:t>
      </w:r>
      <w:r w:rsidR="00A40DE3">
        <w:rPr>
          <w:rFonts w:cs="Times New Roman" w:hAnsi="Times New Roman" w:ascii="Times New Roman"/>
          <w:sz w:val="24"/>
          <w:szCs w:val="24"/>
        </w:rPr>
        <w:t>I. b)</w:t>
      </w:r>
      <w:r w:rsidRPr="002B727A">
        <w:rPr>
          <w:rFonts w:cs="Times New Roman" w:hAnsi="Times New Roman" w:ascii="Times New Roman"/>
          <w:sz w:val="24"/>
          <w:szCs w:val="24"/>
        </w:rPr>
        <w:t xml:space="preserve"> izreke ovog rješenja isplatit će se iz sredstava Fonda za pokriće troškova stečajnog postupka, a nakon pravomoćnosti ovog rješenja.</w:t>
      </w:r>
    </w:p>
    <w:p w:rsidRDefault="006115E6" w:rsidP="00230597" w:rsidR="006115E6" w:rsidRPr="002B727A">
      <w:pPr>
        <w:spacing w:after="80" w:before="140"/>
        <w:jc w:val="center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 xml:space="preserve">Obrazloženje </w:t>
      </w:r>
    </w:p>
    <w:p w:rsidRDefault="00531186" w:rsidP="00531186" w:rsidR="00230597">
      <w:pPr>
        <w:spacing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531186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1. prosinca 2017., na temelju odredbe članka 110. stavka 1. Stečajnog zakona („Narodne </w:t>
      </w:r>
    </w:p>
    <w:p w:rsidRDefault="00531186" w:rsidP="00230597" w:rsidR="00531186" w:rsidRPr="00531186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531186">
        <w:rPr>
          <w:rFonts w:hAnsi="Times New Roman" w:ascii="Times New Roman"/>
          <w:sz w:val="24"/>
          <w:szCs w:val="24"/>
        </w:rPr>
        <w:t xml:space="preserve">novine“ 71/15 i 104/17; dalje SZ), prijedlog za otvaranje stečajnog postupka nad dužnikom AQUA SAPIENS j.d.o.o., OIB: 19712031043, Split, Matije Gupca 1. U prijedlogu se navodi da dužnik na dan 27. studenog 2017. u Očevidniku redoslijeda osnova za plaćanje ima evidentirane neizvršene osnove za plaćanja u neprekinutom razdoblju od 314 dana, u ukupnom iznosu od 40.487,10 kn, kao i da prema podacima koji su dostavljeni od Hrvatskog zavoda za mirovinsko osiguranje dužnik ima 1 zaposlenog. </w:t>
      </w:r>
    </w:p>
    <w:p w:rsidRDefault="00531186" w:rsidP="00230597" w:rsidR="00531186" w:rsidRPr="00531186">
      <w:pPr>
        <w:spacing w:before="140"/>
        <w:ind w:firstLine="709"/>
        <w:jc w:val="both"/>
        <w:rPr>
          <w:rFonts w:hAnsi="Times New Roman" w:ascii="Times New Roman"/>
          <w:sz w:val="24"/>
          <w:szCs w:val="22"/>
        </w:rPr>
      </w:pPr>
      <w:r w:rsidRPr="00531186">
        <w:rPr>
          <w:rFonts w:hAnsi="Times New Roman" w:ascii="Times New Roman"/>
          <w:sz w:val="24"/>
          <w:szCs w:val="22"/>
        </w:rPr>
        <w:t>Rješenjem ovog suda 11.St-1100/2017 od 6. veljače 2018. pokrenut je prethodni postupak radi utvrđivanja pretpostavki za otvaranje stečajnog postupka nad dužnikom i određeno je ročište radi očitovanja o prijedlogu za otvaranje stečajnog postupka.</w:t>
      </w:r>
    </w:p>
    <w:p w:rsidRDefault="00531186" w:rsidP="00230597" w:rsidR="00531186" w:rsidRPr="00531186">
      <w:pPr>
        <w:spacing w:before="140"/>
        <w:ind w:firstLine="703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1186">
        <w:rPr>
          <w:rFonts w:eastAsia="Times New Roman" w:hAnsi="Times New Roman" w:ascii="Times New Roman"/>
          <w:sz w:val="24"/>
          <w:szCs w:val="24"/>
          <w:lang w:eastAsia="hr-HR"/>
        </w:rPr>
        <w:t>Na ročište radi očitovanja o uvjetima za otvaranje stečajnog postupka, održano 13. ožujka 2018., zastupnik po zakonu dužnika nije pristupio, a niti je dostavio pisano izvješće o financijsko-gospodarskom stanju dužnika, odnosno popis imovine i obveza dužnika sukladno nalogu suda iz točke III. rješenja ovog suda poslovni broj 11.St-1100/2017 od 6. veljače 2018. pa je sud rješenjem poslovni broj 11.St-1100/2017-16 od 7. studenog 2018. dužniku odredio mjeru osiguranja postavljanjem privremenog stečajnog upravitelja Dragana Bijelića iz Šibenika (list 23-25 spisa).</w:t>
      </w:r>
    </w:p>
    <w:p w:rsidRDefault="00531186" w:rsidP="00230597" w:rsidR="00531186" w:rsidRPr="00531186">
      <w:pPr>
        <w:spacing w:lineRule="atLeast" w:line="240" w:before="140"/>
        <w:ind w:firstLine="709"/>
        <w:jc w:val="both"/>
        <w:rPr>
          <w:rFonts w:hAnsi="Times New Roman" w:ascii="Times New Roman"/>
          <w:b/>
          <w:color w:val="FF0000"/>
          <w:sz w:val="24"/>
          <w:szCs w:val="24"/>
        </w:rPr>
      </w:pPr>
      <w:r w:rsidRPr="00531186">
        <w:rPr>
          <w:rFonts w:hAnsi="Times New Roman" w:ascii="Times New Roman"/>
          <w:sz w:val="24"/>
          <w:szCs w:val="24"/>
        </w:rPr>
        <w:lastRenderedPageBreak/>
        <w:t>Dana 4. prosinca 2018. kod ovog suda zaprimljeno je izvješće privremenog stečajnog upravitelja Dragana Bijelića (list 29-32 spisa) iz kojeg u bitnom proizlazi da dužnik ne raspolaže likvidnom imovinom iz čije vrijednosti bi se mogli namiriti makar troškovi otvorenog stečajnog postupka.</w:t>
      </w:r>
    </w:p>
    <w:p w:rsidRDefault="00030310" w:rsidP="00230597" w:rsidR="00531186">
      <w:pPr>
        <w:spacing w:lineRule="atLeast" w:line="240" w:before="14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2B727A">
        <w:rPr>
          <w:rFonts w:cstheme="minorBidi" w:eastAsiaTheme="minorHAnsi" w:hAnsi="Times New Roman" w:ascii="Times New Roman"/>
          <w:sz w:val="24"/>
          <w:szCs w:val="24"/>
        </w:rPr>
        <w:t xml:space="preserve">Podneskom od </w:t>
      </w:r>
      <w:r w:rsidR="00531186">
        <w:rPr>
          <w:rFonts w:cstheme="minorBidi" w:eastAsiaTheme="minorHAnsi" w:hAnsi="Times New Roman" w:ascii="Times New Roman"/>
          <w:sz w:val="24"/>
          <w:szCs w:val="24"/>
        </w:rPr>
        <w:t>27. svibnja</w:t>
      </w:r>
      <w:r w:rsidR="00555B19">
        <w:rPr>
          <w:rFonts w:cstheme="minorBidi" w:eastAsiaTheme="minorHAnsi" w:hAnsi="Times New Roman" w:ascii="Times New Roman"/>
          <w:sz w:val="24"/>
          <w:szCs w:val="24"/>
        </w:rPr>
        <w:t xml:space="preserve"> 2019. (list </w:t>
      </w:r>
      <w:r w:rsidR="00531186">
        <w:rPr>
          <w:rFonts w:cstheme="minorBidi" w:eastAsiaTheme="minorHAnsi" w:hAnsi="Times New Roman" w:ascii="Times New Roman"/>
          <w:sz w:val="24"/>
          <w:szCs w:val="24"/>
        </w:rPr>
        <w:t>57-58</w:t>
      </w:r>
      <w:r w:rsidRPr="002B727A">
        <w:rPr>
          <w:rFonts w:cstheme="minorBidi" w:eastAsiaTheme="minorHAnsi" w:hAnsi="Times New Roman" w:ascii="Times New Roman"/>
          <w:sz w:val="24"/>
          <w:szCs w:val="24"/>
        </w:rPr>
        <w:t xml:space="preserve"> spisa)</w:t>
      </w:r>
      <w:r w:rsidR="00531186">
        <w:rPr>
          <w:rFonts w:cstheme="minorBidi" w:eastAsiaTheme="minorHAnsi" w:hAnsi="Times New Roman" w:ascii="Times New Roman"/>
          <w:sz w:val="24"/>
          <w:szCs w:val="24"/>
        </w:rPr>
        <w:t xml:space="preserve"> Dragan Bijelić zatražio je nagradu za obavljanje službe privremenog stečajnog upravitelja te naknadu stvarnih troškova u iznosu od 29,20 kn. U privitku svog podneska isti je dostavio presliku računa Hrvatske pošte broj 94557303 4 HR od 16. studenog 2018.</w:t>
      </w:r>
    </w:p>
    <w:p w:rsidRDefault="00B93A4E" w:rsidP="00230597" w:rsidR="00E426BF" w:rsidRPr="002B727A">
      <w:pPr>
        <w:spacing w:lineRule="atLeast" w:line="240" w:before="14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članka 119. stavka </w:t>
      </w:r>
      <w:r w:rsidR="00E426BF" w:rsidRPr="002B727A">
        <w:rPr>
          <w:rFonts w:hAnsi="Times New Roman" w:ascii="Times New Roman"/>
          <w:sz w:val="24"/>
          <w:szCs w:val="24"/>
        </w:rPr>
        <w:t>6. SZ</w:t>
      </w:r>
      <w:r w:rsidR="00991869">
        <w:rPr>
          <w:rFonts w:hAnsi="Times New Roman" w:ascii="Times New Roman"/>
          <w:sz w:val="24"/>
          <w:szCs w:val="24"/>
        </w:rPr>
        <w:t>-a</w:t>
      </w:r>
      <w:r w:rsidR="00E426BF" w:rsidRPr="002B727A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B93A4E" w:rsidP="00230597" w:rsidR="00E426BF" w:rsidRPr="002B727A">
      <w:pPr>
        <w:spacing w:lineRule="atLeast" w:line="240" w:before="14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članka </w:t>
      </w:r>
      <w:r w:rsidR="00E426BF" w:rsidRPr="002B727A">
        <w:rPr>
          <w:rFonts w:hAnsi="Times New Roman" w:ascii="Times New Roman"/>
          <w:sz w:val="24"/>
          <w:szCs w:val="24"/>
        </w:rPr>
        <w:t>94. SZ-a propisano je da stečajni upravitelj ima pravo na nagradu za svoj rad te na naknadu stvarnih troškova (st</w:t>
      </w:r>
      <w:r>
        <w:rPr>
          <w:rFonts w:hAnsi="Times New Roman" w:ascii="Times New Roman"/>
          <w:sz w:val="24"/>
          <w:szCs w:val="24"/>
        </w:rPr>
        <w:t>avak</w:t>
      </w:r>
      <w:r w:rsidR="00E426BF" w:rsidRPr="002B727A">
        <w:rPr>
          <w:rFonts w:hAnsi="Times New Roman" w:ascii="Times New Roman"/>
          <w:sz w:val="24"/>
          <w:szCs w:val="24"/>
        </w:rPr>
        <w:t xml:space="preserve"> 1.). Nagradu stečajnom upravitelju rješenjem određuje sud prema uredbi kojom Vlada Republike Hrvatske utvrđuje kriterije i način obračuna i plaćanja nagrade stečajnim upraviteljima (st</w:t>
      </w:r>
      <w:r>
        <w:rPr>
          <w:rFonts w:hAnsi="Times New Roman" w:ascii="Times New Roman"/>
          <w:sz w:val="24"/>
          <w:szCs w:val="24"/>
        </w:rPr>
        <w:t>avak</w:t>
      </w:r>
      <w:r w:rsidR="00E426BF" w:rsidRPr="002B727A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(s</w:t>
      </w:r>
      <w:r>
        <w:rPr>
          <w:rFonts w:hAnsi="Times New Roman" w:ascii="Times New Roman"/>
          <w:sz w:val="24"/>
          <w:szCs w:val="24"/>
        </w:rPr>
        <w:t>tavak</w:t>
      </w:r>
      <w:r w:rsidR="00E426BF" w:rsidRPr="002B727A">
        <w:rPr>
          <w:rFonts w:hAnsi="Times New Roman" w:ascii="Times New Roman"/>
          <w:sz w:val="24"/>
          <w:szCs w:val="24"/>
        </w:rPr>
        <w:t xml:space="preserve"> 3.).</w:t>
      </w:r>
    </w:p>
    <w:p w:rsidRDefault="00E426BF" w:rsidP="00230597" w:rsidR="00E426BF" w:rsidRPr="002B727A">
      <w:pPr>
        <w:spacing w:lineRule="atLeast" w:line="240"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>Odredbom čl</w:t>
      </w:r>
      <w:r w:rsidR="00B93A4E">
        <w:rPr>
          <w:rFonts w:hAnsi="Times New Roman" w:ascii="Times New Roman"/>
          <w:sz w:val="24"/>
          <w:szCs w:val="24"/>
        </w:rPr>
        <w:t>anka</w:t>
      </w:r>
      <w:r w:rsidRPr="002B727A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čl</w:t>
      </w:r>
      <w:r w:rsidR="00B93A4E">
        <w:rPr>
          <w:rFonts w:hAnsi="Times New Roman" w:ascii="Times New Roman"/>
          <w:sz w:val="24"/>
          <w:szCs w:val="24"/>
        </w:rPr>
        <w:t>ankom 4. stavkom</w:t>
      </w:r>
      <w:r w:rsidRPr="002B727A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(čl</w:t>
      </w:r>
      <w:r w:rsidR="00B93A4E">
        <w:rPr>
          <w:rFonts w:hAnsi="Times New Roman" w:ascii="Times New Roman"/>
          <w:sz w:val="24"/>
          <w:szCs w:val="24"/>
        </w:rPr>
        <w:t>anak 4. stavak</w:t>
      </w:r>
      <w:r w:rsidRPr="002B727A">
        <w:rPr>
          <w:rFonts w:hAnsi="Times New Roman" w:ascii="Times New Roman"/>
          <w:sz w:val="24"/>
          <w:szCs w:val="24"/>
        </w:rPr>
        <w:t xml:space="preserve"> 2.).</w:t>
      </w:r>
    </w:p>
    <w:p w:rsidRDefault="00E426BF" w:rsidP="00230597" w:rsidR="00E426BF" w:rsidRPr="002B727A">
      <w:pPr>
        <w:spacing w:lineRule="atLeast" w:line="240"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>Prema ocjeni ovog suda, obavljeni posao u prethodnom postupku je nižeg stupnja složenosti pa ovaj sud nalazi da je jed</w:t>
      </w:r>
      <w:r w:rsidR="00531186">
        <w:rPr>
          <w:rFonts w:hAnsi="Times New Roman" w:ascii="Times New Roman"/>
          <w:sz w:val="24"/>
          <w:szCs w:val="24"/>
        </w:rPr>
        <w:t>nokratna nagrada u iznosu od 3.0</w:t>
      </w:r>
      <w:r w:rsidRPr="002B727A">
        <w:rPr>
          <w:rFonts w:hAnsi="Times New Roman" w:ascii="Times New Roman"/>
          <w:sz w:val="24"/>
          <w:szCs w:val="24"/>
        </w:rPr>
        <w:t>00,00 kn bruto primjerena uloženom trudu i poduzetim aktivnostima privremenog stečajnog upravitelja.</w:t>
      </w:r>
    </w:p>
    <w:p w:rsidRDefault="00E426BF" w:rsidP="00230597" w:rsidR="00E426BF" w:rsidRPr="002B727A">
      <w:pPr>
        <w:spacing w:lineRule="atLeast" w:line="240"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>Slijedom navedenog, odlučeno je kao u izreci ovog rješenja pod točkom I</w:t>
      </w:r>
      <w:r w:rsidR="00531186">
        <w:rPr>
          <w:rFonts w:hAnsi="Times New Roman" w:ascii="Times New Roman"/>
          <w:sz w:val="24"/>
          <w:szCs w:val="24"/>
        </w:rPr>
        <w:t>.a)</w:t>
      </w:r>
      <w:r w:rsidRPr="002B727A">
        <w:rPr>
          <w:rFonts w:hAnsi="Times New Roman" w:ascii="Times New Roman"/>
          <w:sz w:val="24"/>
          <w:szCs w:val="24"/>
        </w:rPr>
        <w:t>.</w:t>
      </w:r>
    </w:p>
    <w:p w:rsidRDefault="00B93A4E" w:rsidP="00230597" w:rsidR="00B93A4E" w:rsidRPr="00915E8D">
      <w:pPr>
        <w:spacing w:before="1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U odnosu na z</w:t>
      </w:r>
      <w:r w:rsidRPr="00915E8D">
        <w:rPr>
          <w:rFonts w:hAnsi="Times New Roman" w:ascii="Times New Roman"/>
          <w:sz w:val="24"/>
          <w:szCs w:val="24"/>
        </w:rPr>
        <w:t>ahtjev</w:t>
      </w:r>
      <w:r w:rsidR="00531186">
        <w:rPr>
          <w:rFonts w:hAnsi="Times New Roman" w:ascii="Times New Roman"/>
          <w:sz w:val="24"/>
          <w:szCs w:val="24"/>
        </w:rPr>
        <w:t xml:space="preserve"> za naknadu stvarnih troškova, </w:t>
      </w:r>
      <w:r>
        <w:rPr>
          <w:rFonts w:hAnsi="Times New Roman" w:ascii="Times New Roman"/>
          <w:sz w:val="24"/>
          <w:szCs w:val="24"/>
        </w:rPr>
        <w:t xml:space="preserve">ovaj sud </w:t>
      </w:r>
      <w:r w:rsidRPr="00915E8D">
        <w:rPr>
          <w:rFonts w:eastAsia="Times New Roman" w:hAnsi="Times New Roman" w:ascii="Times New Roman"/>
          <w:sz w:val="24"/>
          <w:szCs w:val="24"/>
          <w:lang w:eastAsia="hr-HR"/>
        </w:rPr>
        <w:t>utvrđuje da je</w:t>
      </w:r>
      <w:r w:rsidR="00531186">
        <w:rPr>
          <w:rFonts w:eastAsia="Times New Roman" w:hAnsi="Times New Roman" w:ascii="Times New Roman"/>
          <w:sz w:val="24"/>
          <w:szCs w:val="24"/>
          <w:lang w:eastAsia="hr-HR"/>
        </w:rPr>
        <w:t xml:space="preserve"> isti u cijelosti osnovan</w:t>
      </w:r>
      <w:r w:rsidR="0064016B">
        <w:rPr>
          <w:rFonts w:eastAsia="Times New Roman" w:hAnsi="Times New Roman" w:ascii="Times New Roman"/>
          <w:sz w:val="24"/>
          <w:szCs w:val="24"/>
          <w:lang w:eastAsia="hr-HR"/>
        </w:rPr>
        <w:t xml:space="preserve">, obzirom da je privremeni </w:t>
      </w:r>
      <w:r w:rsidRPr="00915E8D">
        <w:rPr>
          <w:rFonts w:eastAsia="Times New Roman" w:hAnsi="Times New Roman" w:ascii="Times New Roman"/>
          <w:sz w:val="24"/>
          <w:szCs w:val="24"/>
          <w:lang w:eastAsia="hr-HR"/>
        </w:rPr>
        <w:t>stečajni upravitelj nastanak tog troška valjano dokumentirao.</w:t>
      </w:r>
    </w:p>
    <w:p w:rsidRDefault="00DD05DB" w:rsidP="00230597" w:rsidR="00F637BB" w:rsidRPr="002B727A">
      <w:pPr>
        <w:spacing w:before="140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2B727A">
        <w:rPr>
          <w:rFonts w:cstheme="minorBidi" w:eastAsiaTheme="minorHAnsi" w:hAnsi="Times New Roman" w:ascii="Times New Roman"/>
          <w:sz w:val="24"/>
          <w:szCs w:val="24"/>
        </w:rPr>
        <w:tab/>
      </w:r>
      <w:r w:rsidR="00F637BB" w:rsidRPr="002B727A">
        <w:rPr>
          <w:rFonts w:cstheme="minorBidi" w:eastAsiaTheme="minorHAnsi" w:hAnsi="Times New Roman" w:ascii="Times New Roman"/>
          <w:sz w:val="24"/>
          <w:szCs w:val="24"/>
        </w:rPr>
        <w:t>Odobreni iznos naknade stvarnih troškova</w:t>
      </w:r>
      <w:r w:rsidR="00370F94">
        <w:rPr>
          <w:rFonts w:cstheme="minorBidi" w:eastAsiaTheme="minorHAnsi" w:hAnsi="Times New Roman" w:ascii="Times New Roman"/>
          <w:sz w:val="24"/>
          <w:szCs w:val="24"/>
        </w:rPr>
        <w:t xml:space="preserve"> (</w:t>
      </w:r>
      <w:r w:rsidR="00531186">
        <w:rPr>
          <w:rFonts w:cstheme="minorBidi" w:eastAsiaTheme="minorHAnsi" w:hAnsi="Times New Roman" w:ascii="Times New Roman"/>
          <w:sz w:val="24"/>
          <w:szCs w:val="24"/>
        </w:rPr>
        <w:t>29,20 kn)</w:t>
      </w:r>
      <w:r w:rsidR="00F637BB" w:rsidRPr="002B727A">
        <w:rPr>
          <w:rFonts w:cstheme="minorBidi" w:eastAsiaTheme="minorHAnsi" w:hAnsi="Times New Roman" w:ascii="Times New Roman"/>
          <w:sz w:val="24"/>
          <w:szCs w:val="24"/>
        </w:rPr>
        <w:t xml:space="preserve"> valja uvećati za pripadajuće poreze, prireze i doprinose.</w:t>
      </w:r>
    </w:p>
    <w:p w:rsidRDefault="00F637BB" w:rsidP="00230597" w:rsidR="00F637BB" w:rsidRPr="002B727A">
      <w:pPr>
        <w:spacing w:before="14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2B727A">
        <w:rPr>
          <w:rFonts w:cstheme="minorBidi" w:eastAsiaTheme="minorHAnsi" w:hAnsi="Times New Roman" w:ascii="Times New Roman"/>
          <w:sz w:val="24"/>
          <w:szCs w:val="24"/>
        </w:rPr>
        <w:t xml:space="preserve"> Slijedom navedenog, a temeljem odredbe članka 94. SZ-a, odlučeno je kao </w:t>
      </w:r>
      <w:r w:rsidR="00531186">
        <w:rPr>
          <w:rFonts w:cstheme="minorBidi" w:eastAsiaTheme="minorHAnsi" w:hAnsi="Times New Roman" w:ascii="Times New Roman"/>
          <w:sz w:val="24"/>
          <w:szCs w:val="24"/>
        </w:rPr>
        <w:t>u izreci ovog rješenja pod točkom</w:t>
      </w:r>
      <w:r w:rsidR="005E718D">
        <w:rPr>
          <w:rFonts w:cstheme="minorBidi" w:eastAsiaTheme="minorHAnsi" w:hAnsi="Times New Roman" w:ascii="Times New Roman"/>
          <w:sz w:val="24"/>
          <w:szCs w:val="24"/>
        </w:rPr>
        <w:t xml:space="preserve"> I.</w:t>
      </w:r>
      <w:r w:rsidR="002A1049">
        <w:rPr>
          <w:rFonts w:cstheme="minorBidi" w:eastAsiaTheme="minorHAnsi" w:hAnsi="Times New Roman" w:ascii="Times New Roman"/>
          <w:sz w:val="24"/>
          <w:szCs w:val="24"/>
        </w:rPr>
        <w:t>b)</w:t>
      </w:r>
      <w:r w:rsidRPr="002B727A"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64016B" w:rsidP="00230597" w:rsidR="00F637BB" w:rsidRPr="002B727A">
      <w:pPr>
        <w:spacing w:before="14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>Temeljem odredbe članka 111. stavka</w:t>
      </w:r>
      <w:r w:rsidR="00F637BB" w:rsidRPr="002B727A">
        <w:rPr>
          <w:rFonts w:cstheme="minorBidi" w:eastAsiaTheme="minorHAnsi" w:hAnsi="Times New Roman" w:ascii="Times New Roman"/>
          <w:sz w:val="24"/>
          <w:szCs w:val="24"/>
        </w:rPr>
        <w:t xml:space="preserve"> 3. SZ-a odlučeno je kao</w:t>
      </w:r>
      <w:r w:rsidR="002A1049">
        <w:rPr>
          <w:rFonts w:cstheme="minorBidi" w:eastAsiaTheme="minorHAnsi" w:hAnsi="Times New Roman" w:ascii="Times New Roman"/>
          <w:sz w:val="24"/>
          <w:szCs w:val="24"/>
        </w:rPr>
        <w:t xml:space="preserve"> u izreci rješenja pod točkom I</w:t>
      </w:r>
      <w:r w:rsidR="00F637BB" w:rsidRPr="002B727A">
        <w:rPr>
          <w:rFonts w:cstheme="minorBidi" w:eastAsiaTheme="minorHAnsi" w:hAnsi="Times New Roman" w:ascii="Times New Roman"/>
          <w:sz w:val="24"/>
          <w:szCs w:val="24"/>
        </w:rPr>
        <w:t>I.</w:t>
      </w:r>
    </w:p>
    <w:p w:rsidRDefault="00D92035" w:rsidP="00D92035" w:rsidR="00D92035" w:rsidRPr="002B727A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 xml:space="preserve">U Splitu </w:t>
      </w:r>
      <w:r w:rsidR="008D6C41">
        <w:rPr>
          <w:rFonts w:hAnsi="Times New Roman" w:ascii="Times New Roman"/>
          <w:sz w:val="24"/>
          <w:szCs w:val="24"/>
        </w:rPr>
        <w:t>3. lipnja</w:t>
      </w:r>
      <w:r w:rsidR="0064016B">
        <w:rPr>
          <w:rFonts w:hAnsi="Times New Roman" w:ascii="Times New Roman"/>
          <w:sz w:val="24"/>
          <w:szCs w:val="24"/>
        </w:rPr>
        <w:t xml:space="preserve"> 2019.</w:t>
      </w:r>
    </w:p>
    <w:p w:rsidRDefault="00D92035" w:rsidP="00D92035" w:rsidR="00D92035" w:rsidRPr="002B727A">
      <w:pPr>
        <w:spacing w:before="200"/>
        <w:ind w:left="6480"/>
        <w:jc w:val="center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>Sutkinja</w:t>
      </w:r>
    </w:p>
    <w:p w:rsidRDefault="00D92035" w:rsidP="0094096C" w:rsidR="00BD57AF" w:rsidRPr="00BD57AF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>Ana</w:t>
      </w:r>
      <w:r w:rsidRPr="00BD57AF">
        <w:rPr>
          <w:rFonts w:hAnsi="Times New Roman" w:ascii="Times New Roman"/>
          <w:sz w:val="24"/>
          <w:szCs w:val="24"/>
        </w:rPr>
        <w:t xml:space="preserve"> Golub Gruić</w:t>
      </w:r>
      <w:r w:rsidR="00BD57AF" w:rsidRPr="00BD57AF">
        <w:rPr>
          <w:rFonts w:hAnsi="Times New Roman" w:ascii="Times New Roman"/>
          <w:sz w:val="24"/>
          <w:szCs w:val="24"/>
        </w:rPr>
        <w:t>, v.r.</w:t>
      </w:r>
    </w:p>
    <w:p w:rsidRDefault="00BD57AF" w:rsidP="008832A6" w:rsidR="00BD57AF" w:rsidRPr="00BD57AF">
      <w:pPr>
        <w:jc w:val="right"/>
        <w:rPr>
          <w:rFonts w:hAnsi="Times New Roman" w:ascii="Times New Roman"/>
          <w:sz w:val="24"/>
          <w:szCs w:val="24"/>
        </w:rPr>
      </w:pPr>
      <w:r w:rsidRPr="00BD57AF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BD57AF" w:rsidP="008832A6" w:rsidR="00BD57AF" w:rsidRPr="00BD57AF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BD57AF">
        <w:rPr>
          <w:rFonts w:hAnsi="Times New Roman" w:ascii="Times New Roman"/>
          <w:sz w:val="24"/>
          <w:szCs w:val="24"/>
        </w:rPr>
        <w:t>Ana Bosančić</w:t>
      </w:r>
    </w:p>
    <w:p w:rsidRDefault="00D92035" w:rsidP="00D92035" w:rsidR="00D92035" w:rsidRPr="002B727A">
      <w:pPr>
        <w:ind w:left="6480"/>
        <w:jc w:val="center"/>
        <w:rPr>
          <w:rFonts w:hAnsi="Times New Roman" w:ascii="Times New Roman"/>
          <w:sz w:val="24"/>
          <w:szCs w:val="24"/>
        </w:rPr>
      </w:pPr>
    </w:p>
    <w:p w:rsidRDefault="00D92035" w:rsidP="00D92035" w:rsidR="00D92035" w:rsidRPr="002B727A">
      <w:pPr>
        <w:numPr>
          <w:ilvl w:val="12"/>
          <w:numId w:val="0"/>
        </w:numPr>
        <w:jc w:val="both"/>
        <w:rPr>
          <w:rFonts w:hAnsi="Times New Roman" w:ascii="Times New Roman"/>
          <w:sz w:val="24"/>
          <w:szCs w:val="24"/>
        </w:rPr>
      </w:pPr>
    </w:p>
    <w:p w:rsidRDefault="00D92035" w:rsidP="00D92035" w:rsidR="00D92035" w:rsidRPr="002B727A">
      <w:pPr>
        <w:jc w:val="both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92035" w:rsidP="00D92035" w:rsidR="00D92035" w:rsidRPr="002B727A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D92035" w:rsidRPr="002B727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F5D" w:rsidR="00975F5D">
      <w:r>
        <w:separator/>
      </w:r>
    </w:p>
  </w:endnote>
  <w:endnote w:id="0" w:type="continuationSeparator">
    <w:p w:rsidRDefault="00975F5D" w:rsidR="00975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F5D" w:rsidR="00975F5D">
      <w:r>
        <w:separator/>
      </w:r>
    </w:p>
  </w:footnote>
  <w:footnote w:id="0" w:type="continuationSeparator">
    <w:p w:rsidRDefault="00975F5D" w:rsidR="00975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7A6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57AF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7A6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BD57AF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12552F" w:rsidP="0012552F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 w:rsidR="00531186" w:rsidRPr="00531186">
      <w:rPr>
        <w:rFonts w:hAnsi="Times New Roman" w:ascii="Times New Roman"/>
        <w:sz w:val="24"/>
        <w:szCs w:val="24"/>
      </w:rPr>
      <w:t>1100/2017-39</w:t>
    </w:r>
  </w:p>
  <w:p w:rsidRDefault="00BD57AF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BD57AF" w:rsidR="008D185E" w:rsidRPr="00265077">
    <w:pPr>
      <w:pStyle w:val="Zaglavlje"/>
      <w:rPr>
        <w:sz w:val="16"/>
        <w:szCs w:val="16"/>
      </w:rPr>
    </w:pPr>
  </w:p>
  <w:p w:rsidRDefault="00BD57AF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6C3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">
    <w:nsid w:val="0785344D"/>
    <w:multiLevelType w:val="hybridMultilevel"/>
    <w:tmpl w:val="500E9AB6"/>
    <w:lvl w:tplc="AF18973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color w:val="FF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2A6349"/>
    <w:multiLevelType w:val="hybridMultilevel"/>
    <w:tmpl w:val="52888C12"/>
    <w:lvl w:tplc="0922B736" w:ilvl="0">
      <w:start w:val="1"/>
      <w:numFmt w:val="bullet"/>
      <w:lvlText w:val=""/>
      <w:lvlJc w:val="left"/>
      <w:pPr>
        <w:ind w:hanging="360" w:left="149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12BE4957"/>
    <w:multiLevelType w:val="hybridMultilevel"/>
    <w:tmpl w:val="95508E0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179E3637"/>
    <w:multiLevelType w:val="hybridMultilevel"/>
    <w:tmpl w:val="0D224148"/>
    <w:lvl w:tplc="FD9268C6" w:ilvl="0">
      <w:start w:val="1"/>
      <w:numFmt w:val="upperRoman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5555C13"/>
    <w:multiLevelType w:val="hybridMultilevel"/>
    <w:tmpl w:val="1BE0C14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8">
    <w:nsid w:val="43EE5240"/>
    <w:multiLevelType w:val="hybridMultilevel"/>
    <w:tmpl w:val="683C664C"/>
    <w:lvl w:tplc="AAB67BD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51FC79FD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BB43023"/>
    <w:multiLevelType w:val="hybridMultilevel"/>
    <w:tmpl w:val="FB048FCE"/>
    <w:lvl w:tplc="11BCAA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7"/>
  </w:num>
  <w:num w:numId="5">
    <w:abstractNumId w:val="12"/>
  </w:num>
  <w:num w:numId="6">
    <w:abstractNumId w:val="10"/>
  </w:num>
  <w:num w:numId="7">
    <w:abstractNumId w:val="0"/>
  </w:num>
  <w:num w:numId="8">
    <w:abstractNumId w:val="2"/>
  </w:num>
  <w:num w:numId="9">
    <w:abstractNumId w:val="3"/>
  </w:num>
  <w:num w:numId="10">
    <w:abstractNumId w:val="6"/>
  </w:num>
  <w:num w:numId="11">
    <w:abstractNumId w:val="1"/>
  </w:num>
  <w:num w:numId="12">
    <w:abstractNumId w:val="4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268C2"/>
    <w:rsid w:val="000276FB"/>
    <w:rsid w:val="00030310"/>
    <w:rsid w:val="00045CEA"/>
    <w:rsid w:val="00046B50"/>
    <w:rsid w:val="000512D0"/>
    <w:rsid w:val="000D34A1"/>
    <w:rsid w:val="000D662C"/>
    <w:rsid w:val="000F1F0B"/>
    <w:rsid w:val="001032ED"/>
    <w:rsid w:val="0012552F"/>
    <w:rsid w:val="001261D9"/>
    <w:rsid w:val="00126FBD"/>
    <w:rsid w:val="00132DB4"/>
    <w:rsid w:val="00157655"/>
    <w:rsid w:val="00171FDD"/>
    <w:rsid w:val="001A391B"/>
    <w:rsid w:val="001D398C"/>
    <w:rsid w:val="001F6F45"/>
    <w:rsid w:val="00230597"/>
    <w:rsid w:val="002430CA"/>
    <w:rsid w:val="002668A5"/>
    <w:rsid w:val="00286C70"/>
    <w:rsid w:val="00287799"/>
    <w:rsid w:val="002A1049"/>
    <w:rsid w:val="002B727A"/>
    <w:rsid w:val="002E526B"/>
    <w:rsid w:val="002F4E46"/>
    <w:rsid w:val="00347663"/>
    <w:rsid w:val="00370EEF"/>
    <w:rsid w:val="00370F94"/>
    <w:rsid w:val="00377E15"/>
    <w:rsid w:val="003945EC"/>
    <w:rsid w:val="003B2AB9"/>
    <w:rsid w:val="003B7777"/>
    <w:rsid w:val="0040623E"/>
    <w:rsid w:val="0043179D"/>
    <w:rsid w:val="00433000"/>
    <w:rsid w:val="00455883"/>
    <w:rsid w:val="00465C1A"/>
    <w:rsid w:val="0047424A"/>
    <w:rsid w:val="00494F46"/>
    <w:rsid w:val="004A5AB7"/>
    <w:rsid w:val="004A7A51"/>
    <w:rsid w:val="004B19A7"/>
    <w:rsid w:val="004C42B0"/>
    <w:rsid w:val="004D198D"/>
    <w:rsid w:val="00531186"/>
    <w:rsid w:val="00531AA2"/>
    <w:rsid w:val="00542CB6"/>
    <w:rsid w:val="00543934"/>
    <w:rsid w:val="0055138A"/>
    <w:rsid w:val="005515CE"/>
    <w:rsid w:val="005528B2"/>
    <w:rsid w:val="00555B19"/>
    <w:rsid w:val="00580E68"/>
    <w:rsid w:val="00597FF3"/>
    <w:rsid w:val="005B3156"/>
    <w:rsid w:val="005B60B6"/>
    <w:rsid w:val="005D2CF3"/>
    <w:rsid w:val="005E3F65"/>
    <w:rsid w:val="005E5744"/>
    <w:rsid w:val="005E5F9C"/>
    <w:rsid w:val="005E718D"/>
    <w:rsid w:val="00605B30"/>
    <w:rsid w:val="006062CE"/>
    <w:rsid w:val="006115E6"/>
    <w:rsid w:val="006168B1"/>
    <w:rsid w:val="00636369"/>
    <w:rsid w:val="0064016B"/>
    <w:rsid w:val="00645956"/>
    <w:rsid w:val="00651F98"/>
    <w:rsid w:val="006535EE"/>
    <w:rsid w:val="0067167F"/>
    <w:rsid w:val="00677E8E"/>
    <w:rsid w:val="00682D33"/>
    <w:rsid w:val="0068547F"/>
    <w:rsid w:val="006953D2"/>
    <w:rsid w:val="006D27DB"/>
    <w:rsid w:val="007119C6"/>
    <w:rsid w:val="007634C8"/>
    <w:rsid w:val="00764CE9"/>
    <w:rsid w:val="0079317D"/>
    <w:rsid w:val="007A753F"/>
    <w:rsid w:val="007B32F2"/>
    <w:rsid w:val="007B5D5C"/>
    <w:rsid w:val="007D3BE4"/>
    <w:rsid w:val="007E17A6"/>
    <w:rsid w:val="008003AF"/>
    <w:rsid w:val="008321AE"/>
    <w:rsid w:val="00835FC6"/>
    <w:rsid w:val="00845AD1"/>
    <w:rsid w:val="008514E9"/>
    <w:rsid w:val="00870F94"/>
    <w:rsid w:val="008761CB"/>
    <w:rsid w:val="008A569E"/>
    <w:rsid w:val="008D6C41"/>
    <w:rsid w:val="0090514A"/>
    <w:rsid w:val="00912C64"/>
    <w:rsid w:val="00926FBA"/>
    <w:rsid w:val="00934D30"/>
    <w:rsid w:val="009413B4"/>
    <w:rsid w:val="0095347E"/>
    <w:rsid w:val="00975F5D"/>
    <w:rsid w:val="00991869"/>
    <w:rsid w:val="00996389"/>
    <w:rsid w:val="009B60DE"/>
    <w:rsid w:val="009C28EC"/>
    <w:rsid w:val="009E4086"/>
    <w:rsid w:val="009E4B85"/>
    <w:rsid w:val="00A012F3"/>
    <w:rsid w:val="00A13FFE"/>
    <w:rsid w:val="00A21468"/>
    <w:rsid w:val="00A33F16"/>
    <w:rsid w:val="00A3711A"/>
    <w:rsid w:val="00A40DE3"/>
    <w:rsid w:val="00A45011"/>
    <w:rsid w:val="00A46349"/>
    <w:rsid w:val="00A91418"/>
    <w:rsid w:val="00A929AF"/>
    <w:rsid w:val="00AE0312"/>
    <w:rsid w:val="00AE0ACD"/>
    <w:rsid w:val="00AE5FD2"/>
    <w:rsid w:val="00B1425C"/>
    <w:rsid w:val="00B15F12"/>
    <w:rsid w:val="00B160E1"/>
    <w:rsid w:val="00B26539"/>
    <w:rsid w:val="00B371AF"/>
    <w:rsid w:val="00B41AB6"/>
    <w:rsid w:val="00B4666D"/>
    <w:rsid w:val="00B46AB5"/>
    <w:rsid w:val="00B46E10"/>
    <w:rsid w:val="00B86AFC"/>
    <w:rsid w:val="00B9272D"/>
    <w:rsid w:val="00B93A4E"/>
    <w:rsid w:val="00BA5C8C"/>
    <w:rsid w:val="00BB3BD5"/>
    <w:rsid w:val="00BC323B"/>
    <w:rsid w:val="00BD57AF"/>
    <w:rsid w:val="00C0115C"/>
    <w:rsid w:val="00C13508"/>
    <w:rsid w:val="00C74563"/>
    <w:rsid w:val="00C8250E"/>
    <w:rsid w:val="00C8759B"/>
    <w:rsid w:val="00C961F9"/>
    <w:rsid w:val="00CA3CE7"/>
    <w:rsid w:val="00CB7C87"/>
    <w:rsid w:val="00CC2303"/>
    <w:rsid w:val="00CC5B9A"/>
    <w:rsid w:val="00CD5DDD"/>
    <w:rsid w:val="00CE50EB"/>
    <w:rsid w:val="00CF51DE"/>
    <w:rsid w:val="00D634C2"/>
    <w:rsid w:val="00D87BD0"/>
    <w:rsid w:val="00D92035"/>
    <w:rsid w:val="00DD05DB"/>
    <w:rsid w:val="00DE2C5B"/>
    <w:rsid w:val="00DF386B"/>
    <w:rsid w:val="00E03C98"/>
    <w:rsid w:val="00E2795A"/>
    <w:rsid w:val="00E41981"/>
    <w:rsid w:val="00E426BF"/>
    <w:rsid w:val="00E5185F"/>
    <w:rsid w:val="00E51E11"/>
    <w:rsid w:val="00E53572"/>
    <w:rsid w:val="00E62630"/>
    <w:rsid w:val="00E76DE5"/>
    <w:rsid w:val="00E91F78"/>
    <w:rsid w:val="00E958D8"/>
    <w:rsid w:val="00EB177C"/>
    <w:rsid w:val="00ED1A22"/>
    <w:rsid w:val="00EF2F00"/>
    <w:rsid w:val="00F11E1F"/>
    <w:rsid w:val="00F13FB3"/>
    <w:rsid w:val="00F170E4"/>
    <w:rsid w:val="00F23B89"/>
    <w:rsid w:val="00F24B72"/>
    <w:rsid w:val="00F31C0B"/>
    <w:rsid w:val="00F52395"/>
    <w:rsid w:val="00F637BB"/>
    <w:rsid w:val="00FF30E3"/>
    <w:rsid w:val="00FF58FD"/>
    <w:rsid w:val="00FF7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D9203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D5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7A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57A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57A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57A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D9203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D5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7A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57A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57A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57A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7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7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85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93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23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svibnja 2019.</izvorni_sadrzaj>
    <derivirana_varijabla naziv="DomainObject.Predmet.DatumArhiviranja_1">8. svibnja 2019.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ožujka 2019.</izvorni_sadrzaj>
    <derivirana_varijabla naziv="DomainObject.Predmet.DatumRjesavanja_1">19. ožujka 2019.</derivirana_varijabla>
  </DomainObject.Predmet.DatumRjesavanja>
  <DomainObject.Predmet.DatumRokaCuvanja>
    <izvorni_sadrzaj>5. travnja 2079.</izvorni_sadrzaj>
    <derivirana_varijabla naziv="DomainObject.Predmet.DatumRokaCuvanja_1">5. travnja 2079.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2019.</izvorni_sadrzaj>
    <derivirana_varijabla naziv="DomainObject.Predmet.DatumZatvaranja_1">8. svibnja 2019.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hr.ibm.icms.common.model.sluzbeneosobe.Referada@3a5c3a5c[id=125, dbStatus=null, naziv=Referada 11, oznaka=null, sudac=null] &lt;-hr.ibm.icms.common.model.sluzbeneosobe.Referada@3a5c3a5c[status dodjele: =false]</izvorni_sadrzaj>
    <derivirana_varijabla naziv="DomainObject.Predmet.MjestoCuvanja_1">hr.ibm.icms.common.model.sluzbeneosobe.Referada@3a5c3a5c[id=125, dbStatus=null, naziv=Referada 11, oznaka=null, sudac=null] &lt;-hr.ibm.icms.common.model.sluzbeneosobe.Referada@3a5c3a5c[status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St-1100/2017</izvorni_sadrzaj>
    <derivirana_varijabla naziv="DomainObject.Predmet.OznakaBroj_1">St-1100/2017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AQUA SAPIENS jednostavno društvo s ograničenom odgovornošću za trgovinu i usluge</izvorni_sadrzaj>
    <derivirana_varijabla naziv="DomainObject.Predmet.ProtustrankaFormated_1">  AQUA SAPIENS jednostavno društvo s ograničenom odgovornošću za trgovinu i usluge</derivirana_varijabla>
  </DomainObject.Predmet.ProtustrankaFormated>
  <DomainObject.Predmet.ProtustrankaFormatedOIB>
    <izvorni_sadrzaj>  AQUA SAPIENS jednostavno društvo s ograničenom odgovornošću za trgovinu i usluge, OIB 19712031043</izvorni_sadrzaj>
    <derivirana_varijabla naziv="DomainObject.Predmet.ProtustrankaFormatedOIB_1">  AQUA SAPIENS jednostavno društvo s ograničenom odgovornošću za trgovinu i usluge, OIB 19712031043</derivirana_varijabla>
  </DomainObject.Predmet.ProtustrankaFormatedOIB>
  <DomainObject.Predmet.ProtustrankaFormatedWithAdress>
    <izvorni_sadrzaj> AQUA SAPIENS jednostavno društvo s ograničenom odgovornošću za trgovinu i usluge, Matije Gupca 1, 21000 Split</izvorni_sadrzaj>
    <derivirana_varijabla naziv="DomainObject.Predmet.ProtustrankaFormatedWithAdress_1"> AQUA SAPIENS jednostavno društvo s ograničenom odgovornošću za trgovinu i usluge, Matije Gupca 1, 21000 Split</derivirana_varijabla>
  </DomainObject.Predmet.ProtustrankaFormatedWithAdress>
  <DomainObject.Predmet.ProtustrankaFormatedWithAdressOIB>
    <izvorni_sadrzaj> AQUA SAPIENS jednostavno društvo s ograničenom odgovornošću za trgovinu i usluge, OIB 19712031043, Matije Gupca 1, 21000 Split</izvorni_sadrzaj>
    <derivirana_varijabla naziv="DomainObject.Predmet.ProtustrankaFormatedWithAdressOIB_1"> AQUA SAPIENS jednostavno društvo s ograničenom odgovornošću za trgovinu i usluge, OIB 19712031043, Matije Gupca 1, 21000 Split</derivirana_varijabla>
  </DomainObject.Predmet.ProtustrankaFormatedWithAdressOIB>
  <DomainObject.Predmet.ProtustrankaWithAdress>
    <izvorni_sadrzaj>AQUA SAPIENS jednostavno društvo s ograničenom odgovornošću za trgovinu i usluge Matije Gupca 1, 21000 Split</izvorni_sadrzaj>
    <derivirana_varijabla naziv="DomainObject.Predmet.ProtustrankaWithAdress_1">AQUA SAPIENS jednostavno društvo s ograničenom odgovornošću za trgovinu i usluge Matije Gupca 1, 21000 Split</derivirana_varijabla>
  </DomainObject.Predmet.ProtustrankaWithAdress>
  <DomainObject.Predmet.ProtustrankaWithAdressOIB>
    <izvorni_sadrzaj>AQUA SAPIENS jednostavno društvo s ograničenom odgovornošću za trgovinu i usluge, OIB 19712031043, Matije Gupca 1, 21000 Split</izvorni_sadrzaj>
    <derivirana_varijabla naziv="DomainObject.Predmet.ProtustrankaWithAdressOIB_1">AQUA SAPIENS jednostavno društvo s ograničenom odgovornošću za trgovinu i usluge, OIB 19712031043, Matije Gupca 1, 21000 Split</derivirana_varijabla>
  </DomainObject.Predmet.ProtustrankaWithAdressOIB>
  <DomainObject.Predmet.ProtustrankaNazivFormated>
    <izvorni_sadrzaj>AQUA SAPIENS jednostavno društvo s ograničenom odgovornošću za trgovinu i usluge</izvorni_sadrzaj>
    <derivirana_varijabla naziv="DomainObject.Predmet.ProtustrankaNazivFormated_1">AQUA SAPIENS jednostavno društvo s ograničenom odgovornošću za trgovinu i usluge</derivirana_varijabla>
  </DomainObject.Predmet.ProtustrankaNazivFormated>
  <DomainObject.Predmet.ProtustrankaNazivFormatedOIB>
    <izvorni_sadrzaj>AQUA SAPIENS jednostavno društvo s ograničenom odgovornošću za trgovinu i usluge, OIB 19712031043</izvorni_sadrzaj>
    <derivirana_varijabla naziv="DomainObject.Predmet.ProtustrankaNazivFormatedOIB_1">AQUA SAPIENS jednostavno društvo s ograničenom odgovornošću za trgovinu i usluge, OIB 19712031043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40487.10</izvorni_sadrzaj>
    <derivirana_varijabla naziv="DomainObject.Predmet.TrenutnaVrijednost_1">40487.10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AQUA SAPIENS jednostavno društvo s ograničenom odgovornošću za trgovinu i usluge</item>
    </izvorni_sadrzaj>
    <derivirana_varijabla naziv="DomainObject.Predmet.ProtuStrankaListFormated_1">
      <item>AQUA SAPIENS jednostavno društvo s ograničenom odgovornošću za trgovinu i usluge</item>
    </derivirana_varijabla>
  </DomainObject.Predmet.ProtuStrankaListFormated>
  <DomainObject.Predmet.ProtuStrankaListFormatedOIB>
    <izvorni_sadrzaj>
      <item>AQUA SAPIENS jednostavno društvo s ograničenom odgovornošću za trgovinu i usluge, OIB 19712031043</item>
    </izvorni_sadrzaj>
    <derivirana_varijabla naziv="DomainObject.Predmet.ProtuStrankaListFormatedOIB_1">
      <item>AQUA SAPIENS jednostavno društvo s ograničenom odgovornošću za trgovinu i usluge, OIB 19712031043</item>
    </derivirana_varijabla>
  </DomainObject.Predmet.ProtuStrankaListFormatedOIB>
  <DomainObject.Predmet.ProtuStrankaListFormatedWithAdress>
    <izvorni_sadrzaj>
      <item>AQUA SAPIENS jednostavno društvo s ograničenom odgovornošću za trgovinu i usluge, Matije Gupca 1, 21000 Split</item>
    </izvorni_sadrzaj>
    <derivirana_varijabla naziv="DomainObject.Predmet.ProtuStrankaListFormatedWithAdress_1">
      <item>AQUA SAPIENS jednostavno društvo s ograničenom odgovornošću za trgovinu i usluge, Matije Gupca 1, 21000 Split</item>
    </derivirana_varijabla>
  </DomainObject.Predmet.ProtuStrankaListFormatedWithAdress>
  <DomainObject.Predmet.ProtuStrankaListFormatedWithAdressOIB>
    <izvorni_sadrzaj>
      <item>AQUA SAPIENS jednostavno društvo s ograničenom odgovornošću za trgovinu i usluge, OIB 19712031043, Matije Gupca 1, 21000 Split</item>
    </izvorni_sadrzaj>
    <derivirana_varijabla naziv="DomainObject.Predmet.ProtuStrankaListFormatedWithAdressOIB_1">
      <item>AQUA SAPIENS jednostavno društvo s ograničenom odgovornošću za trgovinu i usluge, OIB 19712031043, Matije Gupca 1, 21000 Split</item>
    </derivirana_varijabla>
  </DomainObject.Predmet.ProtuStrankaListFormatedWithAdressOIB>
  <DomainObject.Predmet.ProtuStrankaListNazivFormated>
    <izvorni_sadrzaj>
      <item>AQUA SAPIENS jednostavno društvo s ograničenom odgovornošću za trgovinu i usluge</item>
    </izvorni_sadrzaj>
    <derivirana_varijabla naziv="DomainObject.Predmet.ProtuStrankaListNazivFormated_1">
      <item>AQUA SAPIENS jednostavno društvo s ograničenom odgovornošću za trgovinu i usluge</item>
    </derivirana_varijabla>
  </DomainObject.Predmet.ProtuStrankaListNazivFormated>
  <DomainObject.Predmet.ProtuStrankaListNazivFormatedOIB>
    <izvorni_sadrzaj>
      <item>AQUA SAPIENS jednostavno društvo s ograničenom odgovornošću za trgovinu i usluge, OIB 19712031043</item>
    </izvorni_sadrzaj>
    <derivirana_varijabla naziv="DomainObject.Predmet.ProtuStrankaListNazivFormatedOIB_1">
      <item>AQUA SAPIENS jednostavno društvo s ograničenom odgovornošću za trgovinu i usluge, OIB 19712031043</item>
    </derivirana_varijabla>
  </DomainObject.Predmet.ProtuStrankaListNazivFormatedOIB>
  <DomainObject.Predmet.OstaliListFormated>
    <izvorni_sadrzaj>
      <item>Nikša Savin</item>
    </izvorni_sadrzaj>
    <derivirana_varijabla naziv="DomainObject.Predmet.OstaliListFormated_1">
      <item>Nikša Savin</item>
    </derivirana_varijabla>
  </DomainObject.Predmet.OstaliListFormated>
  <DomainObject.Predmet.OstaliListFormatedOIB>
    <izvorni_sadrzaj>
      <item>Nikša Savin, OIB 01303109090</item>
    </izvorni_sadrzaj>
    <derivirana_varijabla naziv="DomainObject.Predmet.OstaliListFormatedOIB_1">
      <item>Nikša Savin, OIB 01303109090</item>
    </derivirana_varijabla>
  </DomainObject.Predmet.OstaliListFormatedOIB>
  <DomainObject.Predmet.OstaliListFormatedWithAdress>
    <izvorni_sadrzaj>
      <item>Nikša Savin, Matije Gupca 1, 21000 Split</item>
    </izvorni_sadrzaj>
    <derivirana_varijabla naziv="DomainObject.Predmet.OstaliListFormatedWithAdress_1">
      <item>Nikša Savin, Matije Gupca 1, 21000 Split</item>
    </derivirana_varijabla>
  </DomainObject.Predmet.OstaliListFormatedWithAdress>
  <DomainObject.Predmet.OstaliListFormatedWithAdressOIB>
    <izvorni_sadrzaj>
      <item>Nikša Savin, OIB 01303109090, Matije Gupca 1, 21000 Split</item>
    </izvorni_sadrzaj>
    <derivirana_varijabla naziv="DomainObject.Predmet.OstaliListFormatedWithAdressOIB_1">
      <item>Nikša Savin, OIB 01303109090, Matije Gupca 1, 21000 Split</item>
    </derivirana_varijabla>
  </DomainObject.Predmet.OstaliListFormatedWithAdressOIB>
  <DomainObject.Predmet.OstaliListNazivFormated>
    <izvorni_sadrzaj>
      <item>Nikša Savin</item>
    </izvorni_sadrzaj>
    <derivirana_varijabla naziv="DomainObject.Predmet.OstaliListNazivFormated_1">
      <item>Nikša Savin</item>
    </derivirana_varijabla>
  </DomainObject.Predmet.OstaliListNazivFormated>
  <DomainObject.Predmet.OstaliListNazivFormatedOIB>
    <izvorni_sadrzaj>
      <item>Nikša Savin, OIB 01303109090</item>
    </izvorni_sadrzaj>
    <derivirana_varijabla naziv="DomainObject.Predmet.OstaliListNazivFormatedOIB_1">
      <item>Nikša Savin, OIB 01303109090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AQUA SAPIENS jednostavno društvo s ograničenom odgovornošću za trgovinu i usluge</izvorni_sadrzaj>
    <derivirana_varijabla naziv="DomainObject.Predmet.ProtustrankaIDrugi_1">AQUA SAPIENS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AQUA SAPIENS jednostavno društvo s ograničenom odgovornošću za trgovinu i usluge, OIB 19712031043, Matije Gupca 1, 21000 Split</izvorni_sadrzaj>
    <derivirana_varijabla naziv="DomainObject.Predmet.ProtustrankaIDrugiAdressOIB_1">AQUA SAPIENS jednostavno društvo s ograničenom odgovornošću za trgovinu i usluge, OIB 19712031043, Matije Gupca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2019.</izvorni_sadrzaj>
    <derivirana_varijabla naziv="DomainObject.Predmet.OdlukaRjesenje.DatumDonosenjaOdluke_1">19. ožujka 2019.</derivirana_varijabla>
  </DomainObject.Predmet.OdlukaRjesenje.DatumDonosenjaOdluke>
  <DomainObject.Predmet.OdlukaRjesenje.DatumPravomocnosti>
    <izvorni_sadrzaj>5. travnja 2019.</izvorni_sadrzaj>
    <derivirana_varijabla naziv="DomainObject.Predmet.OdlukaRjesenje.DatumPravomocnosti_1">5. travnja 2019.</derivirana_varijabla>
  </DomainObject.Predmet.OdlukaRjesenje.DatumPravomocnosti>
  <DomainObject.Predmet.OdlukaRjesenje.Oznaka>
    <izvorni_sadrzaj>St-1100/2017-29</izvorni_sadrzaj>
    <derivirana_varijabla naziv="DomainObject.Predmet.OdlukaRjesenje.Oznaka_1">St-1100/2017-29</derivirana_varijabla>
  </DomainObject.Predmet.OdlukaRjesenje.Oznaka>
  <DomainObject.Predmet.SudioniciListNaziv>
    <izvorni_sadrzaj>
      <item>AQUA SAPIENS jednostavno društvo s ograničenom odgovornošću za trgovinu i usluge</item>
      <item>FINANCIJSKA AGENCIJA, RC SPLIT</item>
      <item>Nikša Savin</item>
    </izvorni_sadrzaj>
    <derivirana_varijabla naziv="DomainObject.Predmet.SudioniciListNaziv_1">
      <item>AQUA SAPIENS jednostavno društvo s ograničenom odgovornošću za trgovinu i usluge</item>
      <item>FINANCIJSKA AGENCIJA, RC SPLIT</item>
      <item>Nikša Savin</item>
    </derivirana_varijabla>
  </DomainObject.Predmet.SudioniciListNaziv>
  <DomainObject.Predmet.SudioniciListAdressOIB>
    <izvorni_sadrzaj>
      <item>AQUA SAPIENS jednostavno društvo s ograničenom odgovornošću za trgovinu i usluge, OIB 19712031043, Matije Gupca 1,21000 Split</item>
      <item>FINANCIJSKA AGENCIJA, RC SPLIT, OIB 85821130368, Mažuranićevo šetalište 24 b,21000 Split</item>
      <item>Nikša Savin, OIB 01303109090, Matije Gupca 1,21000 Split</item>
    </izvorni_sadrzaj>
    <derivirana_varijabla naziv="DomainObject.Predmet.SudioniciListAdressOIB_1">
      <item>AQUA SAPIENS jednostavno društvo s ograničenom odgovornošću za trgovinu i usluge, OIB 19712031043, Matije Gupca 1,21000 Split</item>
      <item>FINANCIJSKA AGENCIJA, RC SPLIT, OIB 85821130368, Mažuranićevo šetalište 24 b,21000 Split</item>
      <item>Nikša Savin, OIB 01303109090, Matije Gupca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19712031043</item>
      <item>, OIB 85821130368</item>
      <item>, OIB 01303109090</item>
    </izvorni_sadrzaj>
    <derivirana_varijabla naziv="DomainObject.Predmet.SudioniciListNazivOIB_1">
      <item>, OIB 19712031043</item>
      <item>, OIB 85821130368</item>
      <item>, OIB 01303109090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St-1100/2017-36</izvorni_sadrzaj>
    <derivirana_varijabla naziv="DomainObject.PredzadnjaOdlukaIzPredmeta.Oznaka_1">St-1100/2017-36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5149D-016C-409D-9361-DED8F91B0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844</properties:Words>
  <properties:Characters>4781</properties:Characters>
  <properties:Lines>98</properties:Lines>
  <properties:Paragraphs>34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2018-10-15T12:32:00Z</dcterms:created>
  <dc:creator>Ana Golub Gruić</dc:creator>
  <cp:lastModifiedBy>Ana Golub Gruić</cp:lastModifiedBy>
  <cp:lastPrinted>2019-06-03T12:30:00Z</cp:lastPrinted>
  <dcterms:modified xmlns:xsi="http://www.w3.org/2001/XMLSchema-instance" xsi:type="dcterms:W3CDTF">2019-06-03T12:30:00Z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određivanje nagrade stečajnom upravitelju (St-1100-2017 Rješenje - nagrada i naknada troškova privremenom Bijelić.docx)</vt:lpwstr>
  </prop:property>
  <prop:property name="CC_coloring" pid="5" fmtid="{D5CDD505-2E9C-101B-9397-08002B2CF9AE}">
    <vt:bool>false</vt:bool>
  </prop:property>
</prop:Properties>
</file>