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5016" w14:paraId="6905016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5B52BD">
        <w:rPr>
          <w:b/>
        </w:rPr>
        <w:t>796</w:t>
      </w:r>
      <w:r w:rsidR="00227BE6" w:rsidRPr="00227BE6">
        <w:rPr>
          <w:b/>
        </w:rPr>
        <w:t>/201</w:t>
      </w:r>
      <w:r w:rsidR="005B52BD">
        <w:rPr>
          <w:b/>
        </w:rPr>
        <w:t>7</w:t>
      </w:r>
      <w:r w:rsidR="005B10DF">
        <w:rPr>
          <w:b/>
        </w:rPr>
        <w:t xml:space="preserve"> 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B52BD" w:rsidRPr="005B52BD">
        <w:t>RK LINE, d.o.o., Krešimirova 10, Podstrana, OIB: 34874739402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B52BD" w:rsidRPr="005B52BD">
        <w:t>RK LINE, d.o.o., Krešimirova 10, 21311 Podstrana, OIB: 34874739402</w:t>
      </w:r>
      <w:r w:rsidR="005B52BD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5B52BD">
        <w:t>796</w:t>
      </w:r>
      <w:r w:rsidR="005A5C16">
        <w:t>201</w:t>
      </w:r>
      <w:r w:rsidR="005B52BD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5B52BD">
        <w:t>796</w:t>
      </w:r>
      <w:r w:rsidR="005A5C16">
        <w:t>/</w:t>
      </w:r>
      <w:r w:rsidR="005577B3">
        <w:t>20</w:t>
      </w:r>
      <w:r w:rsidR="005A5C16">
        <w:t>1</w:t>
      </w:r>
      <w:r w:rsidR="005B52BD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5B52BD" w:rsidP="005B10DF" w:rsidR="005B10DF">
      <w:pPr>
        <w:ind w:firstLine="708"/>
        <w:jc w:val="both"/>
      </w:pPr>
      <w:r w:rsidRPr="005B52BD">
        <w:t>Predlagatelj Financijska agencija je prijedlogom predložio otvaranje stečajnog postupka nad dužnikom RK LINE, d.o.o., Krešimirova 10, 21311 Podstrana, OIB: 34874739402. U prijedlogu se u bitnome navodi da temeljem čl. 110. st. 1. SZ-a podnosi prijedlog, te da na dan 02.08.2017.g. dužnik ima u očevidniku redoslijeda osnova za plaćanje evidentirane osnove za plaćanje u neprekinutom razdoblju od 120 dana u ukupnom iznosu od 18.718,47 kuna u koji iznos je uračunata kamata i naknada predlagatelja za provedbu ovrhe na novčanim sredstvima. Navodi se da dužnik ima 1 zaposlenog, te da ima otvoren račun kod Privredne banke d.d.</w:t>
      </w:r>
    </w:p>
    <w:p w:rsidRDefault="005B52BD" w:rsidP="005B10DF" w:rsidR="005B52BD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A31CE3">
        <w:t xml:space="preserve">je </w:t>
      </w:r>
      <w:r w:rsidR="005B52BD">
        <w:t>naveo da se ne protivi otvaranju stečaja, da priznaje postojanje stečajnog razloga, da dužnik ne posluje i da nema nikakve imovine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</w:t>
      </w:r>
      <w:r w:rsidR="005B52BD">
        <w:t>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5B10DF">
        <w:t xml:space="preserve">Iz uvjerenja Centra za vozila Hrvatske d.d. (l.s. </w:t>
      </w:r>
      <w:r w:rsidR="005B52BD">
        <w:t>1</w:t>
      </w:r>
      <w:r w:rsidR="005B10DF">
        <w:t xml:space="preserve">8) proizlazi da dužnik nije evidentiran kao vlasnik vozila.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5B52BD">
        <w:t>16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5B52BD">
        <w:t>456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F0F8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B52BD">
      <w:rPr>
        <w:rFonts w:hAnsi="Book Antiqua" w:ascii="Book Antiqua"/>
        <w:b/>
        <w:sz w:val="20"/>
        <w:szCs w:val="20"/>
      </w:rPr>
      <w:t>796</w:t>
    </w:r>
    <w:r w:rsidR="005A5C16">
      <w:rPr>
        <w:rFonts w:hAnsi="Book Antiqua" w:ascii="Book Antiqua"/>
        <w:b/>
        <w:sz w:val="20"/>
        <w:szCs w:val="20"/>
      </w:rPr>
      <w:t>/201</w:t>
    </w:r>
    <w:r w:rsidR="005B52BD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0DF"/>
    <w:rsid w:val="005B19FA"/>
    <w:rsid w:val="005B52BD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0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F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F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F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F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0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F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F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F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F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- 1 zaposleni</izvorni_sadrzaj>
    <derivirana_varijabla naziv="DomainObject.Predmet.Opis_1">Prijedlog za otvaranje stečajnog postupka (čl. 110 SZ-a)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RK LINE, d.o.o. za promidžbu</izvorni_sadrzaj>
    <derivirana_varijabla naziv="DomainObject.Predmet.ProtustrankaFormated_1">  RK LINE, d.o.o. za promidžbu</derivirana_varijabla>
  </DomainObject.Predmet.ProtustrankaFormated>
  <DomainObject.Predmet.ProtustrankaFormatedOIB>
    <izvorni_sadrzaj>  RK LINE, d.o.o. za promidžbu, OIB 34874739402</izvorni_sadrzaj>
    <derivirana_varijabla naziv="DomainObject.Predmet.ProtustrankaFormatedOIB_1">  RK LINE, d.o.o. za promidžbu, OIB 34874739402</derivirana_varijabla>
  </DomainObject.Predmet.ProtustrankaFormatedOIB>
  <DomainObject.Predmet.ProtustrankaFormatedWithAdress>
    <izvorni_sadrzaj> RK LINE, d.o.o. za promidžbu, Krešimirova 10, 21311 Podstrana</izvorni_sadrzaj>
    <derivirana_varijabla naziv="DomainObject.Predmet.ProtustrankaFormatedWithAdress_1"> RK LINE, d.o.o. za promidžbu, Krešimirova 10, 21311 Podstrana</derivirana_varijabla>
  </DomainObject.Predmet.ProtustrankaFormatedWithAdress>
  <DomainObject.Predmet.ProtustrankaFormatedWithAdressOIB>
    <izvorni_sadrzaj> RK LINE, d.o.o. za promidžbu, OIB 34874739402, Krešimirova 10, 21311 Podstrana</izvorni_sadrzaj>
    <derivirana_varijabla naziv="DomainObject.Predmet.ProtustrankaFormatedWithAdressOIB_1"> RK LINE, d.o.o. za promidžbu, OIB 34874739402, Krešimirova 10, 21311 Podstrana</derivirana_varijabla>
  </DomainObject.Predmet.ProtustrankaFormatedWithAdressOIB>
  <DomainObject.Predmet.ProtustrankaWithAdress>
    <izvorni_sadrzaj>RK LINE, d.o.o. za promidžbu Krešimirova 10, 21311 Podstrana</izvorni_sadrzaj>
    <derivirana_varijabla naziv="DomainObject.Predmet.ProtustrankaWithAdress_1">RK LINE, d.o.o. za promidžbu Krešimirova 10, 21311 Podstrana</derivirana_varijabla>
  </DomainObject.Predmet.ProtustrankaWithAdress>
  <DomainObject.Predmet.ProtustrankaWithAdressOIB>
    <izvorni_sadrzaj>RK LINE, d.o.o. za promidžbu, OIB 34874739402, Krešimirova 10, 21311 Podstrana</izvorni_sadrzaj>
    <derivirana_varijabla naziv="DomainObject.Predmet.ProtustrankaWithAdressOIB_1">RK LINE, d.o.o. za promidžbu, OIB 34874739402, Krešimirova 10, 21311 Podstrana</derivirana_varijabla>
  </DomainObject.Predmet.ProtustrankaWithAdressOIB>
  <DomainObject.Predmet.ProtustrankaNazivFormated>
    <izvorni_sadrzaj>RK LINE, d.o.o. za promidžbu</izvorni_sadrzaj>
    <derivirana_varijabla naziv="DomainObject.Predmet.ProtustrankaNazivFormated_1">RK LINE, d.o.o. za promidžbu</derivirana_varijabla>
  </DomainObject.Predmet.ProtustrankaNazivFormated>
  <DomainObject.Predmet.ProtustrankaNazivFormatedOIB>
    <izvorni_sadrzaj>RK LINE, d.o.o. za promidžbu, OIB 34874739402</izvorni_sadrzaj>
    <derivirana_varijabla naziv="DomainObject.Predmet.ProtustrankaNazivFormatedOIB_1">RK LINE, d.o.o. za promidžbu, OIB 34874739402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18718.47</izvorni_sadrzaj>
    <derivirana_varijabla naziv="DomainObject.Predmet.TrenutnaVrijednost_1">18718.47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RK LINE, d.o.o. za promidžbu</item>
    </izvorni_sadrzaj>
    <derivirana_varijabla naziv="DomainObject.Predmet.ProtuStrankaListFormated_1">
      <item>RK LINE, d.o.o. za promidžbu</item>
    </derivirana_varijabla>
  </DomainObject.Predmet.ProtuStrankaListFormated>
  <DomainObject.Predmet.ProtuStrankaListFormatedOIB>
    <izvorni_sadrzaj>
      <item>RK LINE, d.o.o. za promidžbu, OIB 34874739402</item>
    </izvorni_sadrzaj>
    <derivirana_varijabla naziv="DomainObject.Predmet.ProtuStrankaListFormatedOIB_1">
      <item>RK LINE, d.o.o. za promidžbu, OIB 34874739402</item>
    </derivirana_varijabla>
  </DomainObject.Predmet.ProtuStrankaListFormatedOIB>
  <DomainObject.Predmet.ProtuStrankaListFormatedWithAdress>
    <izvorni_sadrzaj>
      <item>RK LINE, d.o.o. za promidžbu, Krešimirova 10, 21311 Podstrana</item>
    </izvorni_sadrzaj>
    <derivirana_varijabla naziv="DomainObject.Predmet.ProtuStrankaListFormatedWithAdress_1">
      <item>RK LINE, d.o.o. za promidžbu, Krešimirova 10, 21311 Podstrana</item>
    </derivirana_varijabla>
  </DomainObject.Predmet.ProtuStrankaListFormatedWithAdress>
  <DomainObject.Predmet.ProtuStrankaListFormatedWithAdressOIB>
    <izvorni_sadrzaj>
      <item>RK LINE, d.o.o. za promidžbu, OIB 34874739402, Krešimirova 10, 21311 Podstrana</item>
    </izvorni_sadrzaj>
    <derivirana_varijabla naziv="DomainObject.Predmet.ProtuStrankaListFormatedWithAdressOIB_1">
      <item>RK LINE, d.o.o. za promidžbu, OIB 34874739402, Krešimirova 10, 21311 Podstrana</item>
    </derivirana_varijabla>
  </DomainObject.Predmet.ProtuStrankaListFormatedWithAdressOIB>
  <DomainObject.Predmet.ProtuStrankaListNazivFormated>
    <izvorni_sadrzaj>
      <item>RK LINE, d.o.o. za promidžbu</item>
    </izvorni_sadrzaj>
    <derivirana_varijabla naziv="DomainObject.Predmet.ProtuStrankaListNazivFormated_1">
      <item>RK LINE, d.o.o. za promidžbu</item>
    </derivirana_varijabla>
  </DomainObject.Predmet.ProtuStrankaListNazivFormated>
  <DomainObject.Predmet.ProtuStrankaListNazivFormatedOIB>
    <izvorni_sadrzaj>
      <item>RK LINE, d.o.o. za promidžbu, OIB 34874739402</item>
    </izvorni_sadrzaj>
    <derivirana_varijabla naziv="DomainObject.Predmet.ProtuStrankaListNazivFormatedOIB_1">
      <item>RK LINE, d.o.o. za promidžbu, OIB 34874739402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RK LINE, d.o.o. za promidžbu</izvorni_sadrzaj>
    <derivirana_varijabla naziv="DomainObject.Predmet.ProtustrankaIDrugi_1">RK LINE, 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RK LINE, d.o.o. za promidžbu, OIB 34874739402, Krešimirova 10, 21311 Podstrana</izvorni_sadrzaj>
    <derivirana_varijabla naziv="DomainObject.Predmet.ProtustrankaIDrugiAdressOIB_1">RK LINE, d.o.o. za promidžbu, OIB 34874739402, Krešimirova 10,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LINE, d.o.o. za promidžbu</item>
      <item>FINANCIJSKA AGENCIJA, RC SPLIT</item>
    </izvorni_sadrzaj>
    <derivirana_varijabla naziv="DomainObject.Predmet.SudioniciListNaziv_1">
      <item>RK LINE, d.o.o. za promidžbu</item>
      <item>FINANCIJSKA AGENCIJA, RC SPLIT</item>
    </derivirana_varijabla>
  </DomainObject.Predmet.SudioniciListNaziv>
  <DomainObject.Predmet.SudioniciListAdressOIB>
    <izvorni_sadrzaj>
      <item>RK LINE, d.o.o. za promidžbu, OIB 34874739402, Krešimirova 10,21311 Podstrana</item>
      <item>FINANCIJSKA AGENCIJA, RC SPLIT, OIB 85821130368, Mažuranićevo šetalište 24 b,21000 Split</item>
    </izvorni_sadrzaj>
    <derivirana_varijabla naziv="DomainObject.Predmet.SudioniciListAdressOIB_1">
      <item>RK LINE, d.o.o. za promidžbu, OIB 34874739402, Krešimirova 10,21311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34874739402</item>
      <item>, OIB 85821130368</item>
    </izvorni_sadrzaj>
    <derivirana_varijabla naziv="DomainObject.Predmet.SudioniciListNazivOIB_1">
      <item>, OIB 34874739402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A08F1-5D41-40F9-942C-94EE4FBB9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850</properties:Words>
  <properties:Characters>4721</properties:Characters>
  <properties:Lines>125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2018-07-17T10:24:00Z</dcterms:created>
  <dc:creator>Katarina Franković</dc:creator>
  <cp:lastModifiedBy>Katarina Franković</cp:lastModifiedBy>
  <cp:lastPrinted>2018-07-17T10:24:00Z</cp:lastPrinted>
  <dcterms:modified xmlns:xsi="http://www.w3.org/2001/XMLSchema-instance" xsi:type="dcterms:W3CDTF">2018-07-17T10:24:00Z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(796 -17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