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7409" w14:paraId="6e17409" w:rsidRDefault="00C961B5" w:rsidP="00C961B5" w:rsidR="00C961B5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961B5" w:rsidP="00C961B5" w:rsidR="00C961B5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C961B5" w:rsidP="00C961B5" w:rsidR="00C961B5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C961B5" w:rsidP="00C961B5" w:rsidR="00C961B5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St-492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C961B5" w:rsidP="00C961B5" w:rsidR="00C961B5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C961B5" w:rsidP="00C961B5" w:rsidR="00C961B5" w:rsidRPr="004C4B9E">
      <w:pPr>
        <w:jc w:val="both"/>
        <w:rPr>
          <w:sz w:val="23"/>
          <w:szCs w:val="23"/>
        </w:rPr>
      </w:pPr>
    </w:p>
    <w:p w:rsidRDefault="00C961B5" w:rsidP="00C961B5" w:rsidR="00C961B5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C961B5" w:rsidP="00C961B5" w:rsidR="00C961B5" w:rsidRPr="004C4B9E">
      <w:pPr>
        <w:rPr>
          <w:sz w:val="23"/>
          <w:szCs w:val="23"/>
        </w:rPr>
      </w:pPr>
    </w:p>
    <w:p w:rsidRDefault="00C961B5" w:rsidP="00C961B5" w:rsidR="00C961B5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C961B5" w:rsidP="00C961B5" w:rsidR="00C961B5" w:rsidRPr="004C4B9E">
      <w:pPr>
        <w:rPr>
          <w:sz w:val="23"/>
          <w:szCs w:val="23"/>
        </w:rPr>
      </w:pPr>
    </w:p>
    <w:p w:rsidRDefault="00C961B5" w:rsidP="00C961B5" w:rsidR="00C961B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rPr>
          <w:sz w:val="23"/>
          <w:szCs w:val="23"/>
        </w:rPr>
        <w:t>D. ALESSIO d.o.o., Umag, Juricani, Juricani 25 C, OIB: 28699238098, dana 21. ožujka 2016</w:t>
      </w:r>
      <w:r w:rsidRPr="004C4B9E">
        <w:rPr>
          <w:sz w:val="23"/>
          <w:szCs w:val="23"/>
        </w:rPr>
        <w:t xml:space="preserve">. </w:t>
      </w:r>
    </w:p>
    <w:p w:rsidRDefault="00C961B5" w:rsidP="00C961B5" w:rsidR="00C961B5" w:rsidRPr="004C4B9E">
      <w:pPr>
        <w:jc w:val="both"/>
        <w:rPr>
          <w:sz w:val="23"/>
          <w:szCs w:val="23"/>
        </w:rPr>
      </w:pPr>
    </w:p>
    <w:p w:rsidRDefault="00C961B5" w:rsidP="00C961B5" w:rsidR="00C961B5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C961B5" w:rsidP="00C961B5" w:rsidR="00C961B5">
      <w:pPr>
        <w:jc w:val="both"/>
        <w:rPr>
          <w:sz w:val="23"/>
          <w:szCs w:val="23"/>
        </w:rPr>
      </w:pPr>
    </w:p>
    <w:p w:rsidRDefault="00C961B5" w:rsidP="00C961B5" w:rsidR="00C961B5" w:rsidRPr="004C4B9E">
      <w:pPr>
        <w:jc w:val="both"/>
        <w:rPr>
          <w:sz w:val="23"/>
          <w:szCs w:val="23"/>
        </w:rPr>
      </w:pPr>
    </w:p>
    <w:p w:rsidRDefault="00C961B5" w:rsidP="00C961B5" w:rsidR="00C961B5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D. ALESSIO d.o.o., Umag, Juricani, Juricani 25 C, OIB: 28699238098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2. svibnja 2016. u 12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45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C961B5" w:rsidP="00C961B5" w:rsidR="00C961B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C961B5" w:rsidP="00C961B5" w:rsidR="00C961B5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>D. ALESSIO d.o.o., Umag, Juricani, Juricani 25 C, OIB: 28699238098</w:t>
      </w:r>
    </w:p>
    <w:p w:rsidRDefault="00C961B5" w:rsidP="00C961B5" w:rsidR="00C961B5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Damir Alessio, Umag, Ulica J. Rakovca 7/E.</w:t>
      </w:r>
    </w:p>
    <w:p w:rsidRDefault="00C961B5" w:rsidP="00C961B5" w:rsidR="00C961B5" w:rsidRPr="004040C4">
      <w:pPr>
        <w:jc w:val="both"/>
        <w:rPr>
          <w:sz w:val="23"/>
          <w:szCs w:val="23"/>
          <w:lang w:val="sv-SE"/>
        </w:rPr>
      </w:pPr>
    </w:p>
    <w:p w:rsidRDefault="00C961B5" w:rsidP="00C961B5" w:rsidR="00C961B5" w:rsidRPr="000E60A4">
      <w:pPr>
        <w:jc w:val="both"/>
        <w:rPr>
          <w:sz w:val="23"/>
          <w:szCs w:val="23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Damir Alessio, Umag, Ulica J. Rakovca 7/E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>D. ALESSIO d.o.o., Umag, Juricani, Juricani 25 C, OIB: 28699238098</w:t>
      </w:r>
      <w:r w:rsidRPr="00D10EBB">
        <w:rPr>
          <w:sz w:val="23"/>
          <w:szCs w:val="23"/>
          <w:lang w:val="sv-SE"/>
        </w:rPr>
        <w:t>.</w:t>
      </w:r>
    </w:p>
    <w:p w:rsidRDefault="00C961B5" w:rsidP="00C961B5" w:rsidR="00C961B5">
      <w:pPr>
        <w:jc w:val="both"/>
        <w:rPr>
          <w:sz w:val="23"/>
          <w:szCs w:val="23"/>
        </w:rPr>
      </w:pPr>
    </w:p>
    <w:p w:rsidRDefault="00C961B5" w:rsidP="00C961B5" w:rsidR="00C961B5" w:rsidRPr="00D10EBB">
      <w:pPr>
        <w:jc w:val="both"/>
        <w:rPr>
          <w:sz w:val="23"/>
          <w:szCs w:val="23"/>
        </w:rPr>
      </w:pPr>
    </w:p>
    <w:p w:rsidRDefault="00C961B5" w:rsidP="00C961B5" w:rsidR="00C961B5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21. ožujka 2016</w:t>
      </w:r>
      <w:r w:rsidRPr="004C4B9E">
        <w:rPr>
          <w:sz w:val="23"/>
          <w:szCs w:val="23"/>
        </w:rPr>
        <w:t>.</w:t>
      </w:r>
    </w:p>
    <w:p w:rsidRDefault="00C961B5" w:rsidP="00C961B5" w:rsidR="00C961B5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C961B5" w:rsidP="00C961B5" w:rsidR="00C961B5" w:rsidRPr="004C4B9E">
      <w:pPr>
        <w:jc w:val="center"/>
        <w:rPr>
          <w:sz w:val="23"/>
          <w:szCs w:val="23"/>
        </w:rPr>
      </w:pPr>
    </w:p>
    <w:p w:rsidRDefault="00C961B5" w:rsidP="00C961B5" w:rsidR="00C961B5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C961B5" w:rsidP="00C961B5" w:rsidR="00C961B5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  <w:r>
        <w:rPr>
          <w:sz w:val="23"/>
          <w:szCs w:val="23"/>
        </w:rPr>
        <w:t xml:space="preserve"> </w:t>
      </w:r>
    </w:p>
    <w:p w:rsidRDefault="00C961B5" w:rsidP="00C961B5" w:rsidR="00C961B5">
      <w:pPr>
        <w:jc w:val="center"/>
        <w:rPr>
          <w:sz w:val="23"/>
          <w:szCs w:val="23"/>
        </w:rPr>
      </w:pPr>
    </w:p>
    <w:p w:rsidRDefault="00C961B5" w:rsidP="00C961B5" w:rsidR="00C961B5" w:rsidRPr="004C4B9E">
      <w:pPr>
        <w:jc w:val="both"/>
        <w:rPr>
          <w:sz w:val="23"/>
          <w:szCs w:val="23"/>
        </w:rPr>
      </w:pPr>
    </w:p>
    <w:p w:rsidRDefault="00C961B5" w:rsidP="00C961B5" w:rsidR="00C961B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C961B5" w:rsidP="00C961B5" w:rsidR="00C961B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C961B5" w:rsidP="00C961B5" w:rsidR="00C961B5" w:rsidRPr="004C4B9E">
      <w:pPr>
        <w:jc w:val="both"/>
        <w:rPr>
          <w:sz w:val="23"/>
          <w:szCs w:val="23"/>
        </w:rPr>
      </w:pPr>
    </w:p>
    <w:p w:rsidRDefault="00C961B5" w:rsidP="00C961B5" w:rsidR="00C961B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C961B5" w:rsidP="00C961B5" w:rsidR="00C961B5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C961B5" w:rsidP="00C961B5" w:rsidR="00C961B5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D. ALESSIO d.o.o., Umag, Juricani, Juricani 25 C</w:t>
      </w:r>
    </w:p>
    <w:p w:rsidRDefault="00C961B5" w:rsidP="00C961B5" w:rsidR="00C961B5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Damir Alessio, Umag, Ulica J. Rakovca 7/E</w:t>
      </w:r>
    </w:p>
    <w:p w:rsidRDefault="00C961B5" w:rsidP="00C961B5" w:rsidR="00C961B5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AC5F0A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F0A" w:rsidR="00000000">
      <w:r>
        <w:separator/>
      </w:r>
    </w:p>
  </w:endnote>
  <w:endnote w:id="0" w:type="continuationSeparator">
    <w:p w:rsidRDefault="00AC5F0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F0A" w:rsidR="00000000">
      <w:r>
        <w:separator/>
      </w:r>
    </w:p>
  </w:footnote>
  <w:footnote w:id="0" w:type="continuationSeparator">
    <w:p w:rsidRDefault="00AC5F0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961B5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AC5F0A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61B5"/>
    <w:rsid w:val="00554328"/>
    <w:rsid w:val="00985388"/>
    <w:rsid w:val="00AC5F0A"/>
    <w:rsid w:val="00C9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61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61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61B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1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61B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F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F0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F0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F0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F0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61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61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61B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1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61B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F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F0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F0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F0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F0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 ALESSIO d.o.o. UMAG</izvorni_sadrzaj>
    <derivirana_varijabla naziv="DomainObject.Predmet.ProtustrankaFormated_1">  D. ALESSIO d.o.o. UMAG</derivirana_varijabla>
  </DomainObject.Predmet.ProtustrankaFormated>
  <DomainObject.Predmet.ProtustrankaFormatedOIB>
    <izvorni_sadrzaj>  D. ALESSIO d.o.o. UMAG, OIB 28699238098</izvorni_sadrzaj>
    <derivirana_varijabla naziv="DomainObject.Predmet.ProtustrankaFormatedOIB_1">  D. ALESSIO d.o.o. UMAG, OIB 28699238098</derivirana_varijabla>
  </DomainObject.Predmet.ProtustrankaFormatedOIB>
  <DomainObject.Predmet.ProtustrankaFormatedWithAdress>
    <izvorni_sadrzaj> D. ALESSIO d.o.o. UMAG, Juricani, Juricani 25 C, 52470 Umag</izvorni_sadrzaj>
    <derivirana_varijabla naziv="DomainObject.Predmet.ProtustrankaFormatedWithAdress_1"> D. ALESSIO d.o.o. UMAG, Juricani, Juricani 25 C, 52470 Umag</derivirana_varijabla>
  </DomainObject.Predmet.ProtustrankaFormatedWithAdress>
  <DomainObject.Predmet.ProtustrankaFormatedWithAdressOIB>
    <izvorni_sadrzaj> D. ALESSIO d.o.o. UMAG, OIB 28699238098, Juricani, Juricani 25 C, 52470 Umag</izvorni_sadrzaj>
    <derivirana_varijabla naziv="DomainObject.Predmet.ProtustrankaFormatedWithAdressOIB_1"> D. ALESSIO d.o.o. UMAG, OIB 28699238098, Juricani, Juricani 25 C, 52470 Umag</derivirana_varijabla>
  </DomainObject.Predmet.ProtustrankaFormatedWithAdressOIB>
  <DomainObject.Predmet.ProtustrankaWithAdress>
    <izvorni_sadrzaj>D. ALESSIO d.o.o. UMAG Juricani, Juricani 25 C, 52470 Umag</izvorni_sadrzaj>
    <derivirana_varijabla naziv="DomainObject.Predmet.ProtustrankaWithAdress_1">D. ALESSIO d.o.o. UMAG Juricani, Juricani 25 C, 52470 Umag</derivirana_varijabla>
  </DomainObject.Predmet.ProtustrankaWithAdress>
  <DomainObject.Predmet.ProtustrankaWithAdressOIB>
    <izvorni_sadrzaj>D. ALESSIO d.o.o. UMAG, OIB 28699238098, Juricani, Juricani 25 C, 52470 Umag</izvorni_sadrzaj>
    <derivirana_varijabla naziv="DomainObject.Predmet.ProtustrankaWithAdressOIB_1">D. ALESSIO d.o.o. UMAG, OIB 28699238098, Juricani, Juricani 25 C, 52470 Umag</derivirana_varijabla>
  </DomainObject.Predmet.ProtustrankaWithAdressOIB>
  <DomainObject.Predmet.ProtustrankaNazivFormated>
    <izvorni_sadrzaj>D. ALESSIO d.o.o. UMAG</izvorni_sadrzaj>
    <derivirana_varijabla naziv="DomainObject.Predmet.ProtustrankaNazivFormated_1">D. ALESSIO d.o.o. UMAG</derivirana_varijabla>
  </DomainObject.Predmet.ProtustrankaNazivFormated>
  <DomainObject.Predmet.ProtustrankaNazivFormatedOIB>
    <izvorni_sadrzaj>D. ALESSIO d.o.o. UMAG, OIB 28699238098</izvorni_sadrzaj>
    <derivirana_varijabla naziv="DomainObject.Predmet.ProtustrankaNazivFormatedOIB_1">D. ALESSIO d.o.o. UMAG, OIB 28699238098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107873.57</izvorni_sadrzaj>
    <derivirana_varijabla naziv="DomainObject.Predmet.TrenutnaVrijednost_1">107873.57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ALESSIO d.o.o. UMAG</item>
    </izvorni_sadrzaj>
    <derivirana_varijabla naziv="DomainObject.Predmet.ProtuStrankaListFormated_1">
      <item>D. ALESSIO d.o.o. UMAG</item>
    </derivirana_varijabla>
  </DomainObject.Predmet.ProtuStrankaListFormated>
  <DomainObject.Predmet.ProtuStrankaListFormatedOIB>
    <izvorni_sadrzaj>
      <item>D. ALESSIO d.o.o. UMAG, OIB 28699238098</item>
    </izvorni_sadrzaj>
    <derivirana_varijabla naziv="DomainObject.Predmet.ProtuStrankaListFormatedOIB_1">
      <item>D. ALESSIO d.o.o. UMAG, OIB 28699238098</item>
    </derivirana_varijabla>
  </DomainObject.Predmet.ProtuStrankaListFormatedOIB>
  <DomainObject.Predmet.ProtuStrankaListFormatedWithAdress>
    <izvorni_sadrzaj>
      <item>D. ALESSIO d.o.o. UMAG, Juricani, Juricani 25 C, 52470 Umag</item>
    </izvorni_sadrzaj>
    <derivirana_varijabla naziv="DomainObject.Predmet.ProtuStrankaListFormatedWithAdress_1">
      <item>D. ALESSIO d.o.o. UMAG, Juricani, Juricani 25 C, 52470 Umag</item>
    </derivirana_varijabla>
  </DomainObject.Predmet.ProtuStrankaListFormatedWithAdress>
  <DomainObject.Predmet.ProtuStrankaListFormatedWithAdressOIB>
    <izvorni_sadrzaj>
      <item>D. ALESSIO d.o.o. UMAG, OIB 28699238098, Juricani, Juricani 25 C, 52470 Umag</item>
    </izvorni_sadrzaj>
    <derivirana_varijabla naziv="DomainObject.Predmet.ProtuStrankaListFormatedWithAdressOIB_1">
      <item>D. ALESSIO d.o.o. UMAG, OIB 28699238098, Juricani, Juricani 25 C, 52470 Umag</item>
    </derivirana_varijabla>
  </DomainObject.Predmet.ProtuStrankaListFormatedWithAdressOIB>
  <DomainObject.Predmet.ProtuStrankaListNazivFormated>
    <izvorni_sadrzaj>
      <item>D. ALESSIO d.o.o. UMAG</item>
    </izvorni_sadrzaj>
    <derivirana_varijabla naziv="DomainObject.Predmet.ProtuStrankaListNazivFormated_1">
      <item>D. ALESSIO d.o.o. UMAG</item>
    </derivirana_varijabla>
  </DomainObject.Predmet.ProtuStrankaListNazivFormated>
  <DomainObject.Predmet.ProtuStrankaListNazivFormatedOIB>
    <izvorni_sadrzaj>
      <item>D. ALESSIO d.o.o. UMAG, OIB 28699238098</item>
    </izvorni_sadrzaj>
    <derivirana_varijabla naziv="DomainObject.Predmet.ProtuStrankaListNazivFormatedOIB_1">
      <item>D. ALESSIO d.o.o. UMAG, OIB 28699238098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ALESSIO d.o.o. UMAG</izvorni_sadrzaj>
    <derivirana_varijabla naziv="DomainObject.Predmet.ProtustrankaIDrugi_1">D. ALESSIO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D. ALESSIO d.o.o. UMAG, OIB 28699238098, Juricani, Juricani 25 C, 52470 Umag</izvorni_sadrzaj>
    <derivirana_varijabla naziv="DomainObject.Predmet.ProtustrankaIDrugiAdressOIB_1">D. ALESSIO d.o.o. UMAG, OIB 28699238098, Juricani, Juricani 25 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ALESSIO d.o.o. UMAG</item>
    </izvorni_sadrzaj>
    <derivirana_varijabla naziv="DomainObject.Predmet.SudioniciListNaziv_1">
      <item>FINANCIJSKA AGENCIJA, RC RIJEKA, PODRUŽNICA PULA, PULA</item>
      <item>D. ALESSIO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D. ALESSIO d.o.o. UMAG, OIB 28699238098, Juricani, Juricani 25 C,52470 Umag</item>
    </izvorni_sadrzaj>
    <derivirana_varijabla naziv="DomainObject.Predmet.SudioniciListAdressOIB_1">
      <item>FINANCIJSKA AGENCIJA, RC RIJEKA, PODRUŽNICA PULA, PULA, OIB 85821130368, Ulica grada Vukovara 70,10000 Zagreb</item>
      <item>D. ALESSIO d.o.o. UMAG, OIB 28699238098, Juricani, Juricani 25 C,52470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28699238098</item>
    </izvorni_sadrzaj>
    <derivirana_varijabla naziv="DomainObject.Predmet.SudioniciListNazivOIB_1">
      <item>, OIB 85821130368</item>
      <item>, OIB 28699238098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1475</properties:Characters>
  <properties:Lines>48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2016-03-21T09:33:00Z</dcterms:created>
  <dc:creator>Jasmina Matika</dc:creator>
  <cp:lastModifiedBy>Jasmina Matika</cp:lastModifiedBy>
  <dcterms:modified xmlns:xsi="http://www.w3.org/2001/XMLSchema-instance" xsi:type="dcterms:W3CDTF">2016-03-21T09:40:00Z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