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c034" w14:paraId="9ecc03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997280">
        <w:rPr>
          <w:lang w:val="hr-HR"/>
        </w:rPr>
        <w:t>2</w:t>
      </w:r>
      <w:r w:rsidR="0080203D">
        <w:rPr>
          <w:lang w:val="hr-HR"/>
        </w:rPr>
        <w:t>39</w:t>
      </w:r>
      <w:r w:rsidR="000926F9">
        <w:rPr>
          <w:lang w:val="hr-HR"/>
        </w:rPr>
        <w:t>/2015-</w:t>
      </w:r>
      <w:r w:rsidR="0097587E">
        <w:rPr>
          <w:lang w:val="hr-HR"/>
        </w:rPr>
        <w:t>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910778">
        <w:rPr>
          <w:lang w:val="hr-HR"/>
        </w:rPr>
        <w:t xml:space="preserve"> </w:t>
      </w:r>
      <w:r w:rsidR="00874FAC">
        <w:rPr>
          <w:lang w:val="hr-HR"/>
        </w:rPr>
        <w:t xml:space="preserve">NJEŽIĆ poljoprivredna zadruga za trgovinu, proizvodnju i usluge, Velika </w:t>
      </w:r>
      <w:proofErr w:type="spellStart"/>
      <w:r w:rsidR="00874FAC">
        <w:rPr>
          <w:lang w:val="hr-HR"/>
        </w:rPr>
        <w:t>Barna</w:t>
      </w:r>
      <w:proofErr w:type="spellEnd"/>
      <w:r w:rsidR="00874FAC">
        <w:rPr>
          <w:lang w:val="hr-HR"/>
        </w:rPr>
        <w:t>, Braće Radića 32,</w:t>
      </w:r>
      <w:r w:rsidR="00DD035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5E0AB9">
        <w:rPr>
          <w:lang w:val="hr-HR"/>
        </w:rPr>
        <w:t>0100</w:t>
      </w:r>
      <w:r w:rsidR="00874FAC">
        <w:rPr>
          <w:lang w:val="hr-HR"/>
        </w:rPr>
        <w:t>64054</w:t>
      </w:r>
      <w:r w:rsidR="00FB7F79">
        <w:rPr>
          <w:lang w:val="hr-HR"/>
        </w:rPr>
        <w:t>,</w:t>
      </w:r>
      <w:r w:rsidR="00547A8D">
        <w:rPr>
          <w:lang w:val="hr-HR"/>
        </w:rPr>
        <w:t xml:space="preserve"> OIB: </w:t>
      </w:r>
      <w:r w:rsidR="00874FAC">
        <w:rPr>
          <w:lang w:val="hr-HR"/>
        </w:rPr>
        <w:t>63035307957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620DA">
        <w:rPr>
          <w:lang w:val="hr-HR"/>
        </w:rPr>
        <w:t>2</w:t>
      </w:r>
      <w:r w:rsidR="00874FAC">
        <w:rPr>
          <w:lang w:val="hr-HR"/>
        </w:rPr>
        <w:t>39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05119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029F5">
        <w:rPr>
          <w:lang w:val="hr-HR"/>
        </w:rPr>
        <w:t>34.777,00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39680A">
        <w:rPr>
          <w:lang w:val="hr-HR"/>
        </w:rPr>
        <w:t xml:space="preserve"> </w:t>
      </w:r>
      <w:r w:rsidR="002029F5">
        <w:rPr>
          <w:lang w:val="hr-HR"/>
        </w:rPr>
        <w:t xml:space="preserve">Nikola </w:t>
      </w:r>
      <w:proofErr w:type="spellStart"/>
      <w:r w:rsidR="002029F5">
        <w:rPr>
          <w:lang w:val="hr-HR"/>
        </w:rPr>
        <w:t>Nježić</w:t>
      </w:r>
      <w:proofErr w:type="spellEnd"/>
      <w:r w:rsidR="002029F5">
        <w:rPr>
          <w:lang w:val="hr-HR"/>
        </w:rPr>
        <w:t xml:space="preserve">, Velika </w:t>
      </w:r>
      <w:proofErr w:type="spellStart"/>
      <w:r w:rsidR="002029F5">
        <w:rPr>
          <w:lang w:val="hr-HR"/>
        </w:rPr>
        <w:t>Barna</w:t>
      </w:r>
      <w:proofErr w:type="spellEnd"/>
      <w:r w:rsidR="002029F5">
        <w:rPr>
          <w:lang w:val="hr-HR"/>
        </w:rPr>
        <w:t xml:space="preserve">, Braće Radića 32,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7D4CBC">
        <w:rPr>
          <w:lang w:val="hr-HR"/>
        </w:rPr>
        <w:t>23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>zakonsk</w:t>
      </w:r>
      <w:r w:rsidR="00AA3F91">
        <w:rPr>
          <w:lang w:val="hr-HR"/>
        </w:rPr>
        <w:t>o</w:t>
      </w:r>
      <w:r w:rsidR="00824690">
        <w:rPr>
          <w:lang w:val="hr-HR"/>
        </w:rPr>
        <w:t>m</w:t>
      </w:r>
      <w:r w:rsidR="00D81A66">
        <w:rPr>
          <w:lang w:val="hr-HR"/>
        </w:rPr>
        <w:t xml:space="preserve"> zastupni</w:t>
      </w:r>
      <w:r w:rsidR="00AA3F91">
        <w:rPr>
          <w:lang w:val="hr-HR"/>
        </w:rPr>
        <w:t>ku</w:t>
      </w:r>
      <w:r w:rsidR="00D81A66">
        <w:rPr>
          <w:lang w:val="hr-HR"/>
        </w:rPr>
        <w:t xml:space="preserve">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7D4CBC">
        <w:rPr>
          <w:lang w:val="hr-HR"/>
        </w:rPr>
        <w:t>23.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0B2" w:rsidR="003D30B2">
      <w:r>
        <w:separator/>
      </w:r>
    </w:p>
  </w:endnote>
  <w:endnote w:id="0" w:type="continuationSeparator">
    <w:p w:rsidRDefault="003D30B2" w:rsidR="003D3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0B2" w:rsidR="003D30B2">
      <w:r>
        <w:separator/>
      </w:r>
    </w:p>
  </w:footnote>
  <w:footnote w:id="0" w:type="continuationSeparator">
    <w:p w:rsidRDefault="003D30B2" w:rsidR="003D3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3F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46BC8"/>
    <w:rsid w:val="00046F83"/>
    <w:rsid w:val="00051197"/>
    <w:rsid w:val="00056888"/>
    <w:rsid w:val="00061220"/>
    <w:rsid w:val="00071E80"/>
    <w:rsid w:val="00080DAD"/>
    <w:rsid w:val="000926F9"/>
    <w:rsid w:val="000A28EC"/>
    <w:rsid w:val="000E2229"/>
    <w:rsid w:val="000E2494"/>
    <w:rsid w:val="0011224C"/>
    <w:rsid w:val="0011376E"/>
    <w:rsid w:val="00184DF0"/>
    <w:rsid w:val="001A552C"/>
    <w:rsid w:val="001B397D"/>
    <w:rsid w:val="001C1600"/>
    <w:rsid w:val="001D619B"/>
    <w:rsid w:val="001E5C5B"/>
    <w:rsid w:val="001E7E8B"/>
    <w:rsid w:val="001F3BB5"/>
    <w:rsid w:val="002029F5"/>
    <w:rsid w:val="002030D2"/>
    <w:rsid w:val="00230CD2"/>
    <w:rsid w:val="00253ECC"/>
    <w:rsid w:val="002609EF"/>
    <w:rsid w:val="00262A16"/>
    <w:rsid w:val="002C1150"/>
    <w:rsid w:val="0032457F"/>
    <w:rsid w:val="0033690D"/>
    <w:rsid w:val="00344BEC"/>
    <w:rsid w:val="0039680A"/>
    <w:rsid w:val="003C74AA"/>
    <w:rsid w:val="003D30B2"/>
    <w:rsid w:val="004173FB"/>
    <w:rsid w:val="00452B5C"/>
    <w:rsid w:val="004629E7"/>
    <w:rsid w:val="004B7E8E"/>
    <w:rsid w:val="004D07A7"/>
    <w:rsid w:val="004D4755"/>
    <w:rsid w:val="004E196E"/>
    <w:rsid w:val="00504309"/>
    <w:rsid w:val="0052619D"/>
    <w:rsid w:val="00547A8D"/>
    <w:rsid w:val="00580753"/>
    <w:rsid w:val="00581A55"/>
    <w:rsid w:val="005A21BE"/>
    <w:rsid w:val="005A3017"/>
    <w:rsid w:val="005A47BC"/>
    <w:rsid w:val="005A66E4"/>
    <w:rsid w:val="005E0638"/>
    <w:rsid w:val="005E0AB9"/>
    <w:rsid w:val="005E0BC4"/>
    <w:rsid w:val="005E536D"/>
    <w:rsid w:val="005F3A4E"/>
    <w:rsid w:val="00605F99"/>
    <w:rsid w:val="0060625A"/>
    <w:rsid w:val="006107FD"/>
    <w:rsid w:val="00617995"/>
    <w:rsid w:val="00634D3A"/>
    <w:rsid w:val="00674F9D"/>
    <w:rsid w:val="006767EE"/>
    <w:rsid w:val="006B32F7"/>
    <w:rsid w:val="006B43C8"/>
    <w:rsid w:val="006D6F97"/>
    <w:rsid w:val="0072748F"/>
    <w:rsid w:val="007371E3"/>
    <w:rsid w:val="007B6FF3"/>
    <w:rsid w:val="007D4CBC"/>
    <w:rsid w:val="007E27E0"/>
    <w:rsid w:val="0080203D"/>
    <w:rsid w:val="00802D78"/>
    <w:rsid w:val="00824690"/>
    <w:rsid w:val="008259B1"/>
    <w:rsid w:val="00831DA7"/>
    <w:rsid w:val="00832E31"/>
    <w:rsid w:val="00857E06"/>
    <w:rsid w:val="00874FAC"/>
    <w:rsid w:val="008750AC"/>
    <w:rsid w:val="008A217A"/>
    <w:rsid w:val="008E3248"/>
    <w:rsid w:val="008E3DB0"/>
    <w:rsid w:val="008F30B7"/>
    <w:rsid w:val="00910778"/>
    <w:rsid w:val="009550FD"/>
    <w:rsid w:val="00973B43"/>
    <w:rsid w:val="0097587E"/>
    <w:rsid w:val="00985844"/>
    <w:rsid w:val="00997280"/>
    <w:rsid w:val="009A6133"/>
    <w:rsid w:val="009B1434"/>
    <w:rsid w:val="009B3802"/>
    <w:rsid w:val="009D597D"/>
    <w:rsid w:val="009F1B25"/>
    <w:rsid w:val="00A235C6"/>
    <w:rsid w:val="00A475FF"/>
    <w:rsid w:val="00A56326"/>
    <w:rsid w:val="00A834BB"/>
    <w:rsid w:val="00A92F8A"/>
    <w:rsid w:val="00AA3F91"/>
    <w:rsid w:val="00AB4255"/>
    <w:rsid w:val="00AB53A6"/>
    <w:rsid w:val="00AC0BD1"/>
    <w:rsid w:val="00AE0D1A"/>
    <w:rsid w:val="00B1124B"/>
    <w:rsid w:val="00B14690"/>
    <w:rsid w:val="00B17986"/>
    <w:rsid w:val="00B24E12"/>
    <w:rsid w:val="00B53751"/>
    <w:rsid w:val="00B53C1D"/>
    <w:rsid w:val="00B7583B"/>
    <w:rsid w:val="00B97F89"/>
    <w:rsid w:val="00BB1C38"/>
    <w:rsid w:val="00BE2EE0"/>
    <w:rsid w:val="00C10334"/>
    <w:rsid w:val="00C34C18"/>
    <w:rsid w:val="00C435AB"/>
    <w:rsid w:val="00C620DA"/>
    <w:rsid w:val="00C83684"/>
    <w:rsid w:val="00CA6057"/>
    <w:rsid w:val="00CB3FDE"/>
    <w:rsid w:val="00CD08D1"/>
    <w:rsid w:val="00CD6B0C"/>
    <w:rsid w:val="00CE4313"/>
    <w:rsid w:val="00D000B4"/>
    <w:rsid w:val="00D11CC8"/>
    <w:rsid w:val="00D37433"/>
    <w:rsid w:val="00D46E25"/>
    <w:rsid w:val="00D5479E"/>
    <w:rsid w:val="00D81A66"/>
    <w:rsid w:val="00DC7979"/>
    <w:rsid w:val="00DD035E"/>
    <w:rsid w:val="00E10A44"/>
    <w:rsid w:val="00E411C7"/>
    <w:rsid w:val="00E4147B"/>
    <w:rsid w:val="00E515D6"/>
    <w:rsid w:val="00E81242"/>
    <w:rsid w:val="00E97333"/>
    <w:rsid w:val="00EC2C0D"/>
    <w:rsid w:val="00EC7A0C"/>
    <w:rsid w:val="00F12ADC"/>
    <w:rsid w:val="00F178C7"/>
    <w:rsid w:val="00F7033E"/>
    <w:rsid w:val="00FA3C36"/>
    <w:rsid w:val="00FB7F79"/>
    <w:rsid w:val="00FC5C0E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5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5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St-239/2015-2</izvorni_sadrzaj>
    <derivirana_varijabla naziv="DomainObject.Oznaka_1">St-239/2015-2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St-239/2015</izvorni_sadrzaj>
    <derivirana_varijabla naziv="DomainObject.Predmet.OznakaBroj_1">St-239/2015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NJEŽIĆ poljoprivredna zadruga za trgovinu, proizvodnju i usluge, Velika Barna</izvorni_sadrzaj>
    <derivirana_varijabla naziv="DomainObject.Predmet.ProtustrankaFormated_1">  NJEŽIĆ poljoprivredna zadruga za trgovinu, proizvodnju i usluge, Velika Barna</derivirana_varijabla>
  </DomainObject.Predmet.ProtustrankaFormated>
  <DomainObject.Predmet.ProtustrankaFormatedOIB>
    <izvorni_sadrzaj>  NJEŽIĆ poljoprivredna zadruga za trgovinu, proizvodnju i usluge, Velika Barna, OIB 63035307957</izvorni_sadrzaj>
    <derivirana_varijabla naziv="DomainObject.Predmet.ProtustrankaFormatedOIB_1">  NJEŽIĆ poljoprivredna zadruga za trgovinu, proizvodnju i usluge, Velika Barna, OIB 63035307957</derivirana_varijabla>
  </DomainObject.Predmet.ProtustrankaFormatedOIB>
  <DomainObject.Predmet.ProtustrankaFormatedWithAdress>
    <izvorni_sadrzaj> NJEŽIĆ poljoprivredna zadruga za trgovinu, proizvodnju i usluge, Velika Barna, Braće Radića 32, 43290 Velika Barna</izvorni_sadrzaj>
    <derivirana_varijabla naziv="DomainObject.Predmet.ProtustrankaFormatedWithAdress_1"> NJEŽIĆ poljoprivredna zadruga za trgovinu, proizvodnju i usluge, Velika Barna, Braće Radića 32, 43290 Velika Barna</derivirana_varijabla>
  </DomainObject.Predmet.ProtustrankaFormatedWithAdress>
  <DomainObject.Predmet.ProtustrankaFormatedWithAdressOIB>
    <izvorni_sadrzaj> NJEŽIĆ poljoprivredna zadruga za trgovinu, proizvodnju i usluge, Velika Barna, OIB 63035307957, Braće Radića 32, 43290 Velika Barna</izvorni_sadrzaj>
    <derivirana_varijabla naziv="DomainObject.Predmet.ProtustrankaFormatedWithAdressOIB_1"> NJEŽIĆ poljoprivredna zadruga za trgovinu, proizvodnju i usluge, Velika Barna, OIB 63035307957, Braće Radića 32, 43290 Velika Barna</derivirana_varijabla>
  </DomainObject.Predmet.ProtustrankaFormatedWithAdressOIB>
  <DomainObject.Predmet.ProtustrankaWithAdress>
    <izvorni_sadrzaj>NJEŽIĆ poljoprivredna zadruga za trgovinu, proizvodnju i usluge, Velika Barna Braće Radića 32, 43290 Velika Barna</izvorni_sadrzaj>
    <derivirana_varijabla naziv="DomainObject.Predmet.ProtustrankaWithAdress_1">NJEŽIĆ poljoprivredna zadruga za trgovinu, proizvodnju i usluge, Velika Barna Braće Radića 32, 43290 Velika Barna</derivirana_varijabla>
  </DomainObject.Predmet.ProtustrankaWithAdress>
  <DomainObject.Predmet.ProtustrankaWithAdressOIB>
    <izvorni_sadrzaj>NJEŽIĆ poljoprivredna zadruga za trgovinu, proizvodnju i usluge, Velika Barna, OIB 63035307957, Braće Radića 32, 43290 Velika Barna</izvorni_sadrzaj>
    <derivirana_varijabla naziv="DomainObject.Predmet.ProtustrankaWithAdressOIB_1">NJEŽIĆ poljoprivredna zadruga za trgovinu, proizvodnju i usluge, Velika Barna, OIB 63035307957, Braće Radića 32, 43290 Velika Barna</derivirana_varijabla>
  </DomainObject.Predmet.ProtustrankaWithAdressOIB>
  <DomainObject.Predmet.ProtustrankaNazivFormated>
    <izvorni_sadrzaj>NJEŽIĆ poljoprivredna zadruga za trgovinu, proizvodnju i usluge, Velika Barna</izvorni_sadrzaj>
    <derivirana_varijabla naziv="DomainObject.Predmet.ProtustrankaNazivFormated_1">NJEŽIĆ poljoprivredna zadruga za trgovinu, proizvodnju i usluge, Velika Barna</derivirana_varijabla>
  </DomainObject.Predmet.ProtustrankaNazivFormated>
  <DomainObject.Predmet.ProtustrankaNazivFormatedOIB>
    <izvorni_sadrzaj>NJEŽIĆ poljoprivredna zadruga za trgovinu, proizvodnju i usluge, Velika Barna, OIB 63035307957</izvorni_sadrzaj>
    <derivirana_varijabla naziv="DomainObject.Predmet.ProtustrankaNazivFormatedOIB_1">NJEŽIĆ poljoprivredna zadruga za trgovinu, proizvodnju i usluge, Velika Barna, OIB 63035307957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NJEŽIĆ poljoprivredna zadruga za trgovinu, proizvodnju i usluge, Velika Barna</item>
    </izvorni_sadrzaj>
    <derivirana_varijabla naziv="DomainObject.Predmet.ProtuStrankaListFormated_1">
      <item>NJEŽIĆ poljoprivredna zadruga za trgovinu, proizvodnju i usluge, Velika Barna</item>
    </derivirana_varijabla>
  </DomainObject.Predmet.ProtuStrankaListFormated>
  <DomainObject.Predmet.ProtuStrankaListFormatedOIB>
    <izvorni_sadrzaj>
      <item>NJEŽIĆ poljoprivredna zadruga za trgovinu, proizvodnju i usluge, Velika Barna, OIB 63035307957</item>
    </izvorni_sadrzaj>
    <derivirana_varijabla naziv="DomainObject.Predmet.ProtuStrankaListFormatedOIB_1">
      <item>NJEŽIĆ poljoprivredna zadruga za trgovinu, proizvodnju i usluge, Velika Barna, OIB 63035307957</item>
    </derivirana_varijabla>
  </DomainObject.Predmet.ProtuStrankaListFormatedOIB>
  <DomainObject.Predmet.ProtuStrankaListFormatedWithAdress>
    <izvorni_sadrzaj>
      <item>NJEŽIĆ poljoprivredna zadruga za trgovinu, proizvodnju i usluge, Velika Barna, Braće Radića 32, 43290 Velika Barna</item>
    </izvorni_sadrzaj>
    <derivirana_varijabla naziv="DomainObject.Predmet.ProtuStrankaListFormatedWithAdress_1">
      <item>NJEŽIĆ poljoprivredna zadruga za trgovinu, proizvodnju i usluge, Velika Barna, Braće Radića 32, 43290 Velika Barna</item>
    </derivirana_varijabla>
  </DomainObject.Predmet.ProtuStrankaListFormatedWithAdress>
  <DomainObject.Predmet.ProtuStrankaListFormatedWithAdressOIB>
    <izvorni_sadrzaj>
      <item>NJEŽIĆ poljoprivredna zadruga za trgovinu, proizvodnju i usluge, Velika Barna, OIB 63035307957, Braće Radića 32, 43290 Velika Barna</item>
    </izvorni_sadrzaj>
    <derivirana_varijabla naziv="DomainObject.Predmet.ProtuStrankaListFormatedWithAdressOIB_1">
      <item>NJEŽIĆ poljoprivredna zadruga za trgovinu, proizvodnju i usluge, Velika Barna, OIB 63035307957, Braće Radića 32, 43290 Velika Barna</item>
    </derivirana_varijabla>
  </DomainObject.Predmet.ProtuStrankaListFormatedWithAdressOIB>
  <DomainObject.Predmet.ProtuStrankaListNazivFormated>
    <izvorni_sadrzaj>
      <item>NJEŽIĆ poljoprivredna zadruga za trgovinu, proizvodnju i usluge, Velika Barna</item>
    </izvorni_sadrzaj>
    <derivirana_varijabla naziv="DomainObject.Predmet.ProtuStrankaListNazivFormated_1">
      <item>NJEŽIĆ poljoprivredna zadruga za trgovinu, proizvodnju i usluge, Velika Barna</item>
    </derivirana_varijabla>
  </DomainObject.Predmet.ProtuStrankaListNazivFormated>
  <DomainObject.Predmet.ProtuStrankaListNazivFormatedOIB>
    <izvorni_sadrzaj>
      <item>NJEŽIĆ poljoprivredna zadruga za trgovinu, proizvodnju i usluge, Velika Barna, OIB 63035307957</item>
    </izvorni_sadrzaj>
    <derivirana_varijabla naziv="DomainObject.Predmet.ProtuStrankaListNazivFormatedOIB_1">
      <item>NJEŽIĆ poljoprivredna zadruga za trgovinu, proizvodnju i usluge, Velika Barna, OIB 63035307957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St-239/2015-2</izvorni_sadrzaj>
    <derivirana_varijabla naziv="DomainObject.PoslovniBrojDokumenta_1">St-239/2015-2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NJEŽIĆ poljoprivredna zadruga za trgovinu, proizvodnju i usluge, Velika Barna</izvorni_sadrzaj>
    <derivirana_varijabla naziv="DomainObject.Predmet.ProtustrankaIDrugi_1">NJEŽIĆ poljoprivredna zadruga za trgovinu, proizvodnju i usluge, Velika Barna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NJEŽIĆ poljoprivredna zadruga za trgovinu, proizvodnju i usluge, Velika Barna, OIB 63035307957, Braće Radića 32, 43290 Velika Barna</izvorni_sadrzaj>
    <derivirana_varijabla naziv="DomainObject.Predmet.ProtustrankaIDrugiAdressOIB_1">NJEŽIĆ poljoprivredna zadruga za trgovinu, proizvodnju i usluge, Velika Barna, OIB 63035307957, Braće Radića 32, 43290 Velika Barna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NJEŽIĆ poljoprivredna zadruga za trgovinu, proizvodnju i usluge, Velika Barna</item>
    </izvorni_sadrzaj>
    <derivirana_varijabla naziv="DomainObject.Predmet.SudioniciListNaziv_1">
      <item>FINA, RC ZAGREB, Podružnica Bjelovar</item>
      <item>NJEŽIĆ poljoprivredna zadruga za trgovinu, proizvodnju i usluge, Velika Barna</item>
    </derivirana_varijabla>
  </DomainObject.Predmet.SudioniciListNaziv>
  <DomainObject.Predmet.SudioniciListAdressOIB>
    <izvorni_sadrzaj>
      <item>FINA, RC ZAGREB, Podružnica Bjelovar, OIB 85821130368, F. Supila 4,43000 Bjelovar</item>
      <item>NJEŽIĆ poljoprivredna zadruga za trgovinu, proizvodnju i usluge, Velika Barna, OIB 63035307957, Braće Radića 32,43290 Velika Barna</item>
    </izvorni_sadrzaj>
    <derivirana_varijabla naziv="DomainObject.Predmet.SudioniciListAdressOIB_1">
      <item>FINA, RC ZAGREB, Podružnica Bjelovar, OIB 85821130368, F. Supila 4,43000 Bjelovar</item>
      <item>NJEŽIĆ poljoprivredna zadruga za trgovinu, proizvodnju i usluge, Velika Barna, OIB 63035307957, Braće Radića 32,43290 Velika Barna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63035307957</item>
    </izvorni_sadrzaj>
    <derivirana_varijabla naziv="DomainObject.Predmet.SudioniciListNazivOIB_1">
      <item>, OIB 85821130368</item>
      <item>, OIB 63035307957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573AA6-6C8B-453E-9DBF-7680FB95F4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1728</properties:Characters>
  <properties:Lines>48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2015-11-23T13:50:00Z</dcterms:created>
  <dc:creator>ssabljic</dc:creator>
  <cp:lastModifiedBy>Suzana Sabljić</cp:lastModifiedBy>
  <cp:lastPrinted>2015-11-23T13:47:00Z</cp:lastPrinted>
  <dcterms:modified xmlns:xsi="http://www.w3.org/2001/XMLSchema-instance" xsi:type="dcterms:W3CDTF">2015-11-23T13:53:00Z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