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42fa" w14:paraId="cfa42fa" w:rsidRDefault="00A8142F" w:rsidP="004D37CB" w:rsidR="004D37CB" w:rsidRPr="004D37CB">
      <w:pPr>
        <w:jc w:val="right"/>
        <w15:collapsed w:val="false"/>
        <w:rPr>
          <w:rStyle w:val="Naglaeno"/>
          <w:b w:val="false"/>
        </w:rPr>
      </w:pPr>
      <w:r w:rsidRPr="004D37CB">
        <w:rPr>
          <w:rStyle w:val="Naglaeno"/>
          <w:b w:val="false"/>
        </w:rPr>
        <w:t xml:space="preserve">    </w:t>
      </w:r>
      <w:r w:rsidR="004D37CB">
        <w:rPr>
          <w:rStyle w:val="Naglaeno"/>
          <w:b w:val="false"/>
        </w:rPr>
        <w:t>6 St-</w:t>
      </w:r>
      <w:r w:rsidR="0017216B">
        <w:rPr>
          <w:rStyle w:val="Naglaeno"/>
          <w:b w:val="false"/>
        </w:rPr>
        <w:t>999/13-90</w:t>
      </w:r>
    </w:p>
    <w:p w:rsidRDefault="00A8142F" w:rsidP="00A8142F" w:rsidR="00A8142F">
      <w:r>
        <w:rPr>
          <w:rStyle w:val="Naglaeno"/>
        </w:rPr>
        <w:t xml:space="preserve">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66445B" w:rsidR="003E020D" w:rsidRPr="00A814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532" w:rsidP="00A07532" w:rsidR="00A07532"/>
    <w:p w:rsidRDefault="00512436" w:rsidP="00A07532" w:rsidR="00512436"/>
    <w:p w:rsidRDefault="003E020D" w:rsidP="003E020D" w:rsidR="00A07532">
      <w:pPr>
        <w:jc w:val="center"/>
      </w:pPr>
      <w:r>
        <w:t>R</w:t>
      </w:r>
      <w:r w:rsidR="0017216B">
        <w:t xml:space="preserve"> </w:t>
      </w:r>
      <w:r>
        <w:t>E</w:t>
      </w:r>
      <w:r w:rsidR="0017216B">
        <w:t xml:space="preserve"> </w:t>
      </w:r>
      <w:r>
        <w:t>P</w:t>
      </w:r>
      <w:r w:rsidR="0017216B">
        <w:t xml:space="preserve"> </w:t>
      </w:r>
      <w:r>
        <w:t>U</w:t>
      </w:r>
      <w:r w:rsidR="0017216B">
        <w:t xml:space="preserve"> </w:t>
      </w:r>
      <w:r>
        <w:t>B</w:t>
      </w:r>
      <w:r w:rsidR="0017216B">
        <w:t xml:space="preserve"> </w:t>
      </w:r>
      <w:r>
        <w:t>L</w:t>
      </w:r>
      <w:r w:rsidR="0017216B">
        <w:t xml:space="preserve"> </w:t>
      </w:r>
      <w:r>
        <w:t>I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  <w:r w:rsidR="0017216B">
        <w:t xml:space="preserve">  </w:t>
      </w:r>
      <w:r>
        <w:t xml:space="preserve"> H</w:t>
      </w:r>
      <w:r w:rsidR="0017216B">
        <w:t xml:space="preserve"> </w:t>
      </w:r>
      <w:r>
        <w:t>R</w:t>
      </w:r>
      <w:r w:rsidR="0017216B">
        <w:t xml:space="preserve"> </w:t>
      </w:r>
      <w:r>
        <w:t>V</w:t>
      </w:r>
      <w:r w:rsidR="0017216B">
        <w:t xml:space="preserve"> </w:t>
      </w:r>
      <w:r>
        <w:t>A</w:t>
      </w:r>
      <w:r w:rsidR="0017216B">
        <w:t xml:space="preserve">  </w:t>
      </w:r>
      <w:r>
        <w:t>T</w:t>
      </w:r>
      <w:r w:rsidR="0017216B">
        <w:t xml:space="preserve"> </w:t>
      </w:r>
      <w:r>
        <w:t>S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512436" w:rsidP="00A07532" w:rsidR="00512436" w:rsidRPr="0017216B"/>
    <w:p w:rsidRDefault="00A07532" w:rsidP="0017216B" w:rsidR="0017216B" w:rsidRPr="001721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7216B">
        <w:rPr>
          <w:rFonts w:hAnsi="Times New Roman" w:ascii="Times New Roman"/>
          <w:sz w:val="24"/>
          <w:szCs w:val="24"/>
        </w:rPr>
        <w:t>Trgovački sud u Osijeku, po stečajno</w:t>
      </w:r>
      <w:r w:rsidR="002410C3" w:rsidRPr="0017216B">
        <w:rPr>
          <w:rFonts w:hAnsi="Times New Roman" w:ascii="Times New Roman"/>
          <w:sz w:val="24"/>
          <w:szCs w:val="24"/>
        </w:rPr>
        <w:t>j sutkinji</w:t>
      </w:r>
      <w:r w:rsidRPr="0017216B">
        <w:rPr>
          <w:rFonts w:hAnsi="Times New Roman" w:ascii="Times New Roman"/>
          <w:sz w:val="24"/>
          <w:szCs w:val="24"/>
        </w:rPr>
        <w:t xml:space="preserve"> </w:t>
      </w:r>
      <w:r w:rsidR="003E020D" w:rsidRPr="0017216B">
        <w:rPr>
          <w:rFonts w:hAnsi="Times New Roman" w:ascii="Times New Roman"/>
          <w:sz w:val="24"/>
          <w:szCs w:val="24"/>
        </w:rPr>
        <w:t>Nadi Roso</w:t>
      </w:r>
      <w:r w:rsidRPr="0017216B">
        <w:rPr>
          <w:rFonts w:hAnsi="Times New Roman" w:ascii="Times New Roman"/>
          <w:sz w:val="24"/>
          <w:szCs w:val="24"/>
        </w:rPr>
        <w:t xml:space="preserve">, u stečajnom </w:t>
      </w:r>
      <w:r w:rsidR="003E020D" w:rsidRPr="0017216B">
        <w:rPr>
          <w:rFonts w:hAnsi="Times New Roman" w:ascii="Times New Roman"/>
          <w:sz w:val="24"/>
          <w:szCs w:val="24"/>
        </w:rPr>
        <w:t xml:space="preserve">predmetu </w:t>
      </w:r>
      <w:r w:rsidR="002E09C0" w:rsidRPr="0017216B">
        <w:rPr>
          <w:rFonts w:hAnsi="Times New Roman" w:ascii="Times New Roman"/>
          <w:sz w:val="24"/>
          <w:szCs w:val="24"/>
        </w:rPr>
        <w:t>stečajnog dužnika</w:t>
      </w:r>
      <w:r w:rsidR="002E09C0" w:rsidRPr="0017216B">
        <w:rPr>
          <w:rFonts w:hAnsi="Times New Roman" w:ascii="Times New Roman"/>
          <w:b/>
          <w:sz w:val="24"/>
          <w:szCs w:val="24"/>
        </w:rPr>
        <w:t xml:space="preserve">: </w:t>
      </w:r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17216B" w:rsidRPr="0017216B">
        <w:rPr>
          <w:rFonts w:hAnsi="Times New Roman" w:ascii="Times New Roman"/>
          <w:b/>
          <w:color w:val="000000"/>
          <w:sz w:val="24"/>
          <w:szCs w:val="24"/>
        </w:rPr>
        <w:t>, S. Radića 60, MBS: 030034909, OIB: 55886307084</w:t>
      </w:r>
      <w:r w:rsidR="0017216B" w:rsidRPr="0017216B">
        <w:rPr>
          <w:rFonts w:hAnsi="Times New Roman" w:ascii="Times New Roman"/>
          <w:b/>
          <w:sz w:val="24"/>
          <w:szCs w:val="24"/>
        </w:rPr>
        <w:t xml:space="preserve">, </w:t>
      </w:r>
      <w:r w:rsidR="0017216B" w:rsidRPr="0017216B">
        <w:rPr>
          <w:rFonts w:hAnsi="Times New Roman" w:ascii="Times New Roman"/>
          <w:sz w:val="24"/>
          <w:szCs w:val="24"/>
        </w:rPr>
        <w:t>dana 16. listopada 2017. g.,</w:t>
      </w:r>
    </w:p>
    <w:p w:rsidRDefault="003E020D" w:rsidP="00C47B22" w:rsidR="002410C3" w:rsidRPr="0017216B">
      <w:pPr>
        <w:pStyle w:val="Tijeloteksta"/>
        <w:ind w:firstLine="708"/>
      </w:pPr>
      <w:r w:rsidRPr="0017216B">
        <w:t xml:space="preserve">        </w:t>
      </w:r>
    </w:p>
    <w:p w:rsidRDefault="00512436" w:rsidP="00C47B22" w:rsidR="00512436" w:rsidRPr="0017216B">
      <w:pPr>
        <w:pStyle w:val="Tijeloteksta"/>
        <w:ind w:firstLine="708"/>
      </w:pPr>
    </w:p>
    <w:p w:rsidRDefault="00A07532" w:rsidP="004713CE" w:rsidR="00A07532">
      <w:pPr>
        <w:jc w:val="center"/>
      </w:pPr>
      <w:r>
        <w:t>z a k l j u č i o  j e</w:t>
      </w:r>
    </w:p>
    <w:p w:rsidRDefault="002410C3" w:rsidP="00A07532" w:rsidR="002410C3"/>
    <w:p w:rsidRDefault="00512436" w:rsidP="00A07532" w:rsidR="00512436"/>
    <w:p w:rsidRDefault="00082DD4" w:rsidP="00C0124F" w:rsidR="0017216B">
      <w:pPr>
        <w:pStyle w:val="Odlomakpopisa"/>
        <w:numPr>
          <w:ilvl w:val="0"/>
          <w:numId w:val="5"/>
        </w:numPr>
        <w:ind w:firstLine="1134" w:left="0"/>
        <w:jc w:val="both"/>
      </w:pPr>
      <w:r>
        <w:t>P</w:t>
      </w:r>
      <w:r w:rsidR="004D37CB" w:rsidRPr="004D37CB">
        <w:t xml:space="preserve">oziva </w:t>
      </w:r>
      <w:r>
        <w:t>se</w:t>
      </w:r>
      <w:r w:rsidR="004D37CB" w:rsidRPr="004D37CB">
        <w:t xml:space="preserve"> </w:t>
      </w:r>
      <w:r>
        <w:t xml:space="preserve">Željko Ferenčić iz Vukovara da u roku od </w:t>
      </w:r>
      <w:r w:rsidR="0017216B">
        <w:t>15</w:t>
      </w:r>
      <w:r>
        <w:t xml:space="preserve"> dana od primitka Zaključka u spis dostavi</w:t>
      </w:r>
      <w:r w:rsidR="0017216B">
        <w:t xml:space="preserve"> podatke i</w:t>
      </w:r>
      <w:r>
        <w:t xml:space="preserve"> materijalnu dokumentaciju temeljem koje zahtijeva, </w:t>
      </w:r>
      <w:r w:rsidR="0017216B">
        <w:t xml:space="preserve">stvarni trošak </w:t>
      </w:r>
      <w:r>
        <w:t xml:space="preserve">podneskom od </w:t>
      </w:r>
      <w:r w:rsidR="0017216B">
        <w:t>22.9.2017. g. i to u odnosu na slijedeće putne naloge:</w:t>
      </w: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>putni nalog od 7.1.2015. g. svrha otvaranje računa u ZABA i konsultacije na Trgovačkom sudu: potrebito je dostaviti podatak koji račun je otvoren u ZABA budući da je račun stečajnog dužnika otvoren od strane stečajnog upravitelja dr. sc. Boris Ljubanović kada se otvorio stečajni postupak nad dužnikom te u spisu ne postoji podatak da je otvoren novi račun,</w:t>
      </w:r>
    </w:p>
    <w:p w:rsidRDefault="0017216B" w:rsidP="0017216B" w:rsidR="0028496B">
      <w:pPr>
        <w:pStyle w:val="Odlomakpopisa"/>
        <w:numPr>
          <w:ilvl w:val="0"/>
          <w:numId w:val="6"/>
        </w:numPr>
        <w:jc w:val="both"/>
      </w:pPr>
      <w:r>
        <w:t>putni nalog od 9.4.2015. g. Trgovački sud u Zagreb</w:t>
      </w:r>
      <w:r w:rsidR="00355311">
        <w:t>u</w:t>
      </w:r>
      <w:r>
        <w:t xml:space="preserve"> Lola Ribar d.d. parnica: potrebito je dostaviti Zapisnik sa održanog ročišta od 9.4.2015. g. kod Trgovačkog suda u Zagrebu, </w:t>
      </w: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>putni nalog od 25.8.2015. g. prodaja vozila Vukovar-</w:t>
      </w:r>
      <w:proofErr w:type="spellStart"/>
      <w:r>
        <w:t>Čeminac</w:t>
      </w:r>
      <w:proofErr w:type="spellEnd"/>
      <w:r>
        <w:t>-Vukovar: potrebito je navesti kojeg vozila odnosno oznaku vozila koje je prodano i način na koje je prodano,</w:t>
      </w: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 xml:space="preserve">putni nalog od 13.10.2015. g. parnica OS B. Manastir </w:t>
      </w:r>
      <w:proofErr w:type="spellStart"/>
      <w:r>
        <w:t>Kalazić</w:t>
      </w:r>
      <w:proofErr w:type="spellEnd"/>
      <w:r>
        <w:t>-</w:t>
      </w:r>
      <w:proofErr w:type="spellStart"/>
      <w:r>
        <w:t>Dover</w:t>
      </w:r>
      <w:proofErr w:type="spellEnd"/>
      <w:r>
        <w:t>: potrebito je navesti broj parničnog postupka koji se vodio kod OS u B. Manastiru te dostaviti Zapisnik sa održanog ročišta od 13.10.2015. g. kod OS B. Manastir,</w:t>
      </w: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>putni nalog od 28.10.2015. g. Vukovar-</w:t>
      </w:r>
      <w:proofErr w:type="spellStart"/>
      <w:r>
        <w:t>Čeminac</w:t>
      </w:r>
      <w:proofErr w:type="spellEnd"/>
      <w:r>
        <w:t>-Vukovar najam skladišta – Belje: potrebito je dostaviti Ugovor o najmu skladišta s Beljem d.d.,</w:t>
      </w: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>putni nalog od 31.10.2015. g. Vukovar-</w:t>
      </w:r>
      <w:proofErr w:type="spellStart"/>
      <w:r>
        <w:t>Čeminac</w:t>
      </w:r>
      <w:proofErr w:type="spellEnd"/>
      <w:r>
        <w:t>-Vukovar Belje-Darda najam skladište: potrebito je dostaviti Ugovor o najmu skladišta sa Beljem,</w:t>
      </w: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>putni nalog od 24.11.2015. g. Vukovar-</w:t>
      </w:r>
      <w:proofErr w:type="spellStart"/>
      <w:r>
        <w:t>Čeminac</w:t>
      </w:r>
      <w:proofErr w:type="spellEnd"/>
      <w:r>
        <w:t>-Vukovar popravak i uređenje skladišta: potrebno je dostaviti materijalnu dokumentaciju koja se odnosi na popravak i uređenje skladišta – računi o izvršenom popravku i uređenju i sl.,</w:t>
      </w:r>
    </w:p>
    <w:p w:rsidRDefault="00C0124F" w:rsidP="00C0124F" w:rsidR="00C0124F">
      <w:pPr>
        <w:pStyle w:val="Odlomakpopisa"/>
        <w:ind w:left="1785"/>
        <w:jc w:val="both"/>
      </w:pPr>
    </w:p>
    <w:p w:rsidRDefault="00B210D9" w:rsidP="00B210D9" w:rsidR="00B210D9">
      <w:pPr>
        <w:pStyle w:val="Odlomakpopisa"/>
        <w:ind w:left="1785"/>
        <w:jc w:val="right"/>
        <w:rPr>
          <w:rStyle w:val="Naglaeno"/>
          <w:b w:val="false"/>
        </w:rPr>
      </w:pPr>
      <w:r w:rsidRPr="00B210D9">
        <w:rPr>
          <w:rStyle w:val="Naglaeno"/>
          <w:b w:val="false"/>
        </w:rPr>
        <w:lastRenderedPageBreak/>
        <w:t>6 St-999/13-90</w:t>
      </w:r>
    </w:p>
    <w:p w:rsidRDefault="00B210D9" w:rsidP="00B210D9" w:rsidR="00B210D9" w:rsidRPr="00B210D9">
      <w:pPr>
        <w:pStyle w:val="Odlomakpopisa"/>
        <w:ind w:left="1785"/>
        <w:jc w:val="right"/>
        <w:rPr>
          <w:rStyle w:val="Naglaeno"/>
          <w:b w:val="false"/>
        </w:rPr>
      </w:pPr>
    </w:p>
    <w:p w:rsidRDefault="00B210D9" w:rsidP="00B210D9" w:rsidR="00B210D9">
      <w:pPr>
        <w:pStyle w:val="Odlomakpopisa"/>
        <w:ind w:left="1785"/>
        <w:jc w:val="both"/>
      </w:pPr>
    </w:p>
    <w:p w:rsidRDefault="0017216B" w:rsidP="0017216B" w:rsidR="0017216B">
      <w:pPr>
        <w:pStyle w:val="Odlomakpopisa"/>
        <w:numPr>
          <w:ilvl w:val="0"/>
          <w:numId w:val="6"/>
        </w:numPr>
        <w:jc w:val="both"/>
      </w:pPr>
      <w:r>
        <w:t>putni nalog od 14.12.2015. g. Vukovar-</w:t>
      </w:r>
      <w:proofErr w:type="spellStart"/>
      <w:r>
        <w:t>Čeminac</w:t>
      </w:r>
      <w:proofErr w:type="spellEnd"/>
      <w:r>
        <w:t>-Vukovar – najam skladišta: potrebno je dostaviti Ugovor o najmu skladišta,</w:t>
      </w:r>
    </w:p>
    <w:p w:rsidRDefault="0017216B" w:rsidP="004D37CB" w:rsidR="004D37CB">
      <w:pPr>
        <w:pStyle w:val="Odlomakpopisa"/>
        <w:numPr>
          <w:ilvl w:val="0"/>
          <w:numId w:val="6"/>
        </w:numPr>
        <w:jc w:val="both"/>
      </w:pPr>
      <w:r>
        <w:t>putni nalog od 23.12.2016. g. Vukovar-</w:t>
      </w:r>
      <w:proofErr w:type="spellStart"/>
      <w:r>
        <w:t>Čeminac</w:t>
      </w:r>
      <w:proofErr w:type="spellEnd"/>
      <w:r>
        <w:t>-Vukovar – prodaja vozila: potrebno je navesti i dostaviti o kojem se vozilu radi opis vozila te temeljem čega i kome je prodano,</w:t>
      </w:r>
    </w:p>
    <w:p w:rsidRDefault="0017216B" w:rsidP="004D37CB" w:rsidR="0017216B">
      <w:pPr>
        <w:pStyle w:val="Odlomakpopisa"/>
        <w:numPr>
          <w:ilvl w:val="0"/>
          <w:numId w:val="6"/>
        </w:numPr>
        <w:jc w:val="both"/>
      </w:pPr>
      <w:r>
        <w:t>putni nalog od 6.9.2016. g. Vukovar-</w:t>
      </w:r>
      <w:proofErr w:type="spellStart"/>
      <w:r>
        <w:t>Čeminac</w:t>
      </w:r>
      <w:proofErr w:type="spellEnd"/>
      <w:r>
        <w:t>-Vukovar – pregled vozila za prodaju: potrebno je navesti o kojem se vozilu radi,</w:t>
      </w:r>
    </w:p>
    <w:p w:rsidRDefault="0017216B" w:rsidP="004D37CB" w:rsidR="0017216B">
      <w:pPr>
        <w:pStyle w:val="Odlomakpopisa"/>
        <w:numPr>
          <w:ilvl w:val="0"/>
          <w:numId w:val="6"/>
        </w:numPr>
        <w:jc w:val="both"/>
      </w:pPr>
      <w:r>
        <w:t>putni nalog od 22.6.2016. g. Vukovar-</w:t>
      </w:r>
      <w:proofErr w:type="spellStart"/>
      <w:r>
        <w:t>Čeminac</w:t>
      </w:r>
      <w:proofErr w:type="spellEnd"/>
      <w:r>
        <w:t>-Vukovar – pregled vozila za prodaju: potrebno je navesti o kojem se vozilu radi,</w:t>
      </w:r>
    </w:p>
    <w:p w:rsidRDefault="0017216B" w:rsidP="004D37CB" w:rsidR="0017216B">
      <w:pPr>
        <w:pStyle w:val="Odlomakpopisa"/>
        <w:numPr>
          <w:ilvl w:val="0"/>
          <w:numId w:val="6"/>
        </w:numPr>
        <w:jc w:val="both"/>
      </w:pPr>
      <w:r>
        <w:t>putni nalog od 30.3.2016. g. Vukovar-Osijek-Vukovar Županijski sud Osijek: potrebno je navesti svrha dolaska u Županijski sud u Osijeku,</w:t>
      </w:r>
    </w:p>
    <w:p w:rsidRDefault="00B210D9" w:rsidP="004D37CB" w:rsidR="00B210D9">
      <w:pPr>
        <w:pStyle w:val="Odlomakpopisa"/>
        <w:numPr>
          <w:ilvl w:val="0"/>
          <w:numId w:val="6"/>
        </w:numPr>
        <w:jc w:val="both"/>
      </w:pPr>
      <w:r>
        <w:t>putni nalog od 25.3.2015. g. Vukovar-</w:t>
      </w:r>
      <w:proofErr w:type="spellStart"/>
      <w:r>
        <w:t>Čeminac</w:t>
      </w:r>
      <w:proofErr w:type="spellEnd"/>
      <w:r>
        <w:t>-Vukovar – pregled vozila za prodaju: potrebno je navesti o kojem se vozilu radi,</w:t>
      </w:r>
    </w:p>
    <w:p w:rsidRDefault="00C0124F" w:rsidP="004D37CB" w:rsidR="00C0124F">
      <w:pPr>
        <w:pStyle w:val="Odlomakpopisa"/>
        <w:numPr>
          <w:ilvl w:val="0"/>
          <w:numId w:val="6"/>
        </w:numPr>
        <w:jc w:val="both"/>
      </w:pPr>
      <w:r>
        <w:t>putni nalog od 11.2.2016. g. Vukovar-B. Manastir – Vukovar – Općinski sud Osijek – B. Manastir: potrebito je navesti svrha putovanja te dostaviti materijalnu dokumentaciju u odnosu na navedeni sud,</w:t>
      </w:r>
    </w:p>
    <w:p w:rsidRDefault="00C0124F" w:rsidP="00C0124F" w:rsidR="00C0124F">
      <w:pPr>
        <w:pStyle w:val="Odlomakpopisa"/>
        <w:numPr>
          <w:ilvl w:val="0"/>
          <w:numId w:val="6"/>
        </w:numPr>
        <w:jc w:val="both"/>
      </w:pPr>
      <w:r>
        <w:t>putni nalog od 2.2.2016. g. Vukovar-</w:t>
      </w:r>
      <w:proofErr w:type="spellStart"/>
      <w:r>
        <w:t>Čeminac</w:t>
      </w:r>
      <w:proofErr w:type="spellEnd"/>
      <w:r>
        <w:t xml:space="preserve">-Vukovar – popravak vodovoda: potrebno je dostaviti materijalnu dokumentaciju za popravak vodovoda račun i sl. </w:t>
      </w:r>
    </w:p>
    <w:p w:rsidRDefault="00C0124F" w:rsidP="004D37CB" w:rsidR="00C0124F">
      <w:pPr>
        <w:pStyle w:val="Odlomakpopisa"/>
        <w:numPr>
          <w:ilvl w:val="0"/>
          <w:numId w:val="6"/>
        </w:numPr>
        <w:jc w:val="both"/>
      </w:pPr>
      <w:r>
        <w:t>putni nalog 13.1.2016. g. Vukovar-B. Manastir – Vukovar – Općinski sud Osijek – B. Manastir: potrebito je navesti svrha putovanja te dostaviti materijalnu dokumentaciju u odnosu na navedeni sud.</w:t>
      </w:r>
    </w:p>
    <w:p w:rsidRDefault="00C0124F" w:rsidP="00C0124F" w:rsidR="00C0124F">
      <w:pPr>
        <w:jc w:val="both"/>
      </w:pPr>
    </w:p>
    <w:p w:rsidRDefault="00C0124F" w:rsidP="00C0124F" w:rsidR="00C0124F">
      <w:pPr>
        <w:pStyle w:val="Odlomakpopisa"/>
        <w:numPr>
          <w:ilvl w:val="0"/>
          <w:numId w:val="5"/>
        </w:numPr>
        <w:ind w:firstLine="993" w:left="0"/>
        <w:jc w:val="both"/>
      </w:pPr>
      <w:r>
        <w:t>Ukoliko Željko Ferenčić iz Vukovara ne postupi po nalogu suda iz točke 1. ovog Zaključka u zadanom roku zahtjev za naknadom takvih troškova se neće priznati.</w:t>
      </w:r>
    </w:p>
    <w:p w:rsidRDefault="00C0124F" w:rsidP="00C0124F" w:rsidR="00C0124F">
      <w:pPr>
        <w:pStyle w:val="Odlomakpopisa"/>
        <w:ind w:left="1785"/>
        <w:jc w:val="both"/>
      </w:pPr>
    </w:p>
    <w:p w:rsidRDefault="00B210D9" w:rsidP="00C0124F" w:rsidR="00B210D9">
      <w:pPr>
        <w:pStyle w:val="Odlomakpopisa"/>
        <w:ind w:left="1785"/>
        <w:jc w:val="both"/>
      </w:pPr>
    </w:p>
    <w:p w:rsidRDefault="00B210D9" w:rsidP="00C0124F" w:rsidR="00B210D9">
      <w:pPr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17216B">
        <w:t>16. listopada</w:t>
      </w:r>
      <w:r w:rsidR="00082DD4">
        <w:t xml:space="preserve"> 2017. g.</w:t>
      </w:r>
    </w:p>
    <w:p w:rsidRDefault="00512436" w:rsidP="004713CE" w:rsidR="0051243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512436" w:rsidP="00A07532" w:rsidR="00512436"/>
    <w:p w:rsidRDefault="00512436" w:rsidP="00A07532" w:rsidR="00512436"/>
    <w:p w:rsidRDefault="00A07532" w:rsidP="00A551D2" w:rsidR="00A07532">
      <w:pPr>
        <w:ind w:firstLine="708"/>
      </w:pPr>
    </w:p>
    <w:p w:rsidRDefault="00A07532" w:rsidP="00A07532" w:rsidR="00A07532">
      <w:r>
        <w:t xml:space="preserve">NAPUTAK O PRAVNOM LIJEKU: </w:t>
      </w:r>
    </w:p>
    <w:p w:rsidRDefault="00A07532" w:rsidP="00A07532" w:rsidR="00C47B22">
      <w:r>
        <w:t xml:space="preserve">Protiv zaključka nije dopuštena žalba (čl. 11. st. 9. Stečajnog zakona). </w:t>
      </w:r>
    </w:p>
    <w:p w:rsidRDefault="00512436" w:rsidP="00A07532" w:rsidR="00512436"/>
    <w:p w:rsidRDefault="00512436" w:rsidP="00A07532" w:rsidR="00512436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C0124F" w:rsidP="006D2F4E" w:rsidR="00082DD4" w:rsidRPr="00082DD4">
      <w:pPr>
        <w:pStyle w:val="Odlomakpopisa"/>
        <w:numPr>
          <w:ilvl w:val="0"/>
          <w:numId w:val="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512436" w:rsidP="006D2F4E" w:rsidR="004713CE">
      <w:pPr>
        <w:pStyle w:val="Odlomakpopisa"/>
        <w:numPr>
          <w:ilvl w:val="0"/>
          <w:numId w:val="1"/>
        </w:numPr>
      </w:pPr>
      <w:r>
        <w:t>K-</w:t>
      </w:r>
      <w:r w:rsidR="00C0124F">
        <w:t>16.11.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4713CE" w:rsidP="00BA0612" w:rsidR="004713CE"/>
    <w:p w:rsidRDefault="00BA0612" w:rsidP="00BA0612" w:rsidR="00BA0612"/>
    <w:p w:rsidRDefault="009F221E" w:rsidP="00B25F1B" w:rsidR="00BA0612">
      <w:pPr>
        <w:ind w:left="6372"/>
      </w:pPr>
      <w:r>
        <w:t xml:space="preserve">  </w:t>
      </w:r>
      <w:r w:rsidR="00BA0612">
        <w:t xml:space="preserve">  </w:t>
      </w:r>
      <w:bookmarkStart w:name="_GoBack" w:id="0"/>
      <w:bookmarkEnd w:id="0"/>
    </w:p>
    <w:p w:rsidRDefault="00BA0612" w:rsidP="00BA0612" w:rsidR="00BA0612"/>
    <w:p w:rsidRDefault="00BA0612" w:rsidP="00BA0612" w:rsidR="00BA0612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30" w:rsidP="00C0124F" w:rsidR="00FB7130">
      <w:r>
        <w:separator/>
      </w:r>
    </w:p>
  </w:endnote>
  <w:endnote w:id="0" w:type="continuationSeparator">
    <w:p w:rsidRDefault="00FB7130" w:rsidP="00C0124F" w:rsidR="00FB7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30" w:rsidP="00C0124F" w:rsidR="00FB7130">
      <w:r>
        <w:separator/>
      </w:r>
    </w:p>
  </w:footnote>
  <w:footnote w:id="0" w:type="continuationSeparator">
    <w:p w:rsidRDefault="00FB7130" w:rsidP="00C0124F" w:rsidR="00FB7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587340"/>
      <w:docPartObj>
        <w:docPartGallery w:val="Page Numbers (Top of Page)"/>
        <w:docPartUnique/>
      </w:docPartObj>
    </w:sdtPr>
    <w:sdtEndPr/>
    <w:sdtContent>
      <w:p w:rsidRDefault="00C0124F" w:rsidR="00C012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F1B">
          <w:rPr>
            <w:noProof/>
          </w:rPr>
          <w:t>1</w:t>
        </w:r>
        <w:r>
          <w:fldChar w:fldCharType="end"/>
        </w:r>
      </w:p>
    </w:sdtContent>
  </w:sdt>
  <w:p w:rsidRDefault="00C0124F" w:rsidR="00C012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43E74"/>
    <w:multiLevelType w:val="hybridMultilevel"/>
    <w:tmpl w:val="E3329128"/>
    <w:lvl w:tplc="6B82B74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9BA5C19"/>
    <w:multiLevelType w:val="hybridMultilevel"/>
    <w:tmpl w:val="2D0EFE18"/>
    <w:lvl w:tplc="AFACFB1C" w:ilvl="0">
      <w:start w:val="6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82DD4"/>
    <w:rsid w:val="000B127F"/>
    <w:rsid w:val="0017216B"/>
    <w:rsid w:val="00193CDF"/>
    <w:rsid w:val="002410C3"/>
    <w:rsid w:val="002760FA"/>
    <w:rsid w:val="0028496B"/>
    <w:rsid w:val="002E09C0"/>
    <w:rsid w:val="00313A48"/>
    <w:rsid w:val="00342CA8"/>
    <w:rsid w:val="00355311"/>
    <w:rsid w:val="003E020D"/>
    <w:rsid w:val="004571B5"/>
    <w:rsid w:val="004713CE"/>
    <w:rsid w:val="004D37CB"/>
    <w:rsid w:val="00512436"/>
    <w:rsid w:val="00513D19"/>
    <w:rsid w:val="00533068"/>
    <w:rsid w:val="005B1B29"/>
    <w:rsid w:val="00621DFD"/>
    <w:rsid w:val="0066445B"/>
    <w:rsid w:val="0068007C"/>
    <w:rsid w:val="00696F36"/>
    <w:rsid w:val="006D2F4E"/>
    <w:rsid w:val="00756F2C"/>
    <w:rsid w:val="007C78B9"/>
    <w:rsid w:val="007F60F2"/>
    <w:rsid w:val="008214D8"/>
    <w:rsid w:val="00892557"/>
    <w:rsid w:val="008A371A"/>
    <w:rsid w:val="008E37AC"/>
    <w:rsid w:val="00924F04"/>
    <w:rsid w:val="009F221E"/>
    <w:rsid w:val="00A07532"/>
    <w:rsid w:val="00A551D2"/>
    <w:rsid w:val="00A8142F"/>
    <w:rsid w:val="00B210D9"/>
    <w:rsid w:val="00B25F1B"/>
    <w:rsid w:val="00BA0612"/>
    <w:rsid w:val="00C0124F"/>
    <w:rsid w:val="00C06C57"/>
    <w:rsid w:val="00C47B22"/>
    <w:rsid w:val="00CA38CE"/>
    <w:rsid w:val="00DA5A49"/>
    <w:rsid w:val="00DB052E"/>
    <w:rsid w:val="00DC1E42"/>
    <w:rsid w:val="00DE3C0B"/>
    <w:rsid w:val="00EC46B9"/>
    <w:rsid w:val="00F168F0"/>
    <w:rsid w:val="00F47744"/>
    <w:rsid w:val="00FB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eastAsia="Calibri"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F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5F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5F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ascii="Calibri" w:eastAsia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F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5F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5F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3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3219</properties:Characters>
  <properties:Lines>113</properties:Lines>
  <properties:Paragraphs>34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2017-05-11T05:48:00Z</dcterms:created>
  <dc:creator>wsadmin</dc:creator>
  <cp:lastModifiedBy>Danijela Sekulić</cp:lastModifiedBy>
  <cp:lastPrinted>2017-10-16T09:49:00Z</cp:lastPrinted>
  <dcterms:modified xmlns:xsi="http://www.w3.org/2001/XMLSchema-instance" xsi:type="dcterms:W3CDTF">2017-10-16T09:50:00Z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