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6bdc" w14:paraId="bf66bd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D06F0">
        <w:rPr>
          <w:rFonts w:cs="Times New Roman" w:eastAsia="Times New Roman"/>
          <w:szCs w:val="20"/>
          <w:lang w:eastAsia="hr-HR"/>
        </w:rPr>
        <w:t>3716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D06F0">
        <w:rPr>
          <w:rFonts w:cs="Times New Roman" w:eastAsia="Times New Roman"/>
          <w:szCs w:val="24"/>
          <w:lang w:eastAsia="hr-HR"/>
        </w:rPr>
        <w:t>ŽENSKI KOŠARKAŠKI KLUB "DUBRAVA-ZAGREB", Zagreb, Avenija Dubrava 222, reg. broj: 21005289, OIB:45825798383</w:t>
      </w:r>
      <w:r w:rsidR="008217A4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D06F0" w:rsidRPr="007D06F0">
        <w:t>ŽENSKI KOŠARKAŠKI KLUB "DUBRAVA-ZAGREB", Zagreb, Avenija Dubrava 222, reg. broj: 21005289, OIB:45825798383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D76194" w:rsidP="000F20FD" w:rsidR="00D76194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D06F0" w:rsidRPr="007D06F0">
        <w:rPr>
          <w:rFonts w:cs="Times New Roman" w:eastAsia="Times New Roman"/>
          <w:szCs w:val="24"/>
          <w:lang w:eastAsia="hr-HR" w:val="en-GB"/>
        </w:rPr>
        <w:t>ŽENSKI KOŠARKAŠKI KLUB "DUBRAVA-ZAGREB", Zagreb, Avenija Dubrava 222, reg. broj: 21005289, OIB:45825798383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6F136C"/>
    <w:rsid w:val="0071100B"/>
    <w:rsid w:val="007119CF"/>
    <w:rsid w:val="0073085E"/>
    <w:rsid w:val="00735C65"/>
    <w:rsid w:val="007723F9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36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136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13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13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36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136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13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13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St-3716/2015</izvorni_sadrzaj>
    <derivirana_varijabla naziv="DomainObject.Predmet.OznakaBroj_1">St-3716/2015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 - ZAGREB</izvorni_sadrzaj>
    <derivirana_varijabla naziv="DomainObject.Predmet.ProtustrankaFormated_1">  ŽENSKI KOŠARKAŠKI KLUB DUBRAVA - ZAGREB</derivirana_varijabla>
  </DomainObject.Predmet.ProtustrankaFormated>
  <DomainObject.Predmet.ProtustrankaFormatedOIB>
    <izvorni_sadrzaj>  ŽENSKI KOŠARKAŠKI KLUB DUBRAVA - ZAGREB, OIB 45825798383</izvorni_sadrzaj>
    <derivirana_varijabla naziv="DomainObject.Predmet.ProtustrankaFormatedOIB_1">  ŽENSKI KOŠARKAŠKI KLUB DUBRAVA - ZAGREB, OIB 45825798383</derivirana_varijabla>
  </DomainObject.Predmet.ProtustrankaFormatedOIB>
  <DomainObject.Predmet.ProtustrankaFormatedWithAdress>
    <izvorni_sadrzaj> ŽENSKI KOŠARKAŠKI KLUB DUBRAVA - ZAGREB, AV.DUBRAVA 222, 10000 Zagreb</izvorni_sadrzaj>
    <derivirana_varijabla naziv="DomainObject.Predmet.ProtustrankaFormatedWithAdress_1"> ŽENSKI KOŠARKAŠKI KLUB DUBRAVA - ZAGREB, AV.DUBRAVA 222, 10000 Zagreb</derivirana_varijabla>
  </DomainObject.Predmet.ProtustrankaFormatedWithAdress>
  <DomainObject.Predmet.ProtustrankaFormatedWithAdressOIB>
    <izvorni_sadrzaj> ŽENSKI KOŠARKAŠKI KLUB DUBRAVA - ZAGREB, OIB 45825798383, AV.DUBRAVA 222, 10000 Zagreb</izvorni_sadrzaj>
    <derivirana_varijabla naziv="DomainObject.Predmet.ProtustrankaFormatedWithAdressOIB_1"> ŽENSKI KOŠARKAŠKI KLUB DUBRAVA - ZAGREB, OIB 45825798383, AV.DUBRAVA 222, 10000 Zagreb</derivirana_varijabla>
  </DomainObject.Predmet.ProtustrankaFormatedWithAdressOIB>
  <DomainObject.Predmet.ProtustrankaWithAdress>
    <izvorni_sadrzaj>ŽENSKI KOŠARKAŠKI KLUB DUBRAVA - ZAGREB AV.DUBRAVA 222, 10000 Zagreb</izvorni_sadrzaj>
    <derivirana_varijabla naziv="DomainObject.Predmet.ProtustrankaWithAdress_1">ŽENSKI KOŠARKAŠKI KLUB DUBRAVA - ZAGREB AV.DUBRAVA 222, 10000 Zagreb</derivirana_varijabla>
  </DomainObject.Predmet.ProtustrankaWithAdress>
  <DomainObject.Predmet.ProtustrankaWithAdressOIB>
    <izvorni_sadrzaj>ŽENSKI KOŠARKAŠKI KLUB DUBRAVA - ZAGREB, OIB 45825798383, AV.DUBRAVA 222, 10000 Zagreb</izvorni_sadrzaj>
    <derivirana_varijabla naziv="DomainObject.Predmet.ProtustrankaWithAdressOIB_1">ŽENSKI KOŠARKAŠKI KLUB DUBRAVA - ZAGREB, OIB 45825798383, AV.DUBRAVA 222, 10000 Zagreb</derivirana_varijabla>
  </DomainObject.Predmet.ProtustrankaWithAdressOIB>
  <DomainObject.Predmet.ProtustrankaNazivFormated>
    <izvorni_sadrzaj>ŽENSKI KOŠARKAŠKI KLUB DUBRAVA - ZAGREB</izvorni_sadrzaj>
    <derivirana_varijabla naziv="DomainObject.Predmet.ProtustrankaNazivFormated_1">ŽENSKI KOŠARKAŠKI KLUB DUBRAVA - ZAGREB</derivirana_varijabla>
  </DomainObject.Predmet.ProtustrankaNazivFormated>
  <DomainObject.Predmet.ProtustrankaNazivFormatedOIB>
    <izvorni_sadrzaj>ŽENSKI KOŠARKAŠKI KLUB DUBRAVA - ZAGREB, OIB 45825798383</izvorni_sadrzaj>
    <derivirana_varijabla naziv="DomainObject.Predmet.ProtustrankaNazivFormatedOIB_1">ŽENSKI KOŠARKAŠKI KLUB DUBRAVA - ZAGREB, OIB 45825798383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 - ZAGREB</item>
    </izvorni_sadrzaj>
    <derivirana_varijabla naziv="DomainObject.Predmet.ProtuStrankaListFormated_1">
      <item>ŽENSKI KOŠARKAŠKI KLUB DUBRAVA - ZAGREB</item>
    </derivirana_varijabla>
  </DomainObject.Predmet.ProtuStrankaListFormated>
  <DomainObject.Predmet.ProtuStrankaListFormatedOIB>
    <izvorni_sadrzaj>
      <item>ŽENSKI KOŠARKAŠKI KLUB DUBRAVA - ZAGREB, OIB 45825798383</item>
    </izvorni_sadrzaj>
    <derivirana_varijabla naziv="DomainObject.Predmet.ProtuStrankaListFormatedOIB_1">
      <item>ŽENSKI KOŠARKAŠKI KLUB DUBRAVA - ZAGREB, OIB 45825798383</item>
    </derivirana_varijabla>
  </DomainObject.Predmet.ProtuStrankaListFormatedOIB>
  <DomainObject.Predmet.ProtuStrankaListFormatedWithAdress>
    <izvorni_sadrzaj>
      <item>ŽENSKI KOŠARKAŠKI KLUB DUBRAVA - ZAGREB, AV.DUBRAVA 222, 10000 Zagreb</item>
    </izvorni_sadrzaj>
    <derivirana_varijabla naziv="DomainObject.Predmet.ProtuStrankaListFormatedWithAdress_1">
      <item>ŽENSKI KOŠARKAŠKI KLUB DUBRAVA - ZAGREB, AV.DUBRAVA 222, 10000 Zagreb</item>
    </derivirana_varijabla>
  </DomainObject.Predmet.ProtuStrankaListFormatedWithAdress>
  <DomainObject.Predmet.ProtuStrankaListFormatedWithAdressOIB>
    <izvorni_sadrzaj>
      <item>ŽENSKI KOŠARKAŠKI KLUB DUBRAVA - ZAGREB, OIB 45825798383, AV.DUBRAVA 222, 10000 Zagreb</item>
    </izvorni_sadrzaj>
    <derivirana_varijabla naziv="DomainObject.Predmet.ProtuStrankaListFormatedWithAdressOIB_1">
      <item>ŽENSKI KOŠARKAŠKI KLUB DUBRAVA - ZAGREB, OIB 45825798383, AV.DUBRAVA 222, 10000 Zagreb</item>
    </derivirana_varijabla>
  </DomainObject.Predmet.ProtuStrankaListFormatedWithAdressOIB>
  <DomainObject.Predmet.ProtuStrankaListNazivFormated>
    <izvorni_sadrzaj>
      <item>ŽENSKI KOŠARKAŠKI KLUB DUBRAVA - ZAGREB</item>
    </izvorni_sadrzaj>
    <derivirana_varijabla naziv="DomainObject.Predmet.ProtuStrankaListNazivFormated_1">
      <item>ŽENSKI KOŠARKAŠKI KLUB DUBRAVA - ZAGREB</item>
    </derivirana_varijabla>
  </DomainObject.Predmet.ProtuStrankaListNazivFormated>
  <DomainObject.Predmet.ProtuStrankaListNazivFormatedOIB>
    <izvorni_sadrzaj>
      <item>ŽENSKI KOŠARKAŠKI KLUB DUBRAVA - ZAGREB, OIB 45825798383</item>
    </izvorni_sadrzaj>
    <derivirana_varijabla naziv="DomainObject.Predmet.ProtuStrankaListNazivFormatedOIB_1">
      <item>ŽENSKI KOŠARKAŠKI KLUB DUBRAVA - ZAGREB, OIB 45825798383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 - ZAGREB</izvorni_sadrzaj>
    <derivirana_varijabla naziv="DomainObject.Predmet.ProtustrankaIDrugi_1">ŽENSKI KOŠARKAŠKI KLUB DUBRAVA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DUBRAVA - ZAGREB, OIB 45825798383, AV.DUBRAVA 222, 10000 Zagreb</izvorni_sadrzaj>
    <derivirana_varijabla naziv="DomainObject.Predmet.ProtustrankaIDrugiAdressOIB_1">ŽENSKI KOŠARKAŠKI KLUB DUBRAVA - ZAGREB, OIB 45825798383, AV.DUBRAVA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 - ZAGREB</item>
    </izvorni_sadrzaj>
    <derivirana_varijabla naziv="DomainObject.Predmet.SudioniciListNaziv_1">
      <item>FINA Regionalni centar Zagreb</item>
      <item>ŽENSKI KOŠARKAŠKI KLUB DUBRAVA -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DUBRAVA - ZAGREB, OIB 45825798383, AV.DUBRAVA 222,10000 Zagreb</item>
    </izvorni_sadrzaj>
    <derivirana_varijabla naziv="DomainObject.Predmet.SudioniciListAdressOIB_1">
      <item>FINA Regionalni centar Zagreb, OIB 85821130368, Trg svibanjskih žrtava 1995. 1,10000 Zagreb</item>
      <item>ŽENSKI KOŠARKAŠKI KLUB DUBRAVA - ZAGREB, OIB 45825798383, AV.DUBRAVA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45825798383</item>
    </izvorni_sadrzaj>
    <derivirana_varijabla naziv="DomainObject.Predmet.SudioniciListNazivOIB_1">
      <item>, OIB 85821130368</item>
      <item>, OIB 45825798383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1882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2015-12-02T13:59:00Z</dcterms:created>
  <dc:creator>Mario Žišković</dc:creator>
  <cp:lastModifiedBy>Marijan Marković</cp:lastModifiedBy>
  <cp:lastPrinted>2015-12-02T13:59:00Z</cp:lastPrinted>
  <dcterms:modified xmlns:xsi="http://www.w3.org/2001/XMLSchema-instance" xsi:type="dcterms:W3CDTF">2015-12-02T14:00:00Z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