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ae1c" w14:paraId="bc2ae1c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2650D0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St-1863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2650D0" w:rsidRPr="002650D0">
        <w:t>MEDEXO CENTAR d.o.o.</w:t>
      </w:r>
      <w:r w:rsidR="002650D0">
        <w:t xml:space="preserve"> OIB:</w:t>
      </w:r>
      <w:r w:rsidR="002650D0" w:rsidRPr="002650D0">
        <w:t xml:space="preserve"> 90799427795</w:t>
      </w:r>
      <w:r w:rsidR="00D97217">
        <w:t>, MBS: 080592702</w:t>
      </w:r>
      <w:r w:rsidR="002650D0">
        <w:t xml:space="preserve"> iz Zagreba, Ivanja Reka, Frana Bubanovića 4  </w:t>
      </w:r>
      <w:r w:rsidR="00A167C6">
        <w:t>dana 04. studenog</w:t>
      </w:r>
      <w:r w:rsidR="00DF43CB">
        <w:t xml:space="preserve"> 2015.godine</w:t>
      </w:r>
    </w:p>
    <w:p w:rsidRDefault="00D97217" w:rsidP="0092290B" w:rsidR="00D97217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2650D0" w:rsidRPr="002650D0">
        <w:t xml:space="preserve"> MEDEXO CENTAR d.o.o. OIB: 90799427795</w:t>
      </w:r>
      <w:r w:rsidR="00D97217">
        <w:t>, MBS: 080592702</w:t>
      </w:r>
      <w:r w:rsidR="002650D0" w:rsidRPr="002650D0">
        <w:t xml:space="preserve"> iz Zagreba, Ivanja Reka, Frana Bubanovića 4 </w:t>
      </w:r>
      <w:r w:rsidR="00EC159D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2650D0">
        <w:t xml:space="preserve"> </w:t>
      </w:r>
      <w:r w:rsidR="002650D0" w:rsidRPr="002650D0">
        <w:t>MEDEXO CENTAR d.o.o. OIB: 90799427795</w:t>
      </w:r>
      <w:r w:rsidR="00BC4008">
        <w:t>, MBS: 080592702</w:t>
      </w:r>
      <w:r w:rsidR="002650D0" w:rsidRPr="002650D0">
        <w:t xml:space="preserve"> iz Zagreba, Ivanja Reka, Frana Bubanovića 4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A167C6" w:rsidP="00A167C6" w:rsidR="00EC159D">
      <w:pPr>
        <w:pStyle w:val="Bezproreda"/>
        <w:jc w:val="center"/>
      </w:pPr>
      <w:r>
        <w:t>U Zagrebu 04.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835B6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2650D0">
          <w:t>70.St-1863</w:t>
        </w:r>
        <w:r>
          <w:t>-2015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2650D0"/>
    <w:rsid w:val="006E1039"/>
    <w:rsid w:val="0092290B"/>
    <w:rsid w:val="00A167C6"/>
    <w:rsid w:val="00A835B6"/>
    <w:rsid w:val="00BC4008"/>
    <w:rsid w:val="00D574B1"/>
    <w:rsid w:val="00D97217"/>
    <w:rsid w:val="00DF43CB"/>
    <w:rsid w:val="00EA044C"/>
    <w:rsid w:val="00EC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835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5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5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5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5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835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5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5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5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5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1863</izvorni_sadrzaj>
    <derivirana_varijabla naziv="DomainObject.Predmet.Broj_1">1863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St-1863/2015</izvorni_sadrzaj>
    <derivirana_varijabla naziv="DomainObject.Predmet.OznakaBroj_1">St-1863/2015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MEDEXO CENTAR d.o.o.</izvorni_sadrzaj>
    <derivirana_varijabla naziv="DomainObject.Predmet.ProtustrankaFormated_1">  MEDEXO CENTAR d.o.o.</derivirana_varijabla>
  </DomainObject.Predmet.ProtustrankaFormated>
  <DomainObject.Predmet.ProtustrankaFormatedOIB>
    <izvorni_sadrzaj>  MEDEXO CENTAR d.o.o., OIB 90799427795</izvorni_sadrzaj>
    <derivirana_varijabla naziv="DomainObject.Predmet.ProtustrankaFormatedOIB_1">  MEDEXO CENTAR d.o.o., OIB 90799427795</derivirana_varijabla>
  </DomainObject.Predmet.ProtustrankaFormatedOIB>
  <DomainObject.Predmet.ProtustrankaFormatedWithAdress>
    <izvorni_sadrzaj> MEDEXO CENTAR d.o.o., Ivanja Reka, Frana Bubanovića 4, 10000 Zagreb</izvorni_sadrzaj>
    <derivirana_varijabla naziv="DomainObject.Predmet.ProtustrankaFormatedWithAdress_1"> MEDEXO CENTAR d.o.o., Ivanja Reka, Frana Bubanovića 4, 10000 Zagreb</derivirana_varijabla>
  </DomainObject.Predmet.ProtustrankaFormatedWithAdress>
  <DomainObject.Predmet.ProtustrankaFormatedWithAdressOIB>
    <izvorni_sadrzaj> MEDEXO CENTAR d.o.o., OIB 90799427795, Ivanja Reka, Frana Bubanovića 4, 10000 Zagreb</izvorni_sadrzaj>
    <derivirana_varijabla naziv="DomainObject.Predmet.ProtustrankaFormatedWithAdressOIB_1"> MEDEXO CENTAR d.o.o., OIB 90799427795, Ivanja Reka, Frana Bubanovića 4, 10000 Zagreb</derivirana_varijabla>
  </DomainObject.Predmet.ProtustrankaFormatedWithAdressOIB>
  <DomainObject.Predmet.ProtustrankaWithAdress>
    <izvorni_sadrzaj>MEDEXO CENTAR d.o.o. Ivanja Reka, Frana Bubanovića 4, 10000 Zagreb</izvorni_sadrzaj>
    <derivirana_varijabla naziv="DomainObject.Predmet.ProtustrankaWithAdress_1">MEDEXO CENTAR d.o.o. Ivanja Reka, Frana Bubanovića 4, 10000 Zagreb</derivirana_varijabla>
  </DomainObject.Predmet.ProtustrankaWithAdress>
  <DomainObject.Predmet.ProtustrankaWithAdressOIB>
    <izvorni_sadrzaj>MEDEXO CENTAR d.o.o., OIB 90799427795, Ivanja Reka, Frana Bubanovića 4, 10000 Zagreb</izvorni_sadrzaj>
    <derivirana_varijabla naziv="DomainObject.Predmet.ProtustrankaWithAdressOIB_1">MEDEXO CENTAR d.o.o., OIB 90799427795, Ivanja Reka, Frana Bubanovića 4, 10000 Zagreb</derivirana_varijabla>
  </DomainObject.Predmet.ProtustrankaWithAdressOIB>
  <DomainObject.Predmet.ProtustrankaNazivFormated>
    <izvorni_sadrzaj>MEDEXO CENTAR d.o.o.</izvorni_sadrzaj>
    <derivirana_varijabla naziv="DomainObject.Predmet.ProtustrankaNazivFormated_1">MEDEXO CENTAR d.o.o.</derivirana_varijabla>
  </DomainObject.Predmet.ProtustrankaNazivFormated>
  <DomainObject.Predmet.ProtustrankaNazivFormatedOIB>
    <izvorni_sadrzaj>MEDEXO CENTAR d.o.o., OIB 90799427795</izvorni_sadrzaj>
    <derivirana_varijabla naziv="DomainObject.Predmet.ProtustrankaNazivFormatedOIB_1">MEDEXO CENTAR d.o.o., OIB 90799427795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MEDEXO CENTAR d.o.o.</item>
    </izvorni_sadrzaj>
    <derivirana_varijabla naziv="DomainObject.Predmet.ProtuStrankaListFormated_1">
      <item>MEDEXO CENTAR d.o.o.</item>
    </derivirana_varijabla>
  </DomainObject.Predmet.ProtuStrankaListFormated>
  <DomainObject.Predmet.ProtuStrankaListFormatedOIB>
    <izvorni_sadrzaj>
      <item>MEDEXO CENTAR d.o.o., OIB 90799427795</item>
    </izvorni_sadrzaj>
    <derivirana_varijabla naziv="DomainObject.Predmet.ProtuStrankaListFormatedOIB_1">
      <item>MEDEXO CENTAR d.o.o., OIB 90799427795</item>
    </derivirana_varijabla>
  </DomainObject.Predmet.ProtuStrankaListFormatedOIB>
  <DomainObject.Predmet.ProtuStrankaListFormatedWithAdress>
    <izvorni_sadrzaj>
      <item>MEDEXO CENTAR d.o.o., Ivanja Reka, Frana Bubanovića 4, 10000 Zagreb</item>
    </izvorni_sadrzaj>
    <derivirana_varijabla naziv="DomainObject.Predmet.ProtuStrankaListFormatedWithAdress_1">
      <item>MEDEXO CENTAR d.o.o., Ivanja Reka, Frana Bubanovića 4, 10000 Zagreb</item>
    </derivirana_varijabla>
  </DomainObject.Predmet.ProtuStrankaListFormatedWithAdress>
  <DomainObject.Predmet.ProtuStrankaListFormatedWithAdressOIB>
    <izvorni_sadrzaj>
      <item>MEDEXO CENTAR d.o.o., OIB 90799427795, Ivanja Reka, Frana Bubanovića 4, 10000 Zagreb</item>
    </izvorni_sadrzaj>
    <derivirana_varijabla naziv="DomainObject.Predmet.ProtuStrankaListFormatedWithAdressOIB_1">
      <item>MEDEXO CENTAR d.o.o., OIB 90799427795, Ivanja Reka, Frana Bubanovića 4, 10000 Zagreb</item>
    </derivirana_varijabla>
  </DomainObject.Predmet.ProtuStrankaListFormatedWithAdressOIB>
  <DomainObject.Predmet.ProtuStrankaListNazivFormated>
    <izvorni_sadrzaj>
      <item>MEDEXO CENTAR d.o.o.</item>
    </izvorni_sadrzaj>
    <derivirana_varijabla naziv="DomainObject.Predmet.ProtuStrankaListNazivFormated_1">
      <item>MEDEXO CENTAR d.o.o.</item>
    </derivirana_varijabla>
  </DomainObject.Predmet.ProtuStrankaListNazivFormated>
  <DomainObject.Predmet.ProtuStrankaListNazivFormatedOIB>
    <izvorni_sadrzaj>
      <item>MEDEXO CENTAR d.o.o., OIB 90799427795</item>
    </izvorni_sadrzaj>
    <derivirana_varijabla naziv="DomainObject.Predmet.ProtuStrankaListNazivFormatedOIB_1">
      <item>MEDEXO CENTAR d.o.o., OIB 90799427795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MEDEXO CENTAR d.o.o.</izvorni_sadrzaj>
    <derivirana_varijabla naziv="DomainObject.Predmet.ProtustrankaIDrugi_1">MEDEXO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MEDEXO CENTAR d.o.o., OIB 90799427795, Ivanja Reka, Frana Bubanovića 4, 10000 Zagreb</izvorni_sadrzaj>
    <derivirana_varijabla naziv="DomainObject.Predmet.ProtustrankaIDrugiAdressOIB_1">MEDEXO CENTAR d.o.o., OIB 90799427795, Ivanja Reka, Frana Bubanovića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MEDEXO CENTAR d.o.o.</item>
    </izvorni_sadrzaj>
    <derivirana_varijabla naziv="DomainObject.Predmet.SudioniciListNaziv_1">
      <item>FINA Regionalni centar Zagreb</item>
      <item>MEDEXO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MEDEXO CENTAR d.o.o., OIB 90799427795, Ivanja Reka, Frana Bubanovića 4,10000 Zagreb</item>
    </izvorni_sadrzaj>
    <derivirana_varijabla naziv="DomainObject.Predmet.SudioniciListAdressOIB_1">
      <item>FINA Regionalni centar Zagreb, OIB 85821130368, Trg svibanjskih žrtava 1995. 1,10000 Zagreb</item>
      <item>MEDEXO CENTAR d.o.o., OIB 90799427795, Ivanja Reka, Frana Bubanovića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90799427795</item>
    </izvorni_sadrzaj>
    <derivirana_varijabla naziv="DomainObject.Predmet.SudioniciListNazivOIB_1">
      <item>, OIB 85821130368</item>
      <item>, OIB 90799427795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1772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2015-11-04T13:36:00Z</dcterms:created>
  <dc:creator>Maja Jurovicki</dc:creator>
  <cp:lastModifiedBy>Zlatka Plivelić</cp:lastModifiedBy>
  <cp:lastPrinted>2015-11-05T12:51:00Z</cp:lastPrinted>
  <dcterms:modified xmlns:xsi="http://www.w3.org/2001/XMLSchema-instance" xsi:type="dcterms:W3CDTF">2015-11-05T12:51:00Z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