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3f08" w14:paraId="a853f08" w:rsidRDefault="007E51CE" w:rsidP="007E51CE" w:rsidR="007E51CE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7E51CE" w:rsidP="007E51CE" w:rsidR="007E51CE">
      <w:pPr>
        <w:pStyle w:val="Zaglavlje"/>
        <w:rPr>
          <w:rFonts w:eastAsia="Calibri"/>
        </w:rPr>
      </w:pPr>
      <w:r>
        <w:tab/>
        <w:t>Poslovni broj: 9 St-412/2016-</w:t>
      </w:r>
      <w:r>
        <w:t>4</w:t>
      </w:r>
    </w:p>
    <w:p w:rsidRDefault="007E51CE" w:rsidP="007E51CE" w:rsidR="007E51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E51CE" w:rsidP="007E51CE" w:rsidR="007E51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E51CE" w:rsidP="007E51CE" w:rsidR="007E51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E51CE" w:rsidP="007E51CE" w:rsidR="007E51C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E51CE" w:rsidP="007E51CE" w:rsidR="007E51CE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7E51CE" w:rsidP="007E51CE" w:rsidR="007E51CE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7E51CE" w:rsidP="007E51CE" w:rsidR="007E51CE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7E51CE" w:rsidP="007E51CE" w:rsidR="007E51CE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SF INFO j.d.o.o., </w:t>
      </w:r>
      <w:proofErr w:type="spellStart"/>
      <w:r>
        <w:rPr>
          <w:rFonts w:eastAsia="Calibri"/>
        </w:rPr>
        <w:t>Mačkovec</w:t>
      </w:r>
      <w:proofErr w:type="spellEnd"/>
      <w:r>
        <w:rPr>
          <w:rFonts w:eastAsia="Calibri"/>
        </w:rPr>
        <w:t>, Zelena 6, OIB:29519999467, dana 1</w:t>
      </w:r>
      <w:r>
        <w:rPr>
          <w:rFonts w:eastAsia="Calibri"/>
        </w:rPr>
        <w:t>7</w:t>
      </w:r>
      <w:r>
        <w:rPr>
          <w:rFonts w:eastAsia="Calibri"/>
        </w:rPr>
        <w:t xml:space="preserve">. ožujka 2016. godine  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I. Pokreće se prethodni postupak radi utvrđivanja uvjeta za otvaranje stečajnog postupka nad dužnikom SF INFO j.d.o.o., </w:t>
      </w:r>
      <w:proofErr w:type="spellStart"/>
      <w:r>
        <w:rPr>
          <w:rFonts w:eastAsia="Calibri"/>
        </w:rPr>
        <w:t>Mačkovec</w:t>
      </w:r>
      <w:proofErr w:type="spellEnd"/>
      <w:r>
        <w:rPr>
          <w:rFonts w:eastAsia="Calibri"/>
        </w:rPr>
        <w:t>, Zelena 6, OIB:29519999467.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7E51CE" w:rsidP="007E51CE" w:rsidR="007E51CE">
      <w:pPr>
        <w:spacing w:lineRule="auto" w:line="240" w:after="0"/>
        <w:jc w:val="both"/>
        <w:rPr>
          <w:rFonts w:eastAsia="Calibri"/>
          <w:color w:val="FF0000"/>
        </w:rPr>
      </w:pPr>
    </w:p>
    <w:p w:rsidRDefault="007E51CE" w:rsidP="007E51CE" w:rsidR="007E51CE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4. svibnja 2016. u 10,30 sati</w:t>
      </w:r>
    </w:p>
    <w:p w:rsidRDefault="007E51CE" w:rsidP="007E51CE" w:rsidR="007E51CE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7E51CE" w:rsidP="007E51CE" w:rsidR="007E51CE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direktor dužnika Saša </w:t>
      </w:r>
      <w:proofErr w:type="spellStart"/>
      <w:r>
        <w:rPr>
          <w:rFonts w:eastAsia="Calibri"/>
        </w:rPr>
        <w:t>Florijan</w:t>
      </w:r>
      <w:proofErr w:type="spellEnd"/>
      <w:r>
        <w:rPr>
          <w:rFonts w:eastAsia="Calibri"/>
        </w:rPr>
        <w:t xml:space="preserve">, Mali </w:t>
      </w:r>
      <w:proofErr w:type="spellStart"/>
      <w:r>
        <w:rPr>
          <w:rFonts w:eastAsia="Calibri"/>
        </w:rPr>
        <w:t>Mihaljevec</w:t>
      </w:r>
      <w:proofErr w:type="spellEnd"/>
      <w:r>
        <w:rPr>
          <w:rFonts w:eastAsia="Calibri"/>
        </w:rPr>
        <w:t>, Rade Končara 4,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lastRenderedPageBreak/>
        <w:t>Obrazloženje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679 dana u ukupnom iznosu od 14.821,05 kn te da dužnik ima jednog zaposlenog.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</w:t>
      </w:r>
      <w:r>
        <w:rPr>
          <w:rFonts w:eastAsia="Calibri"/>
        </w:rPr>
        <w:t>7</w:t>
      </w:r>
      <w:r>
        <w:rPr>
          <w:rFonts w:eastAsia="Calibri"/>
        </w:rPr>
        <w:t>. ožujka 2016. godine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2   SF INFO j.d.o.o., </w:t>
      </w:r>
      <w:proofErr w:type="spellStart"/>
      <w:r>
        <w:rPr>
          <w:rFonts w:eastAsia="Calibri"/>
        </w:rPr>
        <w:t>Mačkovec</w:t>
      </w:r>
      <w:proofErr w:type="spellEnd"/>
      <w:r>
        <w:rPr>
          <w:rFonts w:eastAsia="Calibri"/>
        </w:rPr>
        <w:t>, Zelena 6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3.  direktor Saša </w:t>
      </w:r>
      <w:proofErr w:type="spellStart"/>
      <w:r>
        <w:rPr>
          <w:rFonts w:eastAsia="Calibri"/>
        </w:rPr>
        <w:t>Florijan</w:t>
      </w:r>
      <w:proofErr w:type="spellEnd"/>
      <w:r>
        <w:rPr>
          <w:rFonts w:eastAsia="Calibri"/>
        </w:rPr>
        <w:t xml:space="preserve">, Mali </w:t>
      </w:r>
      <w:proofErr w:type="spellStart"/>
      <w:r>
        <w:rPr>
          <w:rFonts w:eastAsia="Calibri"/>
        </w:rPr>
        <w:t>Mihaljevec</w:t>
      </w:r>
      <w:proofErr w:type="spellEnd"/>
      <w:r>
        <w:rPr>
          <w:rFonts w:eastAsia="Calibri"/>
        </w:rPr>
        <w:t>, Rade Končara 4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>
      <w:pPr>
        <w:spacing w:lineRule="auto" w:line="240" w:after="0"/>
        <w:jc w:val="center"/>
        <w:rPr>
          <w:rFonts w:eastAsia="Calibri"/>
        </w:rPr>
      </w:pPr>
    </w:p>
    <w:p w:rsidRDefault="007E51CE" w:rsidP="007E51CE" w:rsidR="007E51CE">
      <w:pPr>
        <w:spacing w:lineRule="auto" w:line="240" w:after="0"/>
        <w:jc w:val="both"/>
        <w:rPr>
          <w:rFonts w:eastAsia="Calibri"/>
        </w:rPr>
      </w:pPr>
    </w:p>
    <w:p w:rsidRDefault="007E51CE" w:rsidP="007E51CE" w:rsidR="007E51CE"/>
    <w:p w:rsidRDefault="00DA0242" w:rsidP="007E51CE" w:rsidR="00DA0242" w:rsidRPr="007E51CE"/>
    <w:sectPr w:rsidSect="00EB0D4C" w:rsidR="00DA0242" w:rsidRPr="007E51C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1CE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E51C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E51C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80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St-412/2016-4</izvorni_sadrzaj>
    <derivirana_varijabla naziv="DomainObject.Oznaka_1">St-412/2016-4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 INFO jednostavno društvo s ograničenom odgovornošću trgovinu i graditeljstvo</izvorni_sadrzaj>
    <derivirana_varijabla naziv="DomainObject.Predmet.ProtustrankaFormated_1">  SF INFO jednostavno društvo s ograničenom odgovornošću trgovinu i graditeljstvo</derivirana_varijabla>
  </DomainObject.Predmet.ProtustrankaFormated>
  <DomainObject.Predmet.ProtustrankaFormatedOIB>
    <izvorni_sadrzaj>  SF INFO jednostavno društvo s ograničenom odgovornošću trgovinu i graditeljstvo, OIB 29519999467</izvorni_sadrzaj>
    <derivirana_varijabla naziv="DomainObject.Predmet.ProtustrankaFormatedOIB_1">  SF INFO jednostavno društvo s ograničenom odgovornošću trgovinu i graditeljstvo, OIB 29519999467</derivirana_varijabla>
  </DomainObject.Predmet.ProtustrankaFormatedOIB>
  <DomainObject.Predmet.ProtustrankaFormatedWithAdress>
    <izvorni_sadrzaj> SF INFO jednostavno društvo s ograničenom odgovornošću trgovinu i graditeljstvo, Zelena 6, 40000 Mačkovec</izvorni_sadrzaj>
    <derivirana_varijabla naziv="DomainObject.Predmet.ProtustrankaFormatedWithAdress_1"> SF INFO jednostavno društvo s ograničenom odgovornošću trgovinu i graditeljstvo, Zelena 6, 40000 Mačkovec</derivirana_varijabla>
  </DomainObject.Predmet.ProtustrankaFormatedWithAdress>
  <DomainObject.Predmet.ProtustrankaFormatedWithAdressOIB>
    <izvorni_sadrzaj> SF INFO jednostavno društvo s ograničenom odgovornošću trgovinu i graditeljstvo, OIB 29519999467, Zelena 6, 40000 Mačkovec</izvorni_sadrzaj>
    <derivirana_varijabla naziv="DomainObject.Predmet.ProtustrankaFormatedWithAdressOIB_1"> SF INFO jednostavno društvo s ograničenom odgovornošću trgovinu i graditeljstvo, OIB 29519999467, Zelena 6, 40000 Mačkovec</derivirana_varijabla>
  </DomainObject.Predmet.ProtustrankaFormatedWithAdressOIB>
  <DomainObject.Predmet.ProtustrankaWithAdress>
    <izvorni_sadrzaj>SF INFO jednostavno društvo s ograničenom odgovornošću trgovinu i graditeljstvo Zelena 6, 40000 Mačkovec</izvorni_sadrzaj>
    <derivirana_varijabla naziv="DomainObject.Predmet.ProtustrankaWithAdress_1">SF INFO jednostavno društvo s ograničenom odgovornošću trgovinu i graditeljstvo Zelena 6, 40000 Mačkovec</derivirana_varijabla>
  </DomainObject.Predmet.ProtustrankaWithAdress>
  <DomainObject.Predmet.ProtustrankaWithAdressOIB>
    <izvorni_sadrzaj>SF INFO jednostavno društvo s ograničenom odgovornošću trgovinu i graditeljstvo, OIB 29519999467, Zelena 6, 40000 Mačkovec</izvorni_sadrzaj>
    <derivirana_varijabla naziv="DomainObject.Predmet.ProtustrankaWithAdressOIB_1">SF INFO jednostavno društvo s ograničenom odgovornošću trgovinu i graditeljstvo, OIB 29519999467, Zelena 6, 40000 Mačkovec</derivirana_varijabla>
  </DomainObject.Predmet.ProtustrankaWithAdressOIB>
  <DomainObject.Predmet.ProtustrankaNazivFormated>
    <izvorni_sadrzaj>SF INFO jednostavno društvo s ograničenom odgovornošću trgovinu i graditeljstvo</izvorni_sadrzaj>
    <derivirana_varijabla naziv="DomainObject.Predmet.ProtustrankaNazivFormated_1">SF INFO jednostavno društvo s ograničenom odgovornošću trgovinu i graditeljstvo</derivirana_varijabla>
  </DomainObject.Predmet.ProtustrankaNazivFormated>
  <DomainObject.Predmet.ProtustrankaNazivFormatedOIB>
    <izvorni_sadrzaj>SF INFO jednostavno društvo s ograničenom odgovornošću trgovinu i graditeljstvo, OIB 29519999467</izvorni_sadrzaj>
    <derivirana_varijabla naziv="DomainObject.Predmet.ProtustrankaNazivFormatedOIB_1">SF INFO jednostavno društvo s ograničenom odgovornošću trgovinu i graditeljstvo, OIB 29519999467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14821.05</izvorni_sadrzaj>
    <derivirana_varijabla naziv="DomainObject.Predmet.TrenutnaVrijednost_1">14821.05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SF INFO jednostavno društvo s ograničenom odgovornošću trgovinu i graditeljstvo</item>
    </izvorni_sadrzaj>
    <derivirana_varijabla naziv="DomainObject.Predmet.ProtuStrankaListFormated_1">
      <item>SF INFO jednostavno društvo s ograničenom odgovornošću trgovinu i graditeljstvo</item>
    </derivirana_varijabla>
  </DomainObject.Predmet.ProtuStrankaListFormated>
  <DomainObject.Predmet.ProtuStrankaListFormatedOIB>
    <izvorni_sadrzaj>
      <item>SF INFO jednostavno društvo s ograničenom odgovornošću trgovinu i graditeljstvo, OIB 29519999467</item>
    </izvorni_sadrzaj>
    <derivirana_varijabla naziv="DomainObject.Predmet.ProtuStrankaListFormatedOIB_1">
      <item>SF INFO jednostavno društvo s ograničenom odgovornošću trgovinu i graditeljstvo, OIB 29519999467</item>
    </derivirana_varijabla>
  </DomainObject.Predmet.ProtuStrankaListFormatedOIB>
  <DomainObject.Predmet.ProtuStrankaListFormatedWithAdress>
    <izvorni_sadrzaj>
      <item>SF INFO jednostavno društvo s ograničenom odgovornošću trgovinu i graditeljstvo, Zelena 6, 40000 Mačkovec</item>
    </izvorni_sadrzaj>
    <derivirana_varijabla naziv="DomainObject.Predmet.ProtuStrankaListFormatedWithAdress_1">
      <item>SF INFO jednostavno društvo s ograničenom odgovornošću trgovinu i graditeljstvo, Zelena 6, 40000 Mačkovec</item>
    </derivirana_varijabla>
  </DomainObject.Predmet.ProtuStrankaListFormatedWithAdress>
  <DomainObject.Predmet.ProtuStrankaListFormatedWithAdressOIB>
    <izvorni_sadrzaj>
      <item>SF INFO jednostavno društvo s ograničenom odgovornošću trgovinu i graditeljstvo, OIB 29519999467, Zelena 6, 40000 Mačkovec</item>
    </izvorni_sadrzaj>
    <derivirana_varijabla naziv="DomainObject.Predmet.ProtuStrankaListFormatedWithAdressOIB_1">
      <item>SF INFO jednostavno društvo s ograničenom odgovornošću trgovinu i graditeljstvo, OIB 29519999467, Zelena 6, 40000 Mačkovec</item>
    </derivirana_varijabla>
  </DomainObject.Predmet.ProtuStrankaListFormatedWithAdressOIB>
  <DomainObject.Predmet.ProtuStrankaListNazivFormated>
    <izvorni_sadrzaj>
      <item>SF INFO jednostavno društvo s ograničenom odgovornošću trgovinu i graditeljstvo</item>
    </izvorni_sadrzaj>
    <derivirana_varijabla naziv="DomainObject.Predmet.ProtuStrankaListNazivFormated_1">
      <item>SF INFO jednostavno društvo s ograničenom odgovornošću trgovinu i graditeljstvo</item>
    </derivirana_varijabla>
  </DomainObject.Predmet.ProtuStrankaListNazivFormated>
  <DomainObject.Predmet.ProtuStrankaListNazivFormatedOIB>
    <izvorni_sadrzaj>
      <item>SF INFO jednostavno društvo s ograničenom odgovornošću trgovinu i graditeljstvo, OIB 29519999467</item>
    </izvorni_sadrzaj>
    <derivirana_varijabla naziv="DomainObject.Predmet.ProtuStrankaListNazivFormatedOIB_1">
      <item>SF INFO jednostavno društvo s ograničenom odgovornošću trgovinu i graditeljstvo, OIB 29519999467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St-412/2016-4</izvorni_sadrzaj>
    <derivirana_varijabla naziv="DomainObject.PoslovniBrojDokumenta_1">St-412/2016-4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SF INFO jednostavno društvo s ograničenom odgovornošću trgovinu i graditeljstvo</izvorni_sadrzaj>
    <derivirana_varijabla naziv="DomainObject.Predmet.ProtustrankaIDrugi_1">SF INFO jednostavno društvo s ograničenom odgovornošću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SF INFO jednostavno društvo s ograničenom odgovornošću trgovinu i graditeljstvo, OIB 29519999467, Zelena 6, 40000 Mačkovec</izvorni_sadrzaj>
    <derivirana_varijabla naziv="DomainObject.Predmet.ProtustrankaIDrugiAdressOIB_1">SF INFO jednostavno društvo s ograničenom odgovornošću trgovinu i graditeljstvo, OIB 29519999467, Zelena 6,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SF INFO jednostavno društvo s ograničenom odgovornošću trgovinu i graditeljstvo</item>
      <item>E-oglasna ploča</item>
      <item>Sudski registar</item>
    </izvorni_sadrzaj>
    <derivirana_varijabla naziv="DomainObject.Predmet.SudioniciListNaziv_1">
      <item>Financijska agencija</item>
      <item>SF INFO jednostavno društvo s ograničenom odgovornošću trgovinu i graditeljstvo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45E63-A420-42A4-970F-AB8972F56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2517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2016-03-17T11:12:00Z</cp:lastPrinted>
  <dcterms:modified xmlns:xsi="http://www.w3.org/2001/XMLSchema-instance" xsi:type="dcterms:W3CDTF">2016-03-17T11:13:00Z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St-412/2016-4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