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1b12" w14:paraId="c371b12" w:rsidRDefault="006043A8" w:rsidP="00910611" w:rsidR="006043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07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3A8" w:rsidP="00910611" w:rsidR="006043A8">
      <w:r>
        <w:rPr>
          <w:rFonts w:eastAsia="MS Mincho"/>
        </w:rPr>
        <w:t>REPUBLIKA HRVATSKA</w:t>
      </w:r>
    </w:p>
    <w:p w:rsidRDefault="006043A8" w:rsidP="00910611" w:rsidR="006043A8">
      <w:r>
        <w:rPr>
          <w:rFonts w:eastAsia="MS Mincho"/>
        </w:rPr>
        <w:t>TRGOVAČKI SUD U RIJECI</w:t>
      </w:r>
    </w:p>
    <w:p w:rsidRDefault="006043A8" w:rsidR="006043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B06C5A">
      <w:pPr>
        <w:jc w:val="both"/>
      </w:pPr>
      <w:r w:rsidRPr="00B06C5A">
        <w:t xml:space="preserve">                    </w:t>
      </w:r>
    </w:p>
    <w:p w:rsidRDefault="00A56D3B" w:rsidP="004F57EB" w:rsidR="00A56D3B" w:rsidRPr="00B06C5A">
      <w:pPr>
        <w:jc w:val="center"/>
      </w:pPr>
    </w:p>
    <w:p w:rsidRDefault="00801D70" w:rsidP="004F57EB" w:rsidR="00801D70" w:rsidRPr="00B06C5A">
      <w:pPr>
        <w:jc w:val="center"/>
      </w:pPr>
    </w:p>
    <w:p w:rsidRDefault="00CF0346" w:rsidP="00360BE2" w:rsidR="00F057D3" w:rsidRPr="00B06C5A">
      <w:pPr>
        <w:jc w:val="center"/>
        <w:rPr>
          <w:bCs/>
        </w:rPr>
      </w:pPr>
      <w:r w:rsidRPr="00B06C5A">
        <w:rPr>
          <w:bCs/>
        </w:rPr>
        <w:t xml:space="preserve">U    I M E    </w:t>
      </w:r>
      <w:r w:rsidR="00F057D3" w:rsidRPr="00B06C5A">
        <w:rPr>
          <w:bCs/>
        </w:rPr>
        <w:t xml:space="preserve">R E P U B L I K </w:t>
      </w:r>
      <w:r w:rsidRPr="00B06C5A">
        <w:rPr>
          <w:bCs/>
        </w:rPr>
        <w:t>E</w:t>
      </w:r>
      <w:r w:rsidR="00F057D3" w:rsidRPr="00B06C5A">
        <w:rPr>
          <w:bCs/>
        </w:rPr>
        <w:t xml:space="preserve">     H R V A T S K </w:t>
      </w:r>
      <w:r w:rsidRPr="00B06C5A">
        <w:rPr>
          <w:bCs/>
        </w:rPr>
        <w:t>E</w:t>
      </w:r>
    </w:p>
    <w:p w:rsidRDefault="00360BE2" w:rsidP="00360BE2" w:rsidR="00360BE2" w:rsidRPr="00B06C5A">
      <w:pPr>
        <w:jc w:val="center"/>
        <w:rPr>
          <w:bCs/>
        </w:rPr>
      </w:pPr>
      <w:r w:rsidRPr="00B06C5A">
        <w:rPr>
          <w:bCs/>
        </w:rPr>
        <w:t>R</w:t>
      </w:r>
      <w:r w:rsidR="00A56D3B" w:rsidRPr="00B06C5A">
        <w:rPr>
          <w:bCs/>
        </w:rPr>
        <w:t xml:space="preserve"> </w:t>
      </w:r>
      <w:r w:rsidRPr="00B06C5A">
        <w:rPr>
          <w:bCs/>
        </w:rPr>
        <w:t>J</w:t>
      </w:r>
      <w:r w:rsidR="00A56D3B" w:rsidRPr="00B06C5A">
        <w:rPr>
          <w:bCs/>
        </w:rPr>
        <w:t xml:space="preserve"> </w:t>
      </w:r>
      <w:r w:rsidRPr="00B06C5A">
        <w:rPr>
          <w:bCs/>
        </w:rPr>
        <w:t>E</w:t>
      </w:r>
      <w:r w:rsidR="00A56D3B" w:rsidRPr="00B06C5A">
        <w:rPr>
          <w:bCs/>
        </w:rPr>
        <w:t xml:space="preserve"> </w:t>
      </w:r>
      <w:r w:rsidRPr="00B06C5A">
        <w:rPr>
          <w:bCs/>
        </w:rPr>
        <w:t>Š</w:t>
      </w:r>
      <w:r w:rsidR="00A56D3B" w:rsidRPr="00B06C5A">
        <w:rPr>
          <w:bCs/>
        </w:rPr>
        <w:t xml:space="preserve"> </w:t>
      </w:r>
      <w:r w:rsidRPr="00B06C5A">
        <w:rPr>
          <w:bCs/>
        </w:rPr>
        <w:t>E</w:t>
      </w:r>
      <w:r w:rsidR="00A56D3B" w:rsidRPr="00B06C5A">
        <w:rPr>
          <w:bCs/>
        </w:rPr>
        <w:t xml:space="preserve"> </w:t>
      </w:r>
      <w:r w:rsidRPr="00B06C5A">
        <w:rPr>
          <w:bCs/>
        </w:rPr>
        <w:t>N</w:t>
      </w:r>
      <w:r w:rsidR="00A56D3B" w:rsidRPr="00B06C5A">
        <w:rPr>
          <w:bCs/>
        </w:rPr>
        <w:t xml:space="preserve"> </w:t>
      </w:r>
      <w:r w:rsidRPr="00B06C5A">
        <w:rPr>
          <w:bCs/>
        </w:rPr>
        <w:t>J</w:t>
      </w:r>
      <w:r w:rsidR="00A56D3B" w:rsidRPr="00B06C5A">
        <w:rPr>
          <w:bCs/>
        </w:rPr>
        <w:t xml:space="preserve"> </w:t>
      </w:r>
      <w:r w:rsidRPr="00B06C5A">
        <w:rPr>
          <w:bCs/>
        </w:rPr>
        <w:t>E</w:t>
      </w:r>
    </w:p>
    <w:p w:rsidRDefault="00570F32" w:rsidP="00360BE2" w:rsidR="00570F32" w:rsidRPr="00B06C5A">
      <w:pPr>
        <w:jc w:val="center"/>
      </w:pPr>
    </w:p>
    <w:p w:rsidRDefault="00CE078E" w:rsidP="00CE078E" w:rsidR="00CE078E" w:rsidRPr="00B06C5A">
      <w:pPr>
        <w:jc w:val="both"/>
      </w:pPr>
      <w:r w:rsidRPr="00B06C5A">
        <w:tab/>
      </w:r>
      <w:r w:rsidRPr="00B06C5A">
        <w:tab/>
        <w:t xml:space="preserve">Trgovački sud u Rijeci, po stečajnom sucu Veri Jelenović, postupajući po prijedlogu predlagatelja </w:t>
      </w:r>
      <w:r w:rsidR="00B06C5A" w:rsidRPr="00B06C5A">
        <w:t xml:space="preserve">Financijska agencija Regionalni centar: Rijeka, Nagodbeno vijeće: RI03, Pula, Giardini 5, OIB: 85821130368, radi pokretanja stečajnog postupka nad imovinom dužnika pojedinca </w:t>
      </w:r>
      <w:r w:rsidR="00B06C5A" w:rsidRPr="00B06C5A">
        <w:rPr>
          <w:bCs/>
        </w:rPr>
        <w:t xml:space="preserve">Željka Romića vl. Ugostiteljskog obrta „Villa Vrsar“, Brostolade 23, Vrsar, </w:t>
      </w:r>
      <w:r w:rsidR="00B06C5A" w:rsidRPr="00B06C5A">
        <w:t xml:space="preserve"> OIB: 4799282882</w:t>
      </w:r>
      <w:r w:rsidR="003C5F53" w:rsidRPr="00B06C5A">
        <w:t xml:space="preserve">, </w:t>
      </w:r>
      <w:r w:rsidRPr="00B06C5A">
        <w:t xml:space="preserve">dana </w:t>
      </w:r>
      <w:r w:rsidR="00ED5933" w:rsidRPr="00B06C5A">
        <w:t>2</w:t>
      </w:r>
      <w:r w:rsidR="00496A91" w:rsidRPr="00B06C5A">
        <w:t>1</w:t>
      </w:r>
      <w:r w:rsidRPr="00B06C5A">
        <w:t xml:space="preserve">. listopada 2015. godine </w:t>
      </w:r>
    </w:p>
    <w:p w:rsidRDefault="00360BE2" w:rsidP="00360BE2" w:rsidR="00360BE2" w:rsidRPr="00B06C5A">
      <w:pPr>
        <w:jc w:val="both"/>
      </w:pPr>
    </w:p>
    <w:p w:rsidRDefault="00360BE2" w:rsidP="00360BE2" w:rsidR="00360BE2" w:rsidRPr="00B06C5A">
      <w:pPr>
        <w:jc w:val="center"/>
      </w:pPr>
      <w:r w:rsidRPr="00B06C5A">
        <w:t>r i j e š i o  j e</w:t>
      </w:r>
    </w:p>
    <w:p w:rsidRDefault="005D23EA" w:rsidP="00360BE2" w:rsidR="005D23EA" w:rsidRPr="00B06C5A">
      <w:pPr>
        <w:jc w:val="center"/>
      </w:pPr>
    </w:p>
    <w:p w:rsidRDefault="00360BE2" w:rsidP="00781C16" w:rsidR="00360BE2" w:rsidRPr="00B06C5A">
      <w:pPr>
        <w:numPr>
          <w:ilvl w:val="0"/>
          <w:numId w:val="1"/>
        </w:numPr>
        <w:jc w:val="both"/>
        <w:rPr>
          <w:bCs/>
        </w:rPr>
      </w:pPr>
      <w:r w:rsidRPr="00B06C5A">
        <w:rPr>
          <w:bCs/>
        </w:rPr>
        <w:t>Otvara se s</w:t>
      </w:r>
      <w:r w:rsidR="00781C16" w:rsidRPr="00B06C5A">
        <w:rPr>
          <w:bCs/>
        </w:rPr>
        <w:t xml:space="preserve">tečajni postupak </w:t>
      </w:r>
      <w:r w:rsidR="00B06C5A" w:rsidRPr="00B06C5A">
        <w:t xml:space="preserve">nad imovinom dužnika pojedinca </w:t>
      </w:r>
      <w:r w:rsidR="00B06C5A" w:rsidRPr="00B06C5A">
        <w:rPr>
          <w:bCs/>
        </w:rPr>
        <w:t xml:space="preserve">Željka Romića vl. Ugostiteljskog obrta „Villa Vrsar“, Brostolade 23, Vrsar, </w:t>
      </w:r>
      <w:r w:rsidR="00B06C5A" w:rsidRPr="00B06C5A">
        <w:t xml:space="preserve"> OIB: 4799282882</w:t>
      </w:r>
      <w:r w:rsidR="00557AD1" w:rsidRPr="00B06C5A">
        <w:rPr>
          <w:bCs/>
        </w:rPr>
        <w:t>.</w:t>
      </w:r>
    </w:p>
    <w:p w:rsidRDefault="00C5695B" w:rsidP="00360BE2" w:rsidR="00C5695B" w:rsidRPr="00B06C5A">
      <w:pPr>
        <w:numPr>
          <w:ilvl w:val="0"/>
          <w:numId w:val="1"/>
        </w:numPr>
        <w:jc w:val="both"/>
        <w:rPr>
          <w:bCs/>
        </w:rPr>
      </w:pPr>
      <w:r w:rsidRPr="00B06C5A">
        <w:t xml:space="preserve">Oglas o otvaranju stečajnog postupka istaknut će se na oglasnoj ploči suda dana </w:t>
      </w:r>
      <w:r w:rsidR="00ED5933" w:rsidRPr="00B06C5A">
        <w:t>2</w:t>
      </w:r>
      <w:r w:rsidR="00496A91" w:rsidRPr="00B06C5A">
        <w:t>1</w:t>
      </w:r>
      <w:r w:rsidR="00B4373B" w:rsidRPr="00B06C5A">
        <w:t>. listopada</w:t>
      </w:r>
      <w:r w:rsidR="00497B87" w:rsidRPr="00B06C5A">
        <w:t xml:space="preserve"> 2015</w:t>
      </w:r>
      <w:r w:rsidRPr="00B06C5A">
        <w:t>. godine u 1</w:t>
      </w:r>
      <w:r w:rsidR="00744D1C" w:rsidRPr="00B06C5A">
        <w:t>5</w:t>
      </w:r>
      <w:r w:rsidRPr="00B06C5A">
        <w:t>,00 sati.</w:t>
      </w:r>
    </w:p>
    <w:p w:rsidRDefault="00360BE2" w:rsidP="00360BE2" w:rsidR="00360BE2" w:rsidRPr="00B06C5A">
      <w:pPr>
        <w:numPr>
          <w:ilvl w:val="0"/>
          <w:numId w:val="1"/>
        </w:numPr>
        <w:jc w:val="both"/>
        <w:rPr>
          <w:bCs/>
        </w:rPr>
      </w:pPr>
      <w:r w:rsidRPr="00B06C5A">
        <w:t xml:space="preserve">Za stečajnog upravitelja imenuje se </w:t>
      </w:r>
      <w:r w:rsidR="00B06C5A" w:rsidRPr="00B06C5A">
        <w:t>Damir</w:t>
      </w:r>
      <w:r w:rsidR="00AA14F3" w:rsidRPr="00B06C5A">
        <w:t xml:space="preserve"> Majstorović</w:t>
      </w:r>
      <w:r w:rsidR="000D47AA" w:rsidRPr="00B06C5A">
        <w:t>, Pula, K</w:t>
      </w:r>
      <w:r w:rsidR="00AA14F3" w:rsidRPr="00B06C5A">
        <w:t>oparska 37</w:t>
      </w:r>
      <w:r w:rsidR="00E54AB9" w:rsidRPr="00B06C5A">
        <w:t xml:space="preserve">, </w:t>
      </w:r>
      <w:r w:rsidR="000E618B" w:rsidRPr="00B06C5A">
        <w:t xml:space="preserve">OIB: </w:t>
      </w:r>
      <w:r w:rsidR="00B06C5A" w:rsidRPr="00B06C5A">
        <w:t>49931983367</w:t>
      </w:r>
      <w:r w:rsidR="0081532F" w:rsidRPr="00B06C5A">
        <w:t>.</w:t>
      </w:r>
    </w:p>
    <w:p w:rsidRDefault="00360BE2" w:rsidP="00360BE2" w:rsidR="00360BE2" w:rsidRPr="00B06C5A">
      <w:pPr>
        <w:numPr>
          <w:ilvl w:val="0"/>
          <w:numId w:val="1"/>
        </w:numPr>
        <w:jc w:val="both"/>
        <w:rPr>
          <w:bCs/>
        </w:rPr>
      </w:pPr>
      <w:r w:rsidRPr="00B06C5A">
        <w:rPr>
          <w:bCs/>
        </w:rPr>
        <w:t xml:space="preserve"> Zaključuje se stečajni postupak </w:t>
      </w:r>
      <w:r w:rsidR="00B06C5A" w:rsidRPr="00B06C5A">
        <w:t xml:space="preserve">nad imovinom dužnika pojedinca </w:t>
      </w:r>
      <w:r w:rsidR="00B06C5A" w:rsidRPr="00B06C5A">
        <w:rPr>
          <w:bCs/>
        </w:rPr>
        <w:t xml:space="preserve">Željka Romića vl. Ugostiteljskog obrta „Villa Vrsar“, Brostolade 23, Vrsar, </w:t>
      </w:r>
      <w:r w:rsidR="00B06C5A" w:rsidRPr="00B06C5A">
        <w:t xml:space="preserve"> OIB: 4799282882</w:t>
      </w:r>
      <w:r w:rsidR="0081532F" w:rsidRPr="00B06C5A">
        <w:t>.</w:t>
      </w:r>
    </w:p>
    <w:p w:rsidRDefault="0004736A" w:rsidP="00360BE2" w:rsidR="006830EE" w:rsidRPr="00B06C5A">
      <w:pPr>
        <w:numPr>
          <w:ilvl w:val="0"/>
          <w:numId w:val="1"/>
        </w:numPr>
        <w:jc w:val="both"/>
        <w:rPr>
          <w:bCs/>
        </w:rPr>
      </w:pPr>
      <w:r w:rsidRPr="00B06C5A">
        <w:t xml:space="preserve">Otvaranje stečajnog postupka upisati će se u </w:t>
      </w:r>
      <w:r w:rsidR="00B06C5A" w:rsidRPr="00B06C5A">
        <w:t xml:space="preserve">obrtni </w:t>
      </w:r>
      <w:r w:rsidRPr="00B06C5A">
        <w:t>registar</w:t>
      </w:r>
      <w:r w:rsidR="006830EE" w:rsidRPr="00B06C5A">
        <w:rPr>
          <w:bCs/>
        </w:rPr>
        <w:t>.</w:t>
      </w:r>
    </w:p>
    <w:p w:rsidRDefault="00360BE2" w:rsidP="00360BE2" w:rsidR="00360BE2" w:rsidRPr="00B06C5A">
      <w:pPr>
        <w:jc w:val="center"/>
      </w:pPr>
    </w:p>
    <w:p w:rsidRDefault="00570F32" w:rsidP="00360BE2" w:rsidR="00570F32" w:rsidRPr="00B06C5A">
      <w:pPr>
        <w:jc w:val="center"/>
      </w:pPr>
    </w:p>
    <w:p w:rsidRDefault="00360BE2" w:rsidP="00360BE2" w:rsidR="00360BE2" w:rsidRPr="00B06C5A">
      <w:pPr>
        <w:jc w:val="center"/>
      </w:pPr>
      <w:r w:rsidRPr="00B06C5A">
        <w:t>Obrazloženje</w:t>
      </w:r>
    </w:p>
    <w:p w:rsidRDefault="009F41CE" w:rsidP="00360BE2" w:rsidR="009F41CE" w:rsidRPr="00B06C5A">
      <w:pPr>
        <w:jc w:val="center"/>
      </w:pPr>
    </w:p>
    <w:p w:rsidRDefault="00744D1C" w:rsidP="00744D1C" w:rsidR="00744D1C" w:rsidRPr="00B06C5A">
      <w:pPr>
        <w:jc w:val="both"/>
        <w:rPr>
          <w:bCs/>
        </w:rPr>
      </w:pPr>
      <w:r w:rsidRPr="00B06C5A">
        <w:tab/>
      </w:r>
      <w:r w:rsidRPr="00B06C5A">
        <w:tab/>
        <w:t>Predlagatelj</w:t>
      </w:r>
      <w:r w:rsidR="008169D8" w:rsidRPr="00B06C5A">
        <w:t xml:space="preserve"> </w:t>
      </w:r>
      <w:r w:rsidR="00F057D3" w:rsidRPr="00B06C5A">
        <w:t>je</w:t>
      </w:r>
      <w:r w:rsidR="008169D8" w:rsidRPr="00B06C5A">
        <w:t xml:space="preserve"> </w:t>
      </w:r>
      <w:r w:rsidRPr="00B06C5A">
        <w:t xml:space="preserve">dana </w:t>
      </w:r>
      <w:r w:rsidR="00B06C5A" w:rsidRPr="00B06C5A">
        <w:t>3. listopada</w:t>
      </w:r>
      <w:r w:rsidR="000D47AA" w:rsidRPr="00B06C5A">
        <w:t xml:space="preserve"> 2014</w:t>
      </w:r>
      <w:r w:rsidR="00F057D3" w:rsidRPr="00B06C5A">
        <w:t>. godine podnio</w:t>
      </w:r>
      <w:r w:rsidRPr="00B06C5A">
        <w:t xml:space="preserve"> sudu prijedlog za otvaranje stečajnog postupka </w:t>
      </w:r>
      <w:r w:rsidR="00B06C5A" w:rsidRPr="00B06C5A">
        <w:t xml:space="preserve">nad imovinom dužnika pojedinca </w:t>
      </w:r>
      <w:r w:rsidR="00B06C5A" w:rsidRPr="00B06C5A">
        <w:rPr>
          <w:bCs/>
        </w:rPr>
        <w:t xml:space="preserve">Željka Romića vl. Ugostiteljskog obrta „Villa Vrsar“, Brostolade 23, Vrsar, </w:t>
      </w:r>
      <w:r w:rsidR="00B06C5A" w:rsidRPr="00B06C5A">
        <w:t xml:space="preserve"> OIB: 4799282882</w:t>
      </w:r>
      <w:r w:rsidR="001210E4" w:rsidRPr="00B06C5A">
        <w:t>.</w:t>
      </w:r>
    </w:p>
    <w:p w:rsidRDefault="006830EE" w:rsidP="00360BE2" w:rsidR="006830EE" w:rsidRPr="00B06C5A">
      <w:pPr>
        <w:jc w:val="both"/>
      </w:pPr>
      <w:r w:rsidRPr="00B06C5A">
        <w:rPr>
          <w:bCs/>
        </w:rPr>
        <w:tab/>
      </w:r>
      <w:r w:rsidRPr="00B06C5A">
        <w:rPr>
          <w:bCs/>
        </w:rPr>
        <w:tab/>
      </w:r>
      <w:r w:rsidR="00180CE9" w:rsidRPr="00B06C5A">
        <w:rPr>
          <w:bCs/>
        </w:rPr>
        <w:t>Rješenjem ovog suda posl. br. St-</w:t>
      </w:r>
      <w:r w:rsidR="00B06C5A" w:rsidRPr="00B06C5A">
        <w:rPr>
          <w:bCs/>
        </w:rPr>
        <w:t>265</w:t>
      </w:r>
      <w:r w:rsidR="0095724F" w:rsidRPr="00B06C5A">
        <w:rPr>
          <w:bCs/>
        </w:rPr>
        <w:t>/2014</w:t>
      </w:r>
      <w:r w:rsidR="003D2BDF" w:rsidRPr="00B06C5A">
        <w:rPr>
          <w:bCs/>
        </w:rPr>
        <w:t xml:space="preserve"> od </w:t>
      </w:r>
      <w:r w:rsidR="00B06C5A" w:rsidRPr="00B06C5A">
        <w:rPr>
          <w:bCs/>
        </w:rPr>
        <w:t>14. siječnja 2015</w:t>
      </w:r>
      <w:r w:rsidR="00180CE9" w:rsidRPr="00B06C5A">
        <w:rPr>
          <w:bCs/>
        </w:rPr>
        <w:t xml:space="preserve">. godine pokrenut je prethodni postupak radi utvrđivanja uvjeta za otvaranje stečajnog postupka </w:t>
      </w:r>
      <w:r w:rsidR="00B06C5A" w:rsidRPr="00B06C5A">
        <w:t xml:space="preserve">nad imovinom dužnika pojedinca </w:t>
      </w:r>
      <w:r w:rsidR="00B06C5A" w:rsidRPr="00B06C5A">
        <w:rPr>
          <w:bCs/>
        </w:rPr>
        <w:t xml:space="preserve">Željka Romića vl. Ugostiteljskog obrta „Villa Vrsar“, Brostolade 23, Vrsar, </w:t>
      </w:r>
      <w:r w:rsidR="00B06C5A" w:rsidRPr="00B06C5A">
        <w:t xml:space="preserve"> OIB: 4799282882</w:t>
      </w:r>
      <w:r w:rsidR="00180CE9" w:rsidRPr="00B06C5A">
        <w:t>.</w:t>
      </w:r>
    </w:p>
    <w:p w:rsidRDefault="000E618B" w:rsidP="000E618B" w:rsidR="000E618B" w:rsidRPr="00B06C5A">
      <w:pPr>
        <w:jc w:val="both"/>
        <w:rPr>
          <w:bCs/>
        </w:rPr>
      </w:pPr>
      <w:r w:rsidRPr="00B06C5A">
        <w:tab/>
      </w:r>
      <w:r w:rsidRPr="00B06C5A">
        <w:tab/>
        <w:t xml:space="preserve">Tijekom prethodnog postupka je sud utvrdio postojanje kod dužnika stečajnog razloga nesposobnosti </w:t>
      </w:r>
      <w:r w:rsidRPr="00B06C5A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B06C5A">
      <w:pPr>
        <w:jc w:val="both"/>
        <w:rPr>
          <w:bCs/>
        </w:rPr>
      </w:pPr>
      <w:r w:rsidRPr="00B06C5A">
        <w:rPr>
          <w:bCs/>
        </w:rPr>
        <w:tab/>
      </w:r>
      <w:r w:rsidRPr="00B06C5A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B06C5A">
          <w:rPr>
            <w:bCs/>
          </w:rPr>
          <w:t>4. st</w:t>
        </w:r>
      </w:smartTag>
      <w:r w:rsidRPr="00B06C5A">
        <w:rPr>
          <w:bCs/>
        </w:rPr>
        <w:t xml:space="preserve">. 1. i 2. Stečajnog zakona izrijekom je propisano da se stečaj može otvoriti samo ako se utvrdi postojanje kojega od zakonom predviđenih stečajnih </w:t>
      </w:r>
      <w:r w:rsidRPr="00B06C5A">
        <w:rPr>
          <w:bCs/>
        </w:rPr>
        <w:lastRenderedPageBreak/>
        <w:t xml:space="preserve">razloga, a to su prema stavku 2. istog članka nesposobnost za plaćanje, nelikvidnost i prezaduženost.  </w:t>
      </w:r>
    </w:p>
    <w:p w:rsidRDefault="000E618B" w:rsidP="000E618B" w:rsidR="000E618B" w:rsidRPr="00B06C5A">
      <w:pPr>
        <w:jc w:val="both"/>
        <w:rPr>
          <w:bCs/>
        </w:rPr>
      </w:pPr>
      <w:r w:rsidRPr="00B06C5A">
        <w:rPr>
          <w:bCs/>
        </w:rPr>
        <w:tab/>
      </w:r>
      <w:r w:rsidRPr="00B06C5A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B06C5A">
          <w:rPr>
            <w:bCs/>
          </w:rPr>
          <w:t>63. st</w:t>
        </w:r>
      </w:smartTag>
      <w:r w:rsidRPr="00B06C5A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B06C5A">
      <w:pPr>
        <w:jc w:val="both"/>
        <w:rPr>
          <w:bCs/>
        </w:rPr>
      </w:pPr>
      <w:r w:rsidRPr="00B06C5A">
        <w:rPr>
          <w:bCs/>
        </w:rPr>
        <w:tab/>
      </w:r>
      <w:r w:rsidRPr="00B06C5A">
        <w:rPr>
          <w:bCs/>
        </w:rPr>
        <w:tab/>
        <w:t xml:space="preserve">Sud je rješenjem na zapisniku ročišta radi izjašnjenja o prijedlogu i rasprave o uvjetima za otvaranje stečajnog postupka nad </w:t>
      </w:r>
      <w:r w:rsidR="00B06C5A" w:rsidRPr="00B06C5A">
        <w:rPr>
          <w:bCs/>
        </w:rPr>
        <w:t xml:space="preserve">imovinom </w:t>
      </w:r>
      <w:r w:rsidRPr="00B06C5A">
        <w:rPr>
          <w:bCs/>
        </w:rPr>
        <w:t>dužnik</w:t>
      </w:r>
      <w:r w:rsidR="00B06C5A" w:rsidRPr="00B06C5A">
        <w:rPr>
          <w:bCs/>
        </w:rPr>
        <w:t>a pojedinca</w:t>
      </w:r>
      <w:r w:rsidRPr="00B06C5A">
        <w:rPr>
          <w:bCs/>
        </w:rPr>
        <w:t xml:space="preserve"> od </w:t>
      </w:r>
      <w:r w:rsidR="00B06C5A" w:rsidRPr="00B06C5A">
        <w:rPr>
          <w:bCs/>
        </w:rPr>
        <w:t>8. travnja 2015</w:t>
      </w:r>
      <w:r w:rsidRPr="00B06C5A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B06C5A">
      <w:pPr>
        <w:jc w:val="both"/>
        <w:rPr>
          <w:bCs/>
        </w:rPr>
      </w:pPr>
      <w:r w:rsidRPr="00B06C5A">
        <w:rPr>
          <w:bCs/>
        </w:rPr>
        <w:tab/>
      </w:r>
      <w:r w:rsidRPr="00B06C5A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B06C5A">
      <w:pPr>
        <w:jc w:val="both"/>
        <w:rPr>
          <w:bCs/>
        </w:rPr>
      </w:pPr>
      <w:r w:rsidRPr="00B06C5A">
        <w:rPr>
          <w:bCs/>
        </w:rPr>
        <w:tab/>
      </w:r>
      <w:r w:rsidRPr="00B06C5A">
        <w:rPr>
          <w:bCs/>
        </w:rPr>
        <w:tab/>
      </w:r>
      <w:r w:rsidRPr="00B06C5A">
        <w:rPr>
          <w:bCs/>
        </w:rPr>
        <w:tab/>
      </w:r>
      <w:r w:rsidRPr="00B06C5A">
        <w:rPr>
          <w:bCs/>
        </w:rPr>
        <w:tab/>
        <w:t xml:space="preserve">Rijeka, </w:t>
      </w:r>
      <w:r w:rsidR="004C7702" w:rsidRPr="00B06C5A">
        <w:rPr>
          <w:bCs/>
        </w:rPr>
        <w:t>2</w:t>
      </w:r>
      <w:r w:rsidR="003047F7" w:rsidRPr="00B06C5A">
        <w:rPr>
          <w:bCs/>
        </w:rPr>
        <w:t>1</w:t>
      </w:r>
      <w:r w:rsidR="000E618B" w:rsidRPr="00B06C5A">
        <w:rPr>
          <w:bCs/>
        </w:rPr>
        <w:t>. listopada</w:t>
      </w:r>
      <w:r w:rsidR="008169D8" w:rsidRPr="00B06C5A">
        <w:rPr>
          <w:bCs/>
        </w:rPr>
        <w:t xml:space="preserve"> 201</w:t>
      </w:r>
      <w:r w:rsidR="00497B87" w:rsidRPr="00B06C5A">
        <w:rPr>
          <w:bCs/>
        </w:rPr>
        <w:t>5</w:t>
      </w:r>
      <w:r w:rsidRPr="00B06C5A">
        <w:rPr>
          <w:bCs/>
        </w:rPr>
        <w:t xml:space="preserve">. </w:t>
      </w:r>
      <w:r w:rsidR="009F41CE" w:rsidRPr="00B06C5A">
        <w:rPr>
          <w:bCs/>
        </w:rPr>
        <w:t xml:space="preserve"> </w:t>
      </w:r>
      <w:r w:rsidRPr="00B06C5A">
        <w:rPr>
          <w:bCs/>
        </w:rPr>
        <w:t>g</w:t>
      </w:r>
      <w:r w:rsidR="009F41CE" w:rsidRPr="00B06C5A">
        <w:rPr>
          <w:bCs/>
        </w:rPr>
        <w:t>odine</w:t>
      </w:r>
    </w:p>
    <w:p w:rsidRDefault="004534EF" w:rsidP="00360BE2" w:rsidR="004534EF" w:rsidRPr="00B06C5A">
      <w:pPr>
        <w:jc w:val="both"/>
        <w:rPr>
          <w:bCs/>
        </w:rPr>
      </w:pPr>
    </w:p>
    <w:p w:rsidRDefault="00497B87" w:rsidR="00497B87" w:rsidRPr="00B06C5A">
      <w:pPr>
        <w:jc w:val="both"/>
      </w:pPr>
      <w:r w:rsidRPr="00B06C5A">
        <w:t xml:space="preserve">                                                                                                 Stečajni sudac</w:t>
      </w:r>
    </w:p>
    <w:p w:rsidRDefault="00497B87" w:rsidR="00497B87" w:rsidRPr="00B06C5A">
      <w:pPr>
        <w:jc w:val="both"/>
      </w:pPr>
      <w:r w:rsidRPr="00B06C5A">
        <w:t xml:space="preserve">                                                                                                 Vera Jelenović </w:t>
      </w:r>
    </w:p>
    <w:p w:rsidRDefault="00497B87" w:rsidR="00497B87" w:rsidRPr="00B06C5A">
      <w:pPr>
        <w:jc w:val="both"/>
      </w:pPr>
    </w:p>
    <w:p w:rsidRDefault="00360BE2" w:rsidP="00360BE2" w:rsidR="00360BE2" w:rsidRPr="00B06C5A">
      <w:pPr>
        <w:jc w:val="both"/>
        <w:rPr>
          <w:bCs/>
        </w:rPr>
      </w:pPr>
    </w:p>
    <w:p w:rsidRDefault="00360BE2" w:rsidP="00360BE2" w:rsidR="00360BE2" w:rsidRPr="00B06C5A">
      <w:pPr>
        <w:jc w:val="both"/>
        <w:rPr>
          <w:bCs/>
        </w:rPr>
      </w:pPr>
    </w:p>
    <w:p w:rsidRDefault="00360BE2" w:rsidP="00570F32" w:rsidR="00360BE2" w:rsidRPr="00B06C5A">
      <w:pPr>
        <w:jc w:val="both"/>
        <w:rPr>
          <w:bCs/>
        </w:rPr>
      </w:pPr>
      <w:r w:rsidRPr="00B06C5A">
        <w:rPr>
          <w:bCs/>
        </w:rPr>
        <w:t xml:space="preserve"> </w:t>
      </w:r>
      <w:r w:rsidRPr="00B06C5A">
        <w:tab/>
      </w:r>
      <w:r w:rsidRPr="00B06C5A">
        <w:rPr>
          <w:bCs/>
        </w:rPr>
        <w:t>UPUTA O PRAVNOM LIJEKU:</w:t>
      </w:r>
    </w:p>
    <w:p w:rsidRDefault="00360BE2" w:rsidP="00570F32" w:rsidR="004534EF" w:rsidRPr="00B06C5A">
      <w:pPr>
        <w:jc w:val="both"/>
      </w:pPr>
      <w:r w:rsidRPr="00B06C5A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B06C5A">
      <w:pPr>
        <w:jc w:val="both"/>
      </w:pPr>
      <w:r w:rsidRPr="00B06C5A">
        <w:t>Žalba se podnosi sudu u dva primjerka u roku od 8 dana od primitka rješenja, a o žalbi odlučuje Visoki trgovački sud Republike Hrvatske.</w:t>
      </w:r>
    </w:p>
    <w:p w:rsidRDefault="00360BE2" w:rsidP="00570F32" w:rsidR="00360BE2" w:rsidRPr="00B06C5A">
      <w:pPr>
        <w:jc w:val="both"/>
      </w:pPr>
      <w:r w:rsidRPr="00B06C5A">
        <w:tab/>
        <w:t>Protiv rješenja o zaključenju stečajnog postupka dopuštena je žalba u roku od 8 dana.</w:t>
      </w:r>
    </w:p>
    <w:p w:rsidRDefault="005D23EA" w:rsidP="00570F32" w:rsidR="005D23EA" w:rsidRPr="00B06C5A">
      <w:pPr>
        <w:jc w:val="both"/>
      </w:pPr>
    </w:p>
    <w:p w:rsidRDefault="009F41CE" w:rsidP="00570F32" w:rsidR="009F41CE" w:rsidRPr="00B06C5A">
      <w:pPr>
        <w:jc w:val="both"/>
      </w:pPr>
    </w:p>
    <w:p w:rsidRDefault="009F41CE" w:rsidP="00570F32" w:rsidR="009F41CE" w:rsidRPr="00B06C5A">
      <w:pPr>
        <w:jc w:val="both"/>
      </w:pPr>
    </w:p>
    <w:p w:rsidRDefault="00067DC2" w:rsidP="00570F32" w:rsidR="00067DC2" w:rsidRPr="00B06C5A">
      <w:pPr>
        <w:jc w:val="both"/>
      </w:pPr>
    </w:p>
    <w:p w:rsidRDefault="007C72FB" w:rsidP="00570F32" w:rsidR="007C72FB" w:rsidRPr="00B06C5A">
      <w:pPr>
        <w:jc w:val="both"/>
      </w:pPr>
    </w:p>
    <w:p w:rsidRDefault="007C72FB" w:rsidP="00570F32" w:rsidR="007C72FB" w:rsidRPr="00B06C5A">
      <w:pPr>
        <w:jc w:val="both"/>
      </w:pPr>
    </w:p>
    <w:p w:rsidRDefault="007C72FB" w:rsidP="00570F32" w:rsidR="007C72FB" w:rsidRPr="00B06C5A">
      <w:pPr>
        <w:jc w:val="both"/>
      </w:pPr>
    </w:p>
    <w:p w:rsidRDefault="007C72FB" w:rsidP="00570F32" w:rsidR="007C72FB" w:rsidRPr="00B06C5A">
      <w:pPr>
        <w:jc w:val="both"/>
      </w:pPr>
    </w:p>
    <w:p w:rsidRDefault="007C72FB" w:rsidP="00570F32" w:rsidR="007C72FB" w:rsidRPr="00B06C5A">
      <w:pPr>
        <w:jc w:val="both"/>
      </w:pPr>
    </w:p>
    <w:p w:rsidRDefault="007C72FB" w:rsidP="00570F32" w:rsidR="007C72FB" w:rsidRPr="00B06C5A">
      <w:pPr>
        <w:jc w:val="both"/>
      </w:pPr>
    </w:p>
    <w:p w:rsidRDefault="00067DC2" w:rsidP="00570F32" w:rsidR="00067DC2" w:rsidRPr="00B06C5A">
      <w:pPr>
        <w:jc w:val="both"/>
      </w:pPr>
    </w:p>
    <w:p w:rsidRDefault="00067DC2" w:rsidP="00570F32" w:rsidR="00067DC2" w:rsidRPr="00B06C5A">
      <w:pPr>
        <w:jc w:val="both"/>
      </w:pPr>
    </w:p>
    <w:p w:rsidRDefault="00781C16" w:rsidP="00570F32" w:rsidR="00781C16" w:rsidRPr="00B06C5A">
      <w:pPr>
        <w:jc w:val="both"/>
      </w:pPr>
    </w:p>
    <w:p w:rsidRDefault="00781C16" w:rsidP="00570F32" w:rsidR="00781C16" w:rsidRPr="00B06C5A">
      <w:pPr>
        <w:jc w:val="both"/>
      </w:pPr>
    </w:p>
    <w:p w:rsidRDefault="00067DC2" w:rsidP="00570F32" w:rsidR="00067DC2" w:rsidRPr="00B06C5A">
      <w:pPr>
        <w:jc w:val="both"/>
      </w:pPr>
    </w:p>
    <w:p w:rsidRDefault="00B06C5A" w:rsidP="00570F32" w:rsidR="00B06C5A" w:rsidRPr="00B06C5A">
      <w:pPr>
        <w:jc w:val="both"/>
      </w:pPr>
    </w:p>
    <w:p w:rsidRDefault="005D23EA" w:rsidP="00570F32" w:rsidR="005D23EA" w:rsidRPr="00B06C5A">
      <w:pPr>
        <w:jc w:val="both"/>
      </w:pPr>
    </w:p>
    <w:p w:rsidRDefault="00E50221" w:rsidP="00E50221" w:rsidR="00E50221" w:rsidRPr="00B06C5A">
      <w:r w:rsidRPr="00B06C5A">
        <w:lastRenderedPageBreak/>
        <w:t>DNA:</w:t>
      </w:r>
    </w:p>
    <w:p w:rsidRDefault="00E50221" w:rsidP="00E50221" w:rsidR="00E50221" w:rsidRPr="00B06C5A"/>
    <w:p w:rsidRDefault="009B0D4C" w:rsidP="00744D1C" w:rsidR="009B0D4C" w:rsidRPr="00B06C5A">
      <w:pPr>
        <w:jc w:val="both"/>
      </w:pPr>
      <w:r w:rsidRPr="00B06C5A">
        <w:t>- predlagatelj</w:t>
      </w:r>
      <w:r w:rsidR="008B62DD" w:rsidRPr="00B06C5A">
        <w:t>u</w:t>
      </w:r>
    </w:p>
    <w:p w:rsidRDefault="00744D1C" w:rsidP="00744D1C" w:rsidR="00744D1C" w:rsidRPr="00B06C5A">
      <w:pPr>
        <w:jc w:val="both"/>
      </w:pPr>
      <w:r w:rsidRPr="00B06C5A">
        <w:t>-</w:t>
      </w:r>
      <w:r w:rsidR="00A232AA" w:rsidRPr="00B06C5A">
        <w:t xml:space="preserve"> </w:t>
      </w:r>
      <w:r w:rsidR="008B62DD" w:rsidRPr="00B06C5A">
        <w:t>dužniku</w:t>
      </w:r>
      <w:r w:rsidRPr="00B06C5A">
        <w:t>,</w:t>
      </w:r>
    </w:p>
    <w:p w:rsidRDefault="00744D1C" w:rsidP="00744D1C" w:rsidR="00744D1C" w:rsidRPr="00B06C5A">
      <w:pPr>
        <w:jc w:val="both"/>
      </w:pPr>
      <w:r w:rsidRPr="00B06C5A">
        <w:t xml:space="preserve">- FINA </w:t>
      </w:r>
      <w:r w:rsidR="00AA14F3" w:rsidRPr="00B06C5A">
        <w:t>Rijeka</w:t>
      </w:r>
      <w:r w:rsidR="00D12A6A" w:rsidRPr="00B06C5A">
        <w:t xml:space="preserve"> </w:t>
      </w:r>
    </w:p>
    <w:p w:rsidRDefault="00552C37" w:rsidP="00744D1C" w:rsidR="00BB3CCC" w:rsidRPr="00B06C5A">
      <w:pPr>
        <w:jc w:val="both"/>
      </w:pPr>
      <w:r w:rsidRPr="00B06C5A">
        <w:t>- ŽDO</w:t>
      </w:r>
      <w:r w:rsidR="00BB3CCC" w:rsidRPr="00B06C5A">
        <w:t xml:space="preserve"> Pula</w:t>
      </w:r>
    </w:p>
    <w:p w:rsidRDefault="00744D1C" w:rsidP="00744D1C" w:rsidR="00744D1C" w:rsidRPr="00B06C5A">
      <w:pPr>
        <w:jc w:val="both"/>
      </w:pPr>
      <w:r w:rsidRPr="00B06C5A">
        <w:t xml:space="preserve">- stečajni upravitelj </w:t>
      </w:r>
    </w:p>
    <w:p w:rsidRDefault="00744D1C" w:rsidP="00744D1C" w:rsidR="00744D1C" w:rsidRPr="00B06C5A">
      <w:pPr>
        <w:jc w:val="both"/>
      </w:pPr>
      <w:r w:rsidRPr="00B06C5A">
        <w:t xml:space="preserve">- </w:t>
      </w:r>
      <w:r w:rsidR="000E618B" w:rsidRPr="00B06C5A">
        <w:t xml:space="preserve">e- </w:t>
      </w:r>
      <w:r w:rsidR="009A78AF" w:rsidRPr="00B06C5A">
        <w:t>oglas</w:t>
      </w:r>
      <w:r w:rsidRPr="00B06C5A">
        <w:t>n</w:t>
      </w:r>
      <w:r w:rsidR="007C72FB" w:rsidRPr="00B06C5A">
        <w:t>a</w:t>
      </w:r>
      <w:r w:rsidRPr="00B06C5A">
        <w:t xml:space="preserve"> ploč</w:t>
      </w:r>
      <w:r w:rsidR="007C72FB" w:rsidRPr="00B06C5A">
        <w:t>a</w:t>
      </w:r>
    </w:p>
    <w:p w:rsidRDefault="00E50221" w:rsidP="00E50221" w:rsidR="00E50221" w:rsidRPr="00B06C5A">
      <w:r w:rsidRPr="00B06C5A">
        <w:t xml:space="preserve">- </w:t>
      </w:r>
      <w:r w:rsidR="00B06C5A" w:rsidRPr="00B06C5A">
        <w:t>obrtni registar</w:t>
      </w:r>
    </w:p>
    <w:p w:rsidRDefault="00E50221" w:rsidP="00E50221" w:rsidR="00E50221" w:rsidRPr="00B06C5A"/>
    <w:p w:rsidRDefault="000B07D1" w:rsidP="00E50221" w:rsidR="00E50221" w:rsidRPr="00B06C5A">
      <w:r w:rsidRPr="00B06C5A">
        <w:t xml:space="preserve">Rijeka, </w:t>
      </w:r>
      <w:r w:rsidR="004C7702" w:rsidRPr="00B06C5A">
        <w:t>2</w:t>
      </w:r>
      <w:r w:rsidR="003047F7" w:rsidRPr="00B06C5A">
        <w:t>1</w:t>
      </w:r>
      <w:r w:rsidR="000E618B" w:rsidRPr="00B06C5A">
        <w:t xml:space="preserve">. listopada </w:t>
      </w:r>
      <w:r w:rsidR="00497B87" w:rsidRPr="00B06C5A">
        <w:t>2015</w:t>
      </w:r>
      <w:r w:rsidR="0054269C" w:rsidRPr="00B06C5A">
        <w:t>.g.</w:t>
      </w:r>
    </w:p>
    <w:p w:rsidRDefault="00497B87" w:rsidR="00497B87" w:rsidRPr="00B06C5A">
      <w:pPr>
        <w:jc w:val="both"/>
      </w:pPr>
      <w:r w:rsidRPr="00B06C5A">
        <w:t xml:space="preserve">                                                                                                 Stečajni sudac</w:t>
      </w:r>
    </w:p>
    <w:p w:rsidRDefault="00497B87" w:rsidR="00497B87" w:rsidRPr="00B06C5A">
      <w:pPr>
        <w:jc w:val="both"/>
      </w:pPr>
      <w:r w:rsidRPr="00B06C5A">
        <w:t xml:space="preserve">                                                                                                 Vera Jelenović </w:t>
      </w:r>
    </w:p>
    <w:p w:rsidRDefault="00497B87" w:rsidR="00497B87" w:rsidRPr="00B06C5A">
      <w:pPr>
        <w:jc w:val="both"/>
      </w:pPr>
    </w:p>
    <w:p w:rsidRDefault="00497B87" w:rsidR="00497B87" w:rsidRPr="00B06C5A">
      <w:pPr>
        <w:jc w:val="both"/>
      </w:pPr>
    </w:p>
    <w:p w:rsidRDefault="00497B87" w:rsidP="00497B87" w:rsidR="00497B87" w:rsidRPr="00B06C5A">
      <w:pPr>
        <w:jc w:val="both"/>
      </w:pPr>
    </w:p>
    <w:p w:rsidRDefault="00497B87" w:rsidR="00497B87" w:rsidRPr="00B06C5A">
      <w:pPr>
        <w:jc w:val="both"/>
      </w:pPr>
    </w:p>
    <w:p w:rsidRDefault="00E50221" w:rsidP="00497B87" w:rsidR="00E50221" w:rsidRPr="00B06C5A">
      <w:pPr>
        <w:jc w:val="both"/>
      </w:pPr>
    </w:p>
    <w:p w:rsidRDefault="00E50221" w:rsidR="00E50221" w:rsidRPr="00B06C5A">
      <w:pPr>
        <w:jc w:val="both"/>
      </w:pPr>
    </w:p>
    <w:p w:rsidRDefault="00E50221" w:rsidR="00E50221" w:rsidRPr="00B06C5A">
      <w:pPr>
        <w:jc w:val="both"/>
      </w:pPr>
    </w:p>
    <w:p w:rsidRDefault="00E50221" w:rsidP="00E50221" w:rsidR="00E50221" w:rsidRPr="00B06C5A">
      <w:pPr>
        <w:jc w:val="both"/>
      </w:pPr>
    </w:p>
    <w:p w:rsidRDefault="00E50221" w:rsidP="00E50221" w:rsidR="00E50221" w:rsidRPr="00B06C5A">
      <w:pPr>
        <w:jc w:val="both"/>
      </w:pPr>
    </w:p>
    <w:p w:rsidRDefault="00E21439" w:rsidP="00360BE2" w:rsidR="00E21439" w:rsidRPr="00B06C5A"/>
    <w:p w:rsidRDefault="0095724F" w:rsidR="0095724F" w:rsidRPr="00B06C5A"/>
    <w:sectPr w:rsidSect="00E21176" w:rsidR="0095724F" w:rsidRPr="00B06C5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C21" w:rsidR="00883C21">
      <w:r>
        <w:separator/>
      </w:r>
    </w:p>
  </w:endnote>
  <w:endnote w:id="0" w:type="continuationSeparator">
    <w:p w:rsidRDefault="00883C21" w:rsidR="0088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9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C21" w:rsidR="00883C21">
      <w:r>
        <w:separator/>
      </w:r>
    </w:p>
  </w:footnote>
  <w:footnote w:id="0" w:type="continuationSeparator">
    <w:p w:rsidRDefault="00883C21" w:rsidR="00883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06C5A">
      <w:t>265</w:t>
    </w:r>
    <w:r w:rsidR="000D47AA">
      <w:t>/2014-1</w:t>
    </w:r>
    <w:r w:rsidR="00B06C5A">
      <w:t>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47AA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6A91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43A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C2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6991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24F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4F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C5A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6518D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37E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7211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F6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69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F6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69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St-265/2014</izvorni_sadrzaj>
    <derivirana_varijabla naziv="DomainObject.Predmet.OznakaBroj_1">St-265/2014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ROMIĆ  Vrsar</izvorni_sadrzaj>
    <derivirana_varijabla naziv="DomainObject.Predmet.ProtustrankaFormated_1">  ŽELJKO ROMIĆ  Vrsar</derivirana_varijabla>
  </DomainObject.Predmet.ProtustrankaFormated>
  <DomainObject.Predmet.ProtustrankaFormatedOIB>
    <izvorni_sadrzaj>  ŽELJKO ROMIĆ  Vrsar, OIB 47992828882</izvorni_sadrzaj>
    <derivirana_varijabla naziv="DomainObject.Predmet.ProtustrankaFormatedOIB_1">  ŽELJKO ROMIĆ  Vrsar, OIB 47992828882</derivirana_varijabla>
  </DomainObject.Predmet.ProtustrankaFormatedOIB>
  <DomainObject.Predmet.ProtustrankaFormatedWithAdress>
    <izvorni_sadrzaj> ŽELJKO ROMIĆ  Vrsar, Brostolade 23, 52450 Vrsar</izvorni_sadrzaj>
    <derivirana_varijabla naziv="DomainObject.Predmet.ProtustrankaFormatedWithAdress_1"> ŽELJKO ROMIĆ  Vrsar, Brostolade 23, 52450 Vrsar</derivirana_varijabla>
  </DomainObject.Predmet.ProtustrankaFormatedWithAdress>
  <DomainObject.Predmet.ProtustrankaFormatedWithAdressOIB>
    <izvorni_sadrzaj> ŽELJKO ROMIĆ  Vrsar, OIB 47992828882, Brostolade 23, 52450 Vrsar</izvorni_sadrzaj>
    <derivirana_varijabla naziv="DomainObject.Predmet.ProtustrankaFormatedWithAdressOIB_1"> ŽELJKO ROMIĆ  Vrsar, OIB 47992828882, Brostolade 23, 52450 Vrsar</derivirana_varijabla>
  </DomainObject.Predmet.ProtustrankaFormatedWithAdressOIB>
  <DomainObject.Predmet.ProtustrankaWithAdress>
    <izvorni_sadrzaj>ŽELJKO ROMIĆ  Vrsar Brostolade 23, 52450 Vrsar</izvorni_sadrzaj>
    <derivirana_varijabla naziv="DomainObject.Predmet.ProtustrankaWithAdress_1">ŽELJKO ROMIĆ  Vrsar Brostolade 23, 52450 Vrsar</derivirana_varijabla>
  </DomainObject.Predmet.ProtustrankaWithAdress>
  <DomainObject.Predmet.ProtustrankaWithAdressOIB>
    <izvorni_sadrzaj>ŽELJKO ROMIĆ  Vrsar, OIB 47992828882, Brostolade 23, 52450 Vrsar</izvorni_sadrzaj>
    <derivirana_varijabla naziv="DomainObject.Predmet.ProtustrankaWithAdressOIB_1">ŽELJKO ROMIĆ  Vrsar, OIB 47992828882, Brostolade 23, 52450 Vrsar</derivirana_varijabla>
  </DomainObject.Predmet.ProtustrankaWithAdressOIB>
  <DomainObject.Predmet.ProtustrankaNazivFormated>
    <izvorni_sadrzaj>ŽELJKO ROMIĆ  Vrsar</izvorni_sadrzaj>
    <derivirana_varijabla naziv="DomainObject.Predmet.ProtustrankaNazivFormated_1">ŽELJKO ROMIĆ  Vrsar</derivirana_varijabla>
  </DomainObject.Predmet.ProtustrankaNazivFormated>
  <DomainObject.Predmet.ProtustrankaNazivFormatedOIB>
    <izvorni_sadrzaj>ŽELJKO ROMIĆ  Vrsar, OIB 47992828882</izvorni_sadrzaj>
    <derivirana_varijabla naziv="DomainObject.Predmet.ProtustrankaNazivFormatedOIB_1">ŽELJKO ROMIĆ  Vrsar, OIB 47992828882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ŽELJKO ROMIĆ  Vrsar</item>
    </izvorni_sadrzaj>
    <derivirana_varijabla naziv="DomainObject.Predmet.ProtuStrankaListFormated_1">
      <item>ŽELJKO ROMIĆ  Vrsar</item>
    </derivirana_varijabla>
  </DomainObject.Predmet.ProtuStrankaListFormated>
  <DomainObject.Predmet.ProtuStrankaListFormatedOIB>
    <izvorni_sadrzaj>
      <item>ŽELJKO ROMIĆ  Vrsar, OIB 47992828882</item>
    </izvorni_sadrzaj>
    <derivirana_varijabla naziv="DomainObject.Predmet.ProtuStrankaListFormatedOIB_1">
      <item>ŽELJKO ROMIĆ  Vrsar, OIB 47992828882</item>
    </derivirana_varijabla>
  </DomainObject.Predmet.ProtuStrankaListFormatedOIB>
  <DomainObject.Predmet.ProtuStrankaListFormatedWithAdress>
    <izvorni_sadrzaj>
      <item>ŽELJKO ROMIĆ  Vrsar, Brostolade 23, 52450 Vrsar</item>
    </izvorni_sadrzaj>
    <derivirana_varijabla naziv="DomainObject.Predmet.ProtuStrankaListFormatedWithAdress_1">
      <item>ŽELJKO ROMIĆ  Vrsar, Brostolade 23, 52450 Vrsar</item>
    </derivirana_varijabla>
  </DomainObject.Predmet.ProtuStrankaListFormatedWithAdress>
  <DomainObject.Predmet.ProtuStrankaListFormatedWithAdressOIB>
    <izvorni_sadrzaj>
      <item>ŽELJKO ROMIĆ  Vrsar, OIB 47992828882, Brostolade 23, 52450 Vrsar</item>
    </izvorni_sadrzaj>
    <derivirana_varijabla naziv="DomainObject.Predmet.ProtuStrankaListFormatedWithAdressOIB_1">
      <item>ŽELJKO ROMIĆ  Vrsar, OIB 47992828882, Brostolade 23, 52450 Vrsar</item>
    </derivirana_varijabla>
  </DomainObject.Predmet.ProtuStrankaListFormatedWithAdressOIB>
  <DomainObject.Predmet.ProtuStrankaListNazivFormated>
    <izvorni_sadrzaj>
      <item>ŽELJKO ROMIĆ  Vrsar</item>
    </izvorni_sadrzaj>
    <derivirana_varijabla naziv="DomainObject.Predmet.ProtuStrankaListNazivFormated_1">
      <item>ŽELJKO ROMIĆ  Vrsar</item>
    </derivirana_varijabla>
  </DomainObject.Predmet.ProtuStrankaListNazivFormated>
  <DomainObject.Predmet.ProtuStrankaListNazivFormatedOIB>
    <izvorni_sadrzaj>
      <item>ŽELJKO ROMIĆ  Vrsar, OIB 47992828882</item>
    </izvorni_sadrzaj>
    <derivirana_varijabla naziv="DomainObject.Predmet.ProtuStrankaListNazivFormatedOIB_1">
      <item>ŽELJKO ROMIĆ  Vrsar, OIB 47992828882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ŽELJKO ROMIĆ  Vrsar</izvorni_sadrzaj>
    <derivirana_varijabla naziv="DomainObject.Predmet.ProtustrankaIDrugi_1">ŽELJKO ROMIĆ  Vrsar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ŽELJKO ROMIĆ  Vrsar, OIB 47992828882, Brostolade 23, 52450 Vrsar</izvorni_sadrzaj>
    <derivirana_varijabla naziv="DomainObject.Predmet.ProtustrankaIDrugiAdressOIB_1">ŽELJKO ROMIĆ  Vrsar, OIB 47992828882, Brostolade 23,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ŽELJKO ROMIĆ  Vrsar</item>
    </izvorni_sadrzaj>
    <derivirana_varijabla naziv="DomainObject.Predmet.SudioniciListNaziv_1">
      <item>FINA  Pula</item>
      <item>ŽELJKO ROMIĆ  Vrsar</item>
    </derivirana_varijabla>
  </DomainObject.Predmet.SudioniciListNaziv>
  <DomainObject.Predmet.SudioniciListAdressOIB>
    <izvorni_sadrzaj>
      <item>FINA  Pula, OIB 85821130368, Giardini 5,52100 Pula</item>
      <item>ŽELJKO ROMIĆ  Vrsar, OIB 47992828882, Brostolade 23,52450 Vrsar</item>
    </izvorni_sadrzaj>
    <derivirana_varijabla naziv="DomainObject.Predmet.SudioniciListAdressOIB_1">
      <item>FINA  Pula, OIB 85821130368, Giardini 5,52100 Pula</item>
      <item>ŽELJKO ROMIĆ  Vrsar, OIB 47992828882, Brostolade 23,52450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47992828882</item>
    </izvorni_sadrzaj>
    <derivirana_varijabla naziv="DomainObject.Predmet.SudioniciListNazivOIB_1">
      <item>, OIB 85821130368</item>
      <item>, OIB 47992828882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84B51-8443-476B-92DD-98D84009B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675</properties:Words>
  <properties:Characters>3710</properties:Characters>
  <properties:Lines>120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2015-10-21T08:55:00Z</dcterms:created>
  <dc:creator>korlevicd</dc:creator>
  <cp:lastModifiedBy>Danijela Fumić</cp:lastModifiedBy>
  <cp:lastPrinted>2015-10-21T08:54:00Z</cp:lastPrinted>
  <dcterms:modified xmlns:xsi="http://www.w3.org/2001/XMLSchema-instance" xsi:type="dcterms:W3CDTF">2015-10-21T08:57:00Z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