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35F4" w:rsidR="00F546B4" w:rsidP="00F546B4" w:rsidRDefault="00F546B4" w14:paraId="36b6e45" w14:textId="36b6e45">
      <w:pPr>
        <w:jc w:val="both"/>
        <w15:collapsed w:val="false"/>
      </w:pPr>
      <w:bookmarkStart w:name="_GoBack" w:id="0"/>
      <w:bookmarkEnd w:id="0"/>
      <w:r w:rsidRPr="00B935F4">
        <w:t xml:space="preserve">                 </w:t>
      </w:r>
      <w:r w:rsidRPr="00B935F4">
        <w:rPr>
          <w:noProof/>
        </w:rPr>
        <w:drawing>
          <wp:inline distT="0" distB="0" distL="0" distR="0">
            <wp:extent cx="600075" cy="665480"/>
            <wp:effectExtent l="0" t="0" r="9525" b="127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35F4" w:rsidR="00F546B4" w:rsidP="00F546B4" w:rsidRDefault="00F546B4">
      <w:pPr>
        <w:jc w:val="both"/>
      </w:pPr>
      <w:r w:rsidRPr="00B935F4">
        <w:t xml:space="preserve">   REPUBLIKA HRVATSKA</w:t>
      </w:r>
    </w:p>
    <w:p w:rsidRPr="00B935F4" w:rsidR="00F546B4" w:rsidP="00F546B4" w:rsidRDefault="00F546B4">
      <w:pPr>
        <w:jc w:val="both"/>
      </w:pPr>
      <w:r w:rsidRPr="00B935F4">
        <w:t>TRGOVAČKI SUD U PAZINU</w:t>
      </w:r>
    </w:p>
    <w:p w:rsidRPr="00B935F4" w:rsidR="00F546B4" w:rsidP="00F546B4" w:rsidRDefault="00F546B4">
      <w:pPr>
        <w:jc w:val="both"/>
      </w:pPr>
      <w:r w:rsidRPr="00B935F4">
        <w:t xml:space="preserve">     52000 Pazin, </w:t>
      </w:r>
      <w:proofErr w:type="spellStart"/>
      <w:r w:rsidRPr="00B935F4">
        <w:t>Drševka</w:t>
      </w:r>
      <w:proofErr w:type="spellEnd"/>
      <w:r w:rsidRPr="00B935F4">
        <w:t xml:space="preserve"> 1</w:t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  <w:t xml:space="preserve">      </w:t>
      </w:r>
    </w:p>
    <w:p w:rsidRPr="00B935F4" w:rsidR="00B935F4" w:rsidP="00B935F4" w:rsidRDefault="00E07D99">
      <w:pPr>
        <w:pStyle w:val="Zaglavlje"/>
        <w:jc w:val="right"/>
      </w:pPr>
      <w:r>
        <w:t>1 St-</w:t>
      </w:r>
      <w:r w:rsidR="00A52CFD">
        <w:t>102</w:t>
      </w:r>
      <w:r w:rsidR="005E6503">
        <w:t>/201</w:t>
      </w:r>
      <w:r w:rsidR="00A52CFD">
        <w:t>9</w:t>
      </w:r>
      <w:r w:rsidR="005E6503">
        <w:t>-</w:t>
      </w:r>
      <w:r w:rsidR="00A52CFD">
        <w:t>14</w:t>
      </w:r>
    </w:p>
    <w:p w:rsidR="00A52CFD" w:rsidP="00F546B4" w:rsidRDefault="00A52CFD">
      <w:pPr>
        <w:jc w:val="center"/>
      </w:pPr>
    </w:p>
    <w:p w:rsidRPr="00B935F4" w:rsidR="00F546B4" w:rsidP="00F546B4" w:rsidRDefault="00F546B4">
      <w:pPr>
        <w:jc w:val="center"/>
      </w:pPr>
      <w:r w:rsidRPr="00B935F4">
        <w:t>R E P U B L I K A  H R V A T S K A</w:t>
      </w:r>
    </w:p>
    <w:p w:rsidRPr="00B935F4" w:rsidR="00F546B4" w:rsidP="00F546B4" w:rsidRDefault="00F546B4">
      <w:pPr>
        <w:jc w:val="center"/>
      </w:pPr>
    </w:p>
    <w:p w:rsidRPr="00B935F4" w:rsidR="00F546B4" w:rsidP="00F546B4" w:rsidRDefault="00F546B4">
      <w:pPr>
        <w:jc w:val="center"/>
      </w:pPr>
      <w:r w:rsidRPr="00B935F4">
        <w:t>R J E Š E N J E</w:t>
      </w:r>
    </w:p>
    <w:p w:rsidRPr="00B935F4" w:rsidR="00F546B4" w:rsidP="00F546B4" w:rsidRDefault="00F546B4">
      <w:pPr>
        <w:jc w:val="center"/>
      </w:pPr>
    </w:p>
    <w:p w:rsidRPr="005E6503" w:rsidR="00F546B4" w:rsidP="00A52CFD" w:rsidRDefault="00F546B4">
      <w:pPr>
        <w:ind w:firstLine="708"/>
        <w:jc w:val="both"/>
      </w:pPr>
      <w:r w:rsidRPr="005E6503">
        <w:t xml:space="preserve">Trgovački sud u Pazinu, po stečajnom sucu </w:t>
      </w:r>
      <w:r w:rsidRPr="005E6503" w:rsidR="00381586">
        <w:t>Damiru Rabaru</w:t>
      </w:r>
      <w:r w:rsidRPr="005E6503">
        <w:t xml:space="preserve">, u stečajnom </w:t>
      </w:r>
      <w:r w:rsidRPr="005E6503" w:rsidR="001A1123">
        <w:t xml:space="preserve">postupku nad stečajnim dužnikom </w:t>
      </w:r>
      <w:r w:rsidRPr="005B1B6B" w:rsidR="00A52CFD">
        <w:t>Stečajna masa iza A. I. M. M.  POSTROJENJA  d.o.o.</w:t>
      </w:r>
      <w:r w:rsidR="00A52CFD">
        <w:t xml:space="preserve"> Rijeka, Ante Starčevića 5, OIB: </w:t>
      </w:r>
      <w:r w:rsidRPr="005B1B6B" w:rsidR="00A52CFD">
        <w:t>52937864405</w:t>
      </w:r>
      <w:r w:rsidRPr="005E6503" w:rsidR="00C360F2">
        <w:t>,</w:t>
      </w:r>
      <w:r w:rsidRPr="005E6503" w:rsidR="00057DD4">
        <w:t xml:space="preserve"> </w:t>
      </w:r>
      <w:r w:rsidRPr="005E6503" w:rsidR="00620B62">
        <w:t xml:space="preserve">na održanom ispitnom ročištu dana </w:t>
      </w:r>
      <w:r w:rsidR="00A52CFD">
        <w:t>26. srpnja</w:t>
      </w:r>
      <w:r w:rsidRPr="005E6503" w:rsidR="00B935F4">
        <w:t xml:space="preserve"> </w:t>
      </w:r>
      <w:r w:rsidRPr="005E6503" w:rsidR="00620B62">
        <w:t>201</w:t>
      </w:r>
      <w:r w:rsidRPr="005E6503" w:rsidR="00B935F4">
        <w:t>9</w:t>
      </w:r>
      <w:r w:rsidRPr="005E6503">
        <w:t>.</w:t>
      </w:r>
      <w:r w:rsidRPr="005E6503" w:rsidR="00620B62">
        <w:t>,</w:t>
      </w:r>
    </w:p>
    <w:p w:rsidRPr="00B935F4" w:rsidR="00F546B4" w:rsidP="00A52CFD" w:rsidRDefault="00F546B4">
      <w:pPr>
        <w:jc w:val="both"/>
      </w:pPr>
    </w:p>
    <w:p w:rsidRPr="00B935F4" w:rsidR="00F546B4" w:rsidP="00F546B4" w:rsidRDefault="00F546B4">
      <w:pPr>
        <w:jc w:val="center"/>
      </w:pPr>
      <w:r w:rsidRPr="00B935F4">
        <w:t>r i j e š i o  j e</w:t>
      </w:r>
    </w:p>
    <w:p w:rsidRPr="00B935F4" w:rsidR="00F546B4" w:rsidP="00F546B4" w:rsidRDefault="00F546B4">
      <w:pPr>
        <w:jc w:val="center"/>
      </w:pPr>
    </w:p>
    <w:p w:rsidRPr="00B935F4" w:rsidR="00712213" w:rsidP="00832731" w:rsidRDefault="00E07D99">
      <w:pPr>
        <w:jc w:val="both"/>
      </w:pPr>
      <w:r>
        <w:tab/>
      </w:r>
      <w:r w:rsidRPr="00B935F4" w:rsidR="00F546B4">
        <w:t xml:space="preserve">U stečajnom postupku nad dužnikom </w:t>
      </w:r>
      <w:r w:rsidRPr="005B1B6B" w:rsidR="00A52CFD">
        <w:t>Stečajna masa iza A. I. M. M.  POSTROJENJA  d.o.o.</w:t>
      </w:r>
      <w:r w:rsidR="00A52CFD">
        <w:t xml:space="preserve"> Rijeka, Ante Starčevića 5, OIB: </w:t>
      </w:r>
      <w:r w:rsidRPr="005B1B6B" w:rsidR="00A52CFD">
        <w:t>52937864405</w:t>
      </w:r>
      <w:r w:rsidRPr="00B935F4" w:rsidR="00C360F2">
        <w:t>,</w:t>
      </w:r>
      <w:r w:rsidRPr="00B935F4" w:rsidR="00645AFB">
        <w:t xml:space="preserve"> </w:t>
      </w:r>
      <w:r w:rsidRPr="00B935F4" w:rsidR="00F546B4">
        <w:t>utvrđene su</w:t>
      </w:r>
      <w:r w:rsidRPr="00B935F4" w:rsidR="00712213">
        <w:t xml:space="preserve">  tražbine </w:t>
      </w:r>
      <w:r w:rsidR="005E6503">
        <w:t>prvog</w:t>
      </w:r>
      <w:r w:rsidRPr="00B935F4" w:rsidR="00712213">
        <w:t xml:space="preserve"> višeg isplatnog reda:</w:t>
      </w:r>
    </w:p>
    <w:p w:rsidRPr="00B935F4" w:rsidR="009C6CB9" w:rsidP="00712213" w:rsidRDefault="009C6CB9">
      <w:pPr>
        <w:jc w:val="both"/>
      </w:pPr>
    </w:p>
    <w:p w:rsidR="00260835" w:rsidP="00425E9C" w:rsidRDefault="00A52CFD">
      <w:pPr>
        <w:pStyle w:val="Odlomakpopisa"/>
        <w:numPr>
          <w:ilvl w:val="0"/>
          <w:numId w:val="5"/>
        </w:numPr>
        <w:jc w:val="both"/>
      </w:pPr>
      <w:r w:rsidRPr="00BD3A85">
        <w:t>REPUBLIKA HRVATSKA, Ministar</w:t>
      </w:r>
      <w:r>
        <w:t xml:space="preserve">stvo financija, Porezna uprava, </w:t>
      </w:r>
      <w:r w:rsidRPr="00BD3A85">
        <w:t xml:space="preserve">OIB: </w:t>
      </w:r>
      <w:r>
        <w:t>52634238587</w:t>
      </w:r>
      <w:r w:rsidRPr="00BD3A85">
        <w:t>, zastupana po ŽDO Pula</w:t>
      </w:r>
      <w:r w:rsidRPr="002A5643" w:rsidR="005E6503">
        <w:t xml:space="preserve">, u iznosu od </w:t>
      </w:r>
      <w:r>
        <w:t>76.889,70</w:t>
      </w:r>
      <w:r w:rsidRPr="009511F9">
        <w:t xml:space="preserve"> </w:t>
      </w:r>
      <w:r w:rsidRPr="00BD3A85" w:rsidR="007C0FCB">
        <w:t>kn</w:t>
      </w:r>
      <w:r>
        <w:t>,</w:t>
      </w:r>
    </w:p>
    <w:p w:rsidR="00A52CFD" w:rsidP="00425E9C" w:rsidRDefault="00A52CFD">
      <w:pPr>
        <w:pStyle w:val="Odlomakpopisa"/>
        <w:numPr>
          <w:ilvl w:val="0"/>
          <w:numId w:val="5"/>
        </w:numPr>
        <w:jc w:val="both"/>
      </w:pPr>
      <w:r>
        <w:t xml:space="preserve">ŽELJKO VUJEVIĆ, Pula, Šišan, </w:t>
      </w:r>
      <w:proofErr w:type="spellStart"/>
      <w:r>
        <w:t>Montiron</w:t>
      </w:r>
      <w:proofErr w:type="spellEnd"/>
      <w:r>
        <w:t xml:space="preserve"> 50, </w:t>
      </w:r>
      <w:r w:rsidRPr="00BD3A85">
        <w:t xml:space="preserve">OIB: </w:t>
      </w:r>
      <w:r>
        <w:t>16043522723</w:t>
      </w:r>
      <w:r w:rsidRPr="00BD3A85">
        <w:t xml:space="preserve">, zastupan po </w:t>
      </w:r>
      <w:r>
        <w:t xml:space="preserve">punomoćniku Fikretu </w:t>
      </w:r>
      <w:proofErr w:type="spellStart"/>
      <w:r>
        <w:t>Šabanagiću</w:t>
      </w:r>
      <w:proofErr w:type="spellEnd"/>
      <w:r>
        <w:t>, odvjetniku u Puli</w:t>
      </w:r>
      <w:r w:rsidRPr="00BD3A85">
        <w:t>,</w:t>
      </w:r>
      <w:r>
        <w:t xml:space="preserve"> </w:t>
      </w:r>
      <w:r w:rsidRPr="00BD3A85">
        <w:t xml:space="preserve">u iznosu od </w:t>
      </w:r>
      <w:r>
        <w:t>106.539,25</w:t>
      </w:r>
      <w:r w:rsidRPr="00BD3A85">
        <w:t xml:space="preserve"> kn</w:t>
      </w:r>
      <w:r>
        <w:t>.</w:t>
      </w:r>
    </w:p>
    <w:p w:rsidRPr="00B935F4" w:rsidR="004B53A1" w:rsidP="00260835" w:rsidRDefault="004B53A1">
      <w:pPr>
        <w:ind w:firstLine="708"/>
      </w:pPr>
    </w:p>
    <w:p w:rsidRPr="00B935F4" w:rsidR="00F546B4" w:rsidP="00F546B4" w:rsidRDefault="00F546B4">
      <w:pPr>
        <w:ind w:left="360"/>
        <w:jc w:val="center"/>
      </w:pPr>
      <w:r w:rsidRPr="00B935F4">
        <w:t>Obrazloženje</w:t>
      </w:r>
    </w:p>
    <w:p w:rsidRPr="00B935F4" w:rsidR="00F546B4" w:rsidP="00F546B4" w:rsidRDefault="00F546B4">
      <w:pPr>
        <w:ind w:left="360"/>
        <w:jc w:val="center"/>
      </w:pPr>
    </w:p>
    <w:p w:rsidRPr="00B935F4" w:rsidR="00F546B4" w:rsidP="00F546B4" w:rsidRDefault="00F546B4">
      <w:pPr>
        <w:jc w:val="both"/>
      </w:pPr>
      <w:r w:rsidRPr="00B935F4">
        <w:tab/>
        <w:t xml:space="preserve">Na ispitnom ročištu održanom </w:t>
      </w:r>
      <w:r w:rsidR="00A52CFD">
        <w:t>26. srpnja</w:t>
      </w:r>
      <w:r w:rsidRPr="00B935F4" w:rsidR="00B935F4">
        <w:t xml:space="preserve"> 2019</w:t>
      </w:r>
      <w:r w:rsidRPr="00B935F4">
        <w:t>. ispitane su prijave tražbina prema svojim iznosima i redu. Stečajni je sudac temeljem čl. 264. Stečajnog zakona (dalje: SZ, NN 71/15</w:t>
      </w:r>
      <w:r w:rsidRPr="00B935F4" w:rsidR="00B935F4">
        <w:t>, 104/17</w:t>
      </w:r>
      <w:r w:rsidRPr="00B935F4">
        <w:t>) sastavio tablicu ispitanih tražbina u kojoj su za svaku tražbinu uneseni podaci u kojoj je mjeri tražbina utvrđena odnosno osporena prema svom iznosu i svom redu, te tko je tražbinu osporio.</w:t>
      </w:r>
    </w:p>
    <w:p w:rsidRPr="00B935F4" w:rsidR="00111C0D" w:rsidP="00111C0D" w:rsidRDefault="00111C0D">
      <w:pPr>
        <w:jc w:val="both"/>
      </w:pPr>
      <w:r w:rsidRPr="00B935F4">
        <w:tab/>
        <w:t>Tražbin</w:t>
      </w:r>
      <w:r w:rsidR="00A52CFD">
        <w:t>e</w:t>
      </w:r>
      <w:r w:rsidRPr="00B935F4">
        <w:t xml:space="preserve"> </w:t>
      </w:r>
      <w:r w:rsidR="005E6503">
        <w:t>prvog</w:t>
      </w:r>
      <w:r w:rsidRPr="00B935F4">
        <w:t xml:space="preserve"> višeg isplatnog reda označen</w:t>
      </w:r>
      <w:r w:rsidR="00A52CFD">
        <w:t>e</w:t>
      </w:r>
      <w:r w:rsidRPr="00B935F4">
        <w:t xml:space="preserve"> u st. I. izreke ovog rješenja smatra</w:t>
      </w:r>
      <w:r w:rsidR="00A52CFD">
        <w:t>ju se utvrđeni</w:t>
      </w:r>
      <w:r w:rsidRPr="00B935F4">
        <w:t>m</w:t>
      </w:r>
      <w:r w:rsidR="00A52CFD">
        <w:t>a</w:t>
      </w:r>
      <w:r w:rsidRPr="00B935F4">
        <w:t>, budući ih je priznao stečajni upravitelj a nisu osporili vjerovnici (čl. 263. SZ-a). Tražbin</w:t>
      </w:r>
      <w:r w:rsidR="003830B4">
        <w:t>a</w:t>
      </w:r>
      <w:r w:rsidRPr="00B935F4">
        <w:t xml:space="preserve"> vjerovnika koj</w:t>
      </w:r>
      <w:r w:rsidR="003830B4">
        <w:t>a</w:t>
      </w:r>
      <w:r w:rsidRPr="00B935F4">
        <w:t xml:space="preserve"> </w:t>
      </w:r>
      <w:r w:rsidR="003830B4">
        <w:t>je priznata</w:t>
      </w:r>
      <w:r w:rsidRPr="00B935F4">
        <w:t xml:space="preserve"> u cijelosti ni</w:t>
      </w:r>
      <w:r w:rsidR="003830B4">
        <w:t>je</w:t>
      </w:r>
      <w:r w:rsidRPr="00B935F4">
        <w:t xml:space="preserve"> posebno obrazložen</w:t>
      </w:r>
      <w:r w:rsidR="003830B4">
        <w:t>a</w:t>
      </w:r>
      <w:r w:rsidRPr="00B935F4">
        <w:t>.</w:t>
      </w:r>
    </w:p>
    <w:p w:rsidRPr="00B935F4" w:rsidR="00AC61BE" w:rsidP="00AC61BE" w:rsidRDefault="00D83900">
      <w:pPr>
        <w:jc w:val="both"/>
      </w:pPr>
      <w:r w:rsidRPr="00B935F4">
        <w:tab/>
      </w:r>
      <w:r w:rsidRPr="00B935F4" w:rsidR="00804F40">
        <w:tab/>
      </w:r>
    </w:p>
    <w:p w:rsidRPr="00B935F4" w:rsidR="00F546B4" w:rsidP="00F546B4" w:rsidRDefault="00F546B4">
      <w:pPr>
        <w:ind w:firstLine="708"/>
        <w:jc w:val="center"/>
      </w:pPr>
      <w:r w:rsidRPr="00B935F4">
        <w:t>U Pazin</w:t>
      </w:r>
      <w:r w:rsidRPr="00B935F4" w:rsidR="00810499">
        <w:t>u</w:t>
      </w:r>
      <w:r w:rsidR="00832731">
        <w:t>,</w:t>
      </w:r>
      <w:r w:rsidRPr="00B935F4">
        <w:t xml:space="preserve"> </w:t>
      </w:r>
      <w:r w:rsidR="00A52CFD">
        <w:t>26</w:t>
      </w:r>
      <w:r w:rsidR="005E6503">
        <w:t>. srpnja</w:t>
      </w:r>
      <w:r w:rsidRPr="00B935F4" w:rsidR="00B935F4">
        <w:t xml:space="preserve"> 2019</w:t>
      </w:r>
      <w:r w:rsidRPr="00B935F4">
        <w:t>.</w:t>
      </w:r>
    </w:p>
    <w:p w:rsidRPr="00B935F4" w:rsidR="00F546B4" w:rsidP="00F546B4" w:rsidRDefault="00F546B4">
      <w:pPr>
        <w:ind w:left="5664" w:firstLine="708"/>
        <w:jc w:val="center"/>
      </w:pPr>
      <w:r w:rsidRPr="00B935F4">
        <w:t>Stečajni sudac</w:t>
      </w:r>
    </w:p>
    <w:p w:rsidR="00F546B4" w:rsidP="00F546B4" w:rsidRDefault="00F546B4">
      <w:pPr>
        <w:ind w:left="4956" w:firstLine="708"/>
        <w:jc w:val="center"/>
      </w:pPr>
      <w:r w:rsidRPr="00B935F4">
        <w:t xml:space="preserve">          </w:t>
      </w:r>
      <w:r w:rsidRPr="00B935F4" w:rsidR="00CF7408">
        <w:t>Damir Rabar</w:t>
      </w:r>
      <w:r w:rsidR="00611BF1">
        <w:t>, v.r.</w:t>
      </w:r>
    </w:p>
    <w:p w:rsidRPr="00B935F4" w:rsidR="00976A31" w:rsidP="00F546B4" w:rsidRDefault="00976A31">
      <w:pPr>
        <w:ind w:left="4956" w:firstLine="708"/>
        <w:jc w:val="center"/>
      </w:pPr>
    </w:p>
    <w:p w:rsidRPr="00B935F4" w:rsidR="00645AFB" w:rsidP="00F546B4" w:rsidRDefault="00645AFB">
      <w:pPr>
        <w:ind w:left="4956" w:firstLine="708"/>
        <w:jc w:val="center"/>
      </w:pPr>
    </w:p>
    <w:p w:rsidRPr="00B935F4" w:rsidR="00F546B4" w:rsidP="00F546B4" w:rsidRDefault="00F546B4">
      <w:pPr>
        <w:jc w:val="both"/>
      </w:pPr>
      <w:r w:rsidRPr="00B935F4">
        <w:t>UPUTA O PRAVNOM LIJEKU:</w:t>
      </w:r>
    </w:p>
    <w:p w:rsidRPr="00B935F4" w:rsidR="00F546B4" w:rsidP="00F546B4" w:rsidRDefault="00F546B4">
      <w:pPr>
        <w:ind w:firstLine="708"/>
        <w:jc w:val="both"/>
      </w:pPr>
      <w:r w:rsidRPr="00B935F4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Pr="00B935F4" w:rsidR="00F546B4" w:rsidP="00F546B4" w:rsidRDefault="00F546B4">
      <w:pPr>
        <w:ind w:left="7080"/>
        <w:jc w:val="both"/>
      </w:pPr>
    </w:p>
    <w:p w:rsidRPr="00B935F4" w:rsidR="00F546B4" w:rsidP="00F546B4" w:rsidRDefault="00F546B4">
      <w:r w:rsidRPr="00B935F4">
        <w:t xml:space="preserve">DNA:  </w:t>
      </w:r>
    </w:p>
    <w:p w:rsidRPr="00B935F4" w:rsidR="00AB2B9B" w:rsidP="006748E7" w:rsidRDefault="00F546B4">
      <w:pPr>
        <w:pStyle w:val="Odlomakpopisa"/>
        <w:numPr>
          <w:ilvl w:val="0"/>
          <w:numId w:val="2"/>
        </w:numPr>
        <w:jc w:val="both"/>
      </w:pPr>
      <w:r w:rsidRPr="00B935F4">
        <w:t>e-oglasna ploča suda 8 dana (čl. 265. st. 2. SZ-a)</w:t>
      </w:r>
    </w:p>
    <w:sectPr w:rsidRPr="00B935F4" w:rsidR="00AB2B9B" w:rsidSect="00832731">
      <w:headerReference w:type="even" r:id="rId9"/>
      <w:headerReference w:type="default" r:id="rId10"/>
      <w:headerReference w:type="first" r:id="rId11"/>
      <w:pgSz w:w="11906" w:h="16838"/>
      <w:pgMar w:top="1304" w:right="1418" w:bottom="130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4F77" w:rsidP="00F546B4" w:rsidRDefault="00E14F77">
      <w:r>
        <w:separator/>
      </w:r>
    </w:p>
  </w:endnote>
  <w:endnote w:type="continuationSeparator" w:id="0">
    <w:p w:rsidR="00E14F77" w:rsidP="00F546B4" w:rsidRDefault="00E14F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4F77" w:rsidP="00F546B4" w:rsidRDefault="00E14F77">
      <w:r>
        <w:separator/>
      </w:r>
    </w:p>
  </w:footnote>
  <w:footnote w:type="continuationSeparator" w:id="0">
    <w:p w:rsidR="00E14F77" w:rsidP="00F546B4" w:rsidRDefault="00E14F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1FE5" w:rsidP="009552D3" w:rsidRDefault="00DE1FE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E1FE5" w:rsidRDefault="00DE1FE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1FE5" w:rsidP="009552D3" w:rsidRDefault="00DE1FE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CF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DE1FE5" w:rsidP="009552D3" w:rsidRDefault="00DE1FE5">
    <w:pPr>
      <w:pStyle w:val="Zaglavlje"/>
    </w:pPr>
    <w:r>
      <w:tab/>
    </w:r>
    <w:r>
      <w:tab/>
    </w:r>
    <w:r w:rsidR="00425E9C">
      <w:t>1 St-</w:t>
    </w:r>
    <w:r w:rsidR="00832731">
      <w:t>400</w:t>
    </w:r>
    <w:r w:rsidR="00425E9C">
      <w:t>/2018-2</w:t>
    </w:r>
    <w:r w:rsidR="00832731">
      <w:t>4</w:t>
    </w:r>
  </w:p>
  <w:p w:rsidRPr="003333BD" w:rsidR="00DE1FE5" w:rsidP="009552D3" w:rsidRDefault="00DE1FE5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1FE5" w:rsidP="009552D3" w:rsidRDefault="00DE1FE5">
    <w:pPr>
      <w:pStyle w:val="Zaglavlje"/>
      <w:jc w:val="right"/>
    </w:pPr>
    <w:r>
      <w:tab/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660128"/>
    <w:multiLevelType w:val="hybridMultilevel"/>
    <w:tmpl w:val="339C352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9F3A1E"/>
    <w:multiLevelType w:val="hybridMultilevel"/>
    <w:tmpl w:val="AD40EBC0"/>
    <w:lvl w:ilvl="0" w:tplc="4566EDC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D255AC3"/>
    <w:multiLevelType w:val="hybridMultilevel"/>
    <w:tmpl w:val="9246180A"/>
    <w:lvl w:ilvl="0" w:tplc="9BC2DE44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07F1AA2"/>
    <w:multiLevelType w:val="hybridMultilevel"/>
    <w:tmpl w:val="F816F84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8679B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A3BCA"/>
    <w:rsid w:val="002C3D7A"/>
    <w:rsid w:val="00310464"/>
    <w:rsid w:val="00315C61"/>
    <w:rsid w:val="00336A57"/>
    <w:rsid w:val="00352465"/>
    <w:rsid w:val="00354055"/>
    <w:rsid w:val="003613FF"/>
    <w:rsid w:val="00381586"/>
    <w:rsid w:val="003830B4"/>
    <w:rsid w:val="00385459"/>
    <w:rsid w:val="003A5DF1"/>
    <w:rsid w:val="003B29B3"/>
    <w:rsid w:val="003C0A0A"/>
    <w:rsid w:val="003D419E"/>
    <w:rsid w:val="003F4F09"/>
    <w:rsid w:val="00422377"/>
    <w:rsid w:val="00425E9C"/>
    <w:rsid w:val="004522F1"/>
    <w:rsid w:val="0045297D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E6503"/>
    <w:rsid w:val="005F1E07"/>
    <w:rsid w:val="005F51F6"/>
    <w:rsid w:val="00603386"/>
    <w:rsid w:val="00611BF1"/>
    <w:rsid w:val="00620B62"/>
    <w:rsid w:val="00630075"/>
    <w:rsid w:val="006415DB"/>
    <w:rsid w:val="00645AFB"/>
    <w:rsid w:val="006479A8"/>
    <w:rsid w:val="006502CC"/>
    <w:rsid w:val="0066742A"/>
    <w:rsid w:val="00673A33"/>
    <w:rsid w:val="006748E7"/>
    <w:rsid w:val="00684FCB"/>
    <w:rsid w:val="0069326E"/>
    <w:rsid w:val="00696021"/>
    <w:rsid w:val="006B346A"/>
    <w:rsid w:val="006F3547"/>
    <w:rsid w:val="00700D85"/>
    <w:rsid w:val="007075BA"/>
    <w:rsid w:val="00712213"/>
    <w:rsid w:val="00717E92"/>
    <w:rsid w:val="0078523D"/>
    <w:rsid w:val="007A260B"/>
    <w:rsid w:val="007C0FC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1DF8"/>
    <w:rsid w:val="00832731"/>
    <w:rsid w:val="0083408F"/>
    <w:rsid w:val="00844C7C"/>
    <w:rsid w:val="008511F1"/>
    <w:rsid w:val="008678DD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76A31"/>
    <w:rsid w:val="00985388"/>
    <w:rsid w:val="0098701B"/>
    <w:rsid w:val="009C6CB9"/>
    <w:rsid w:val="009D201C"/>
    <w:rsid w:val="009E5785"/>
    <w:rsid w:val="009F0789"/>
    <w:rsid w:val="009F31D9"/>
    <w:rsid w:val="00A05DB7"/>
    <w:rsid w:val="00A20B44"/>
    <w:rsid w:val="00A42DC4"/>
    <w:rsid w:val="00A52CFD"/>
    <w:rsid w:val="00A62A75"/>
    <w:rsid w:val="00A755A7"/>
    <w:rsid w:val="00A8384B"/>
    <w:rsid w:val="00A94944"/>
    <w:rsid w:val="00AB2B9B"/>
    <w:rsid w:val="00AC238F"/>
    <w:rsid w:val="00AC61BE"/>
    <w:rsid w:val="00AC658C"/>
    <w:rsid w:val="00AD219A"/>
    <w:rsid w:val="00AD464B"/>
    <w:rsid w:val="00AD7500"/>
    <w:rsid w:val="00B13D81"/>
    <w:rsid w:val="00B7627F"/>
    <w:rsid w:val="00B935F4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0DFD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07D99"/>
    <w:rsid w:val="00E14F77"/>
    <w:rsid w:val="00E243C8"/>
    <w:rsid w:val="00E37200"/>
    <w:rsid w:val="00E40CA9"/>
    <w:rsid w:val="00E54154"/>
    <w:rsid w:val="00E56383"/>
    <w:rsid w:val="00E86B17"/>
    <w:rsid w:val="00E90DD2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4EF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33E11E1-DA7B-47E8-9F64-3AD44287EA77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0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F354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546B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546B4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546B4"/>
  </w:style>
  <w:style w:type="paragraph" w:styleId="Tekstbalonia">
    <w:name w:val="Balloon Text"/>
    <w:basedOn w:val="Normal"/>
    <w:link w:val="TekstbaloniaChar"/>
    <w:uiPriority w:val="99"/>
    <w:semiHidden/>
    <w:unhideWhenUsed/>
    <w:rsid w:val="00F546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546B4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546B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546B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99"/>
    <w:qFormat/>
    <w:rsid w:val="00630075"/>
    <w:pPr>
      <w:spacing w:after="80" w:line="240" w:lineRule="auto"/>
    </w:pPr>
    <w:rPr>
      <w:rFonts w:ascii="Calibri" w:hAnsi="Calibri" w:eastAsia="Times New Roman" w:cs="Times New Roman"/>
    </w:rPr>
  </w:style>
  <w:style w:type="paragraph" w:styleId="Odlomakpopisa">
    <w:name w:val="List Paragraph"/>
    <w:basedOn w:val="Normal"/>
    <w:uiPriority w:val="34"/>
    <w:qFormat/>
    <w:rsid w:val="00DF100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223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23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237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237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237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basedOn w:val="Zadanifontodlomka"/>
    <w:rsid w:val="00425E9C"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1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03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486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144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544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022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63959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427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63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826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5441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7249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708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32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339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472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66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2822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073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926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029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135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5379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5203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368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074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3512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854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529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047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796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978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26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8895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067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razdvojen iz R1-72/17</izvorni_sadrzaj>
    <derivirana_varijabla naziv="DomainObject.Predmet.Opis_1">razdvojen iz R1-72/17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St-102/2019</izvorni_sadrzaj>
    <derivirana_varijabla naziv="DomainObject.Predmet.OznakaBroj_1">St-102/2019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A. I. M. M.  POSTROJENJA  d.o.o.</izvorni_sadrzaj>
    <derivirana_varijabla naziv="DomainObject.Predmet.ProtustrankaFormated_1">  Stečajna masa iza A. I. M. M.  POSTROJENJA  d.o.o.</derivirana_varijabla>
  </DomainObject.Predmet.ProtustrankaFormated>
  <DomainObject.Predmet.ProtustrankaFormatedOIB>
    <izvorni_sadrzaj>  Stečajna masa iza A. I. M. M.  POSTROJENJA  d.o.o., OIB 52937864405</izvorni_sadrzaj>
    <derivirana_varijabla naziv="DomainObject.Predmet.ProtustrankaFormatedOIB_1">  Stečajna masa iza A. I. M. M.  POSTROJENJA  d.o.o., OIB 52937864405</derivirana_varijabla>
  </DomainObject.Predmet.ProtustrankaFormatedOIB>
  <DomainObject.Predmet.ProtustrankaFormatedWithAdress>
    <izvorni_sadrzaj> Stečajna masa iza A. I. M. M.  POSTROJENJA  d.o.o., Ante Starčevića 5, 51000 Rijeka</izvorni_sadrzaj>
    <derivirana_varijabla naziv="DomainObject.Predmet.ProtustrankaFormatedWithAdress_1"> Stečajna masa iza A. I. M. M.  POSTROJENJA  d.o.o., Ante Starčevića 5, 51000 Rijeka</derivirana_varijabla>
  </DomainObject.Predmet.ProtustrankaFormatedWithAdress>
  <DomainObject.Predmet.ProtustrankaFormatedWithAdressOIB>
    <izvorni_sadrzaj> Stečajna masa iza A. I. M. M.  POSTROJENJA  d.o.o., OIB 52937864405, Ante Starčevića 5, 51000 Rijeka</izvorni_sadrzaj>
    <derivirana_varijabla naziv="DomainObject.Predmet.ProtustrankaFormatedWithAdressOIB_1"> Stečajna masa iza A. I. M. M.  POSTROJENJA  d.o.o., OIB 52937864405, Ante Starčevića 5, 51000 Rijeka</derivirana_varijabla>
  </DomainObject.Predmet.ProtustrankaFormatedWithAdressOIB>
  <DomainObject.Predmet.ProtustrankaWithAdress>
    <izvorni_sadrzaj>Stečajna masa iza A. I. M. M.  POSTROJENJA  d.o.o. Ante Starčevića 5, 51000 Rijeka</izvorni_sadrzaj>
    <derivirana_varijabla naziv="DomainObject.Predmet.ProtustrankaWithAdress_1">Stečajna masa iza A. I. M. M.  POSTROJENJA  d.o.o. Ante Starčevića 5, 51000 Rijeka</derivirana_varijabla>
  </DomainObject.Predmet.ProtustrankaWithAdress>
  <DomainObject.Predmet.ProtustrankaWithAdressOIB>
    <izvorni_sadrzaj>Stečajna masa iza A. I. M. M.  POSTROJENJA  d.o.o., OIB 52937864405, Ante Starčevića 5, 51000 Rijeka</izvorni_sadrzaj>
    <derivirana_varijabla naziv="DomainObject.Predmet.ProtustrankaWithAdressOIB_1">Stečajna masa iza A. I. M. M.  POSTROJENJA  d.o.o., OIB 52937864405, Ante Starčevića 5, 51000 Rijeka</derivirana_varijabla>
  </DomainObject.Predmet.ProtustrankaWithAdressOIB>
  <DomainObject.Predmet.ProtustrankaNazivFormated>
    <izvorni_sadrzaj>Stečajna masa iza A. I. M. M.  POSTROJENJA  d.o.o.</izvorni_sadrzaj>
    <derivirana_varijabla naziv="DomainObject.Predmet.ProtustrankaNazivFormated_1">Stečajna masa iza A. I. M. M.  POSTROJENJA  d.o.o.</derivirana_varijabla>
  </DomainObject.Predmet.ProtustrankaNazivFormated>
  <DomainObject.Predmet.ProtustrankaNazivFormatedOIB>
    <izvorni_sadrzaj>Stečajna masa iza A. I. M. M.  POSTROJENJA  d.o.o., OIB 52937864405</izvorni_sadrzaj>
    <derivirana_varijabla naziv="DomainObject.Predmet.ProtustrankaNazivFormatedOIB_1">Stečajna masa iza A. I. M. M.  POSTROJENJA  d.o.o., OIB 52937864405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MAJSTOROVIĆ</izvorni_sadrzaj>
    <derivirana_varijabla naziv="DomainObject.Predmet.StrankaFormated_1">  DAMIR MAJSTOROVIĆ</derivirana_varijabla>
  </DomainObject.Predmet.StrankaFormated>
  <DomainObject.Predmet.StrankaFormatedOIB>
    <izvorni_sadrzaj>  DAMIR MAJSTOROVIĆ, OIB 49931983367</izvorni_sadrzaj>
    <derivirana_varijabla naziv="DomainObject.Predmet.StrankaFormatedOIB_1">  DAMIR MAJSTOROVIĆ, OIB 49931983367</derivirana_varijabla>
  </DomainObject.Predmet.StrankaFormatedOIB>
  <DomainObject.Predmet.StrankaFormatedWithAdress>
    <izvorni_sadrzaj> DAMIR MAJSTOROVIĆ, Koparska 37, 52100 Pula</izvorni_sadrzaj>
    <derivirana_varijabla naziv="DomainObject.Predmet.StrankaFormatedWithAdress_1"> DAMIR MAJSTOROVIĆ, Koparska 37, 52100 Pula</derivirana_varijabla>
  </DomainObject.Predmet.StrankaFormatedWithAdress>
  <DomainObject.Predmet.StrankaFormatedWithAdressOIB>
    <izvorni_sadrzaj> DAMIR MAJSTOROVIĆ, OIB 49931983367, Koparska 37, 52100 Pula</izvorni_sadrzaj>
    <derivirana_varijabla naziv="DomainObject.Predmet.StrankaFormatedWithAdressOIB_1"> DAMIR MAJSTOROVIĆ, OIB 49931983367, Koparska 37, 52100 Pula</derivirana_varijabla>
  </DomainObject.Predmet.StrankaFormatedWithAdressOIB>
  <DomainObject.Predmet.StrankaWithAdress>
    <izvorni_sadrzaj>DAMIR MAJSTOROVIĆ Koparska 37,52100 Pula</izvorni_sadrzaj>
    <derivirana_varijabla naziv="DomainObject.Predmet.StrankaWithAdress_1">DAMIR MAJSTOROVIĆ Koparska 37,52100 Pula</derivirana_varijabla>
  </DomainObject.Predmet.StrankaWithAdress>
  <DomainObject.Predmet.StrankaWithAdressOIB>
    <izvorni_sadrzaj>DAMIR MAJSTOROVIĆ, OIB 49931983367, Koparska 37,52100 Pula</izvorni_sadrzaj>
    <derivirana_varijabla naziv="DomainObject.Predmet.StrankaWithAdressOIB_1">DAMIR MAJSTOROVIĆ, OIB 49931983367, Koparska 37,52100 Pula</derivirana_varijabla>
  </DomainObject.Predmet.StrankaWithAdressOIB>
  <DomainObject.Predmet.StrankaNazivFormated>
    <izvorni_sadrzaj>DAMIR MAJSTOROVIĆ</izvorni_sadrzaj>
    <derivirana_varijabla naziv="DomainObject.Predmet.StrankaNazivFormated_1">DAMIR MAJSTOROVIĆ</derivirana_varijabla>
  </DomainObject.Predmet.StrankaNazivFormated>
  <DomainObject.Predmet.StrankaNazivFormatedOIB>
    <izvorni_sadrzaj>DAMIR MAJSTOROVIĆ, OIB 49931983367</izvorni_sadrzaj>
    <derivirana_varijabla naziv="DomainObject.Predmet.StrankaNazivFormatedOIB_1">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DAMIR MAJSTOROVIĆ</item>
    </izvorni_sadrzaj>
    <derivirana_varijabla naziv="DomainObject.Predmet.StrankaListFormated_1">
      <item>DAMIR MAJSTOROVIĆ</item>
    </derivirana_varijabla>
  </DomainObject.Predmet.StrankaListFormated>
  <DomainObject.Predmet.StrankaListFormatedOIB>
    <izvorni_sadrzaj>
      <item>DAMIR MAJSTOROVIĆ, OIB 49931983367</item>
    </izvorni_sadrzaj>
    <derivirana_varijabla naziv="DomainObject.Predmet.StrankaListFormatedOIB_1">
      <item>DAMIR MAJSTOROVIĆ, OIB 49931983367</item>
    </derivirana_varijabla>
  </DomainObject.Predmet.StrankaListFormatedOIB>
  <DomainObject.Predmet.StrankaListFormatedWithAdress>
    <izvorni_sadrzaj>
      <item>DAMIR MAJSTOROVIĆ, Koparska 37, 52100 Pula</item>
    </izvorni_sadrzaj>
    <derivirana_varijabla naziv="DomainObject.Predmet.StrankaListFormatedWithAdress_1">
      <item>DAMIR MAJSTOROVIĆ, Koparska 37, 52100 Pula</item>
    </derivirana_varijabla>
  </DomainObject.Predmet.StrankaListFormatedWithAdress>
  <DomainObject.Predmet.StrankaListFormatedWithAdressOIB>
    <izvorni_sadrzaj>
      <item>DAMIR MAJSTOROVIĆ, OIB 49931983367, Koparska 37, 52100 Pula</item>
    </izvorni_sadrzaj>
    <derivirana_varijabla naziv="DomainObject.Predmet.StrankaListFormatedWithAdressOIB_1">
      <item>DAMIR MAJSTOROVIĆ, OIB 49931983367, Koparska 37, 52100 Pula</item>
    </derivirana_varijabla>
  </DomainObject.Predmet.StrankaListFormatedWithAdressOIB>
  <DomainObject.Predmet.StrankaListNazivFormated>
    <izvorni_sadrzaj>
      <item>DAMIR MAJSTOROVIĆ</item>
    </izvorni_sadrzaj>
    <derivirana_varijabla naziv="DomainObject.Predmet.StrankaListNazivFormated_1">
      <item>DAMIR MAJSTOROVIĆ</item>
    </derivirana_varijabla>
  </DomainObject.Predmet.StrankaListNazivFormated>
  <DomainObject.Predmet.StrankaListNazivFormatedOIB>
    <izvorni_sadrzaj>
      <item>DAMIR MAJSTOROVIĆ, OIB 49931983367</item>
    </izvorni_sadrzaj>
    <derivirana_varijabla naziv="DomainObject.Predmet.StrankaListNazivFormatedOIB_1">
      <item>DAMIR MAJSTOROVIĆ, OIB 49931983367</item>
    </derivirana_varijabla>
  </DomainObject.Predmet.StrankaListNazivFormatedOIB>
  <DomainObject.Predmet.ProtuStrankaListFormated>
    <izvorni_sadrzaj>
      <item>Stečajna masa iza A. I. M. M.  POSTROJENJA  d.o.o.</item>
    </izvorni_sadrzaj>
    <derivirana_varijabla naziv="DomainObject.Predmet.ProtuStrankaListFormated_1">
      <item>Stečajna masa iza A. I. M. M.  POSTROJENJA  d.o.o.</item>
    </derivirana_varijabla>
  </DomainObject.Predmet.ProtuStrankaListFormated>
  <DomainObject.Predmet.ProtuStrankaListFormatedOIB>
    <izvorni_sadrzaj>
      <item>Stečajna masa iza A. I. M. M.  POSTROJENJA  d.o.o., OIB 52937864405</item>
    </izvorni_sadrzaj>
    <derivirana_varijabla naziv="DomainObject.Predmet.ProtuStrankaListFormatedOIB_1">
      <item>Stečajna masa iza A. I. M. M.  POSTROJENJA  d.o.o., OIB 52937864405</item>
    </derivirana_varijabla>
  </DomainObject.Predmet.ProtuStrankaListFormatedOIB>
  <DomainObject.Predmet.ProtuStrankaListFormatedWithAdress>
    <izvorni_sadrzaj>
      <item>Stečajna masa iza A. I. M. M.  POSTROJENJA  d.o.o., Ante Starčevića 5, 51000 Rijeka</item>
    </izvorni_sadrzaj>
    <derivirana_varijabla naziv="DomainObject.Predmet.ProtuStrankaListFormatedWithAdress_1">
      <item>Stečajna masa iza A. I. M. M.  POSTROJENJA  d.o.o., Ante Starčevića 5, 51000 Rijeka</item>
    </derivirana_varijabla>
  </DomainObject.Predmet.ProtuStrankaListFormatedWithAdress>
  <DomainObject.Predmet.ProtuStrankaListFormatedWithAdressOIB>
    <izvorni_sadrzaj>
      <item>Stečajna masa iza A. I. M. M.  POSTROJENJA  d.o.o., OIB 52937864405, Ante Starčevića 5, 51000 Rijeka</item>
    </izvorni_sadrzaj>
    <derivirana_varijabla naziv="DomainObject.Predmet.ProtuStrankaListFormatedWithAdressOIB_1">
      <item>Stečajna masa iza A. I. M. M.  POSTROJENJA  d.o.o., OIB 52937864405, Ante Starčevića 5, 51000 Rijeka</item>
    </derivirana_varijabla>
  </DomainObject.Predmet.ProtuStrankaListFormatedWithAdressOIB>
  <DomainObject.Predmet.ProtuStrankaListNazivFormated>
    <izvorni_sadrzaj>
      <item>Stečajna masa iza A. I. M. M.  POSTROJENJA  d.o.o.</item>
    </izvorni_sadrzaj>
    <derivirana_varijabla naziv="DomainObject.Predmet.ProtuStrankaListNazivFormated_1">
      <item>Stečajna masa iza A. I. M. M.  POSTROJENJA  d.o.o.</item>
    </derivirana_varijabla>
  </DomainObject.Predmet.ProtuStrankaListNazivFormated>
  <DomainObject.Predmet.ProtuStrankaListNazivFormatedOIB>
    <izvorni_sadrzaj>
      <item>Stečajna masa iza A. I. M. M.  POSTROJENJA  d.o.o., OIB 52937864405</item>
    </izvorni_sadrzaj>
    <derivirana_varijabla naziv="DomainObject.Predmet.ProtuStrankaListNazivFormatedOIB_1">
      <item>Stečajna masa iza A. I. M. M.  POSTROJENJA  d.o.o., OIB 52937864405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2019.</izvorni_sadrzaj>
    <derivirana_varijabla naziv="DomainObject.Datum_1">26.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MAJSTOROVIĆ</izvorni_sadrzaj>
    <derivirana_varijabla naziv="DomainObject.Predmet.StrankaIDrugi_1">DAMIR MAJSTOROVIĆ</derivirana_varijabla>
  </DomainObject.Predmet.StrankaIDrugi>
  <DomainObject.Predmet.ProtustrankaIDrugi>
    <izvorni_sadrzaj>Stečajna masa iza A. I. M. M.  POSTROJENJA  d.o.o.</izvorni_sadrzaj>
    <derivirana_varijabla naziv="DomainObject.Predmet.ProtustrankaIDrugi_1">Stečajna masa iza A. I. M. M.  POSTROJENJA  d.o.o.</derivirana_varijabla>
  </DomainObject.Predmet.ProtustrankaIDrugi>
  <DomainObject.Predmet.StrankaIDrugiAdressOIB>
    <izvorni_sadrzaj>DAMIR MAJSTOROVIĆ, OIB 49931983367, Koparska 37, 52100 Pula</izvorni_sadrzaj>
    <derivirana_varijabla naziv="DomainObject.Predmet.StrankaIDrugiAdressOIB_1">DAMIR MAJSTOROVIĆ, OIB 49931983367, Koparska 37, 52100 Pula</derivirana_varijabla>
  </DomainObject.Predmet.StrankaIDrugiAdressOIB>
  <DomainObject.Predmet.ProtustrankaIDrugiAdressOIB>
    <izvorni_sadrzaj>Stečajna masa iza A. I. M. M.  POSTROJENJA  d.o.o., OIB 52937864405, Ante Starčevića 5, 51000 Rijeka</izvorni_sadrzaj>
    <derivirana_varijabla naziv="DomainObject.Predmet.ProtustrankaIDrugiAdressOIB_1">Stečajna masa iza A. I. M. M.  POSTROJENJA  d.o.o., OIB 52937864405,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A. I. M. M.  POSTROJENJA  d.o.o.</item>
      <item>DAMIR MAJSTOROVIĆ</item>
    </izvorni_sadrzaj>
    <derivirana_varijabla naziv="DomainObject.Predmet.SudioniciListNaziv_1">
      <item>Stečajna masa iza A. I. M. M.  POSTROJENJA  d.o.o.</item>
      <item>DAMIR MAJSTOROVIĆ</item>
    </derivirana_varijabla>
  </DomainObject.Predmet.SudioniciListNaziv>
  <DomainObject.Predmet.SudioniciListAdressOIB>
    <izvorni_sadrzaj>
      <item>Stečajna masa iza A. I. M. M.  POSTROJENJA  d.o.o., OIB 52937864405, Ante Starčevića 5,51000 Rijeka</item>
      <item>DAMIR MAJSTOROVIĆ, OIB 49931983367, Koparska 37,52100 Pula</item>
    </izvorni_sadrzaj>
    <derivirana_varijabla naziv="DomainObject.Predmet.SudioniciListAdressOIB_1">
      <item>Stečajna masa iza A. I. M. M.  POSTROJENJA  d.o.o., OIB 52937864405, Ante Starčevića 5,51000 Rijeka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52937864405</item>
      <item>, OIB 49931983367</item>
    </izvorni_sadrzaj>
    <derivirana_varijabla naziv="DomainObject.Predmet.SudioniciListNazivOIB_1">
      <item>, OIB 52937864405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314</properties:Words>
  <properties:Characters>1574</properties:Characters>
  <properties:Lines>48</properties:Lines>
  <properties:Paragraphs>21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2019-07-26T10:32:00Z</dcterms:created>
  <dc:creator>Jasmina Matika</dc:creator>
  <cp:lastModifiedBy>Lorena Paris Aničić</cp:lastModifiedBy>
  <cp:lastPrinted>2019-07-26T10:36:00Z</cp:lastPrinted>
  <dcterms:modified xmlns:xsi="http://www.w3.org/2001/XMLSchema-instance" xsi:type="dcterms:W3CDTF">2019-07-26T10:37:00Z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utvrđene i osporene tražbine (RJEŠENJE-UTVRĐENE I OSPORENE TRAŽBINE.docx)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