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7478" w14:paraId="b987478" w:rsidRDefault="00D7629F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121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5A2A88" w:rsidP="005A2A88" w:rsidR="005A2A88">
      <w:r>
        <w:rPr>
          <w:rStyle w:val="Naglaeno"/>
        </w:rPr>
        <w:t xml:space="preserve">             </w:t>
      </w:r>
      <w:r w:rsidR="00597D0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4F2041" w:rsidP="005A2A88" w:rsidR="004F2041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D7629F">
        <w:t xml:space="preserve">Trgovački sud u Osijeku, po sucu Jadranki Herman, kao stečajnom sucu, povodom prijedloga FINANCIJSKE AGENCIJE </w:t>
      </w:r>
      <w:proofErr w:type="spellStart"/>
      <w:r w:rsidR="00D7629F">
        <w:t>ZAGREB</w:t>
      </w:r>
      <w:proofErr w:type="spellEnd"/>
      <w:r w:rsidR="00D7629F">
        <w:t xml:space="preserve">  Regionalni centar Osijek, Podružnica Osijek, Lorenza </w:t>
      </w:r>
      <w:proofErr w:type="spellStart"/>
      <w:r w:rsidR="00D7629F">
        <w:t>Jegera</w:t>
      </w:r>
      <w:proofErr w:type="spellEnd"/>
      <w:r w:rsidR="00D7629F">
        <w:t xml:space="preserve"> 3, za otvaranje stečajnog  postupka nad dužnikom  </w:t>
      </w:r>
      <w:proofErr w:type="spellStart"/>
      <w:r w:rsidR="00D7629F">
        <w:t>PRPIĆ</w:t>
      </w:r>
      <w:proofErr w:type="spellEnd"/>
      <w:r w:rsidR="00D7629F">
        <w:t xml:space="preserve">-GRADNJA j.d.o.o. za građevinarstvo i trgovinu, </w:t>
      </w:r>
      <w:proofErr w:type="spellStart"/>
      <w:r w:rsidR="00D7629F">
        <w:t>Ivanovac</w:t>
      </w:r>
      <w:proofErr w:type="spellEnd"/>
      <w:r w:rsidR="00D7629F">
        <w:t xml:space="preserve">, Duga ulica </w:t>
      </w:r>
      <w:proofErr w:type="spellStart"/>
      <w:r w:rsidR="00D7629F">
        <w:t>22</w:t>
      </w:r>
      <w:proofErr w:type="spellEnd"/>
      <w:r w:rsidR="00D7629F">
        <w:t xml:space="preserve">, </w:t>
      </w:r>
      <w:proofErr w:type="spellStart"/>
      <w:r w:rsidR="00D7629F">
        <w:t>MBS</w:t>
      </w:r>
      <w:proofErr w:type="spellEnd"/>
      <w:r w:rsidR="00D7629F">
        <w:t xml:space="preserve">: </w:t>
      </w:r>
      <w:proofErr w:type="spellStart"/>
      <w:r w:rsidR="00D7629F">
        <w:t>030132003</w:t>
      </w:r>
      <w:proofErr w:type="spellEnd"/>
      <w:r w:rsidR="00D7629F">
        <w:t xml:space="preserve">, </w:t>
      </w:r>
      <w:proofErr w:type="spellStart"/>
      <w:r w:rsidR="00D7629F">
        <w:t>OIB</w:t>
      </w:r>
      <w:proofErr w:type="spellEnd"/>
      <w:r w:rsidR="00D7629F">
        <w:t xml:space="preserve">: </w:t>
      </w:r>
      <w:proofErr w:type="spellStart"/>
      <w:r w:rsidR="00D7629F">
        <w:t>07841613855</w:t>
      </w:r>
      <w:proofErr w:type="spellEnd"/>
      <w:r w:rsidR="00D041A1">
        <w:t xml:space="preserve">, dana </w:t>
      </w:r>
      <w:proofErr w:type="spellStart"/>
      <w:r w:rsidR="00D041A1">
        <w:t>20</w:t>
      </w:r>
      <w:proofErr w:type="spellEnd"/>
      <w:r w:rsidR="00D041A1">
        <w:t xml:space="preserve">. listopada </w:t>
      </w:r>
      <w:proofErr w:type="spellStart"/>
      <w:r w:rsidR="00D041A1">
        <w:t>2016</w:t>
      </w:r>
      <w:proofErr w:type="spellEnd"/>
      <w:r w:rsidR="00D041A1">
        <w:t xml:space="preserve">.                                      </w:t>
      </w:r>
    </w:p>
    <w:p w:rsidRDefault="004F2041" w:rsidP="005A2A88" w:rsidR="004F2041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D7629F">
        <w:t xml:space="preserve"> </w:t>
      </w:r>
      <w:proofErr w:type="spellStart"/>
      <w:r w:rsidR="00D7629F">
        <w:t>PRPIĆ</w:t>
      </w:r>
      <w:proofErr w:type="spellEnd"/>
      <w:r w:rsidR="00D7629F">
        <w:t xml:space="preserve">-GRADNJA j.d.o.o. za građevinarstvo i trgovinu, </w:t>
      </w:r>
      <w:proofErr w:type="spellStart"/>
      <w:r w:rsidR="00D7629F">
        <w:t>Ivanovac</w:t>
      </w:r>
      <w:proofErr w:type="spellEnd"/>
      <w:r w:rsidR="00D7629F">
        <w:t xml:space="preserve">, Duga ulica </w:t>
      </w:r>
      <w:proofErr w:type="spellStart"/>
      <w:r w:rsidR="00D7629F">
        <w:t>22</w:t>
      </w:r>
      <w:proofErr w:type="spellEnd"/>
      <w:r w:rsidR="00D7629F">
        <w:t xml:space="preserve">, </w:t>
      </w:r>
      <w:proofErr w:type="spellStart"/>
      <w:r w:rsidR="00D7629F">
        <w:t>MBS</w:t>
      </w:r>
      <w:proofErr w:type="spellEnd"/>
      <w:r w:rsidR="00D7629F">
        <w:t xml:space="preserve">: </w:t>
      </w:r>
      <w:proofErr w:type="spellStart"/>
      <w:r w:rsidR="00D7629F">
        <w:t>030132003</w:t>
      </w:r>
      <w:proofErr w:type="spellEnd"/>
      <w:r w:rsidR="00D7629F">
        <w:t xml:space="preserve">, </w:t>
      </w:r>
      <w:proofErr w:type="spellStart"/>
      <w:r w:rsidR="00D7629F">
        <w:t>OIB</w:t>
      </w:r>
      <w:proofErr w:type="spellEnd"/>
      <w:r w:rsidR="00D7629F">
        <w:t xml:space="preserve">: </w:t>
      </w:r>
      <w:proofErr w:type="spellStart"/>
      <w:r w:rsidR="00D7629F">
        <w:t>07841613855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D7629F">
        <w:t xml:space="preserve">0 s pozivom na broj </w:t>
      </w:r>
      <w:proofErr w:type="spellStart"/>
      <w:r w:rsidR="00D7629F">
        <w:t>HR05</w:t>
      </w:r>
      <w:proofErr w:type="spellEnd"/>
      <w:r w:rsidR="00D7629F">
        <w:t xml:space="preserve"> </w:t>
      </w:r>
      <w:proofErr w:type="spellStart"/>
      <w:r w:rsidR="00D7629F">
        <w:t>272</w:t>
      </w:r>
      <w:proofErr w:type="spellEnd"/>
      <w:r w:rsidR="00D7629F">
        <w:t>-</w:t>
      </w:r>
      <w:proofErr w:type="spellStart"/>
      <w:r w:rsidR="00D7629F">
        <w:t>121</w:t>
      </w:r>
      <w:proofErr w:type="spellEnd"/>
      <w:r w:rsidR="00D041A1">
        <w:t>-</w:t>
      </w:r>
      <w:proofErr w:type="spellStart"/>
      <w:r w:rsidR="00D041A1">
        <w:t>16</w:t>
      </w:r>
      <w:proofErr w:type="spellEnd"/>
      <w:r>
        <w:t xml:space="preserve"> kod Hrv</w:t>
      </w:r>
      <w:r w:rsidR="00D7629F">
        <w:t xml:space="preserve">atske poštanske banke iznos od </w:t>
      </w:r>
      <w:proofErr w:type="spellStart"/>
      <w:r w:rsidR="00D7629F">
        <w:t>3</w:t>
      </w:r>
      <w:r w:rsidR="00D041A1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D7629F" w:rsidP="00D7629F" w:rsidR="00D7629F">
      <w:pPr>
        <w:pStyle w:val="Tijeloteksta"/>
        <w:rPr>
          <w:b/>
          <w:bCs/>
        </w:rPr>
      </w:pPr>
    </w:p>
    <w:p w:rsidRDefault="00D7629F" w:rsidP="00D7629F" w:rsidR="00D7629F">
      <w:pPr>
        <w:pStyle w:val="Tijeloteksta"/>
      </w:pPr>
      <w:r>
        <w:rPr>
          <w:bCs/>
        </w:rPr>
        <w:tab/>
        <w:t xml:space="preserve">Predlagatelj FINA je dana </w:t>
      </w:r>
      <w:proofErr w:type="spellStart"/>
      <w:r>
        <w:rPr>
          <w:bCs/>
        </w:rPr>
        <w:t>18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PRPIĆ</w:t>
      </w:r>
      <w:proofErr w:type="spellEnd"/>
      <w:r>
        <w:t xml:space="preserve">-GRADNJA j.d.o.o. za građevinarstvo i trgovinu, </w:t>
      </w:r>
      <w:proofErr w:type="spellStart"/>
      <w:r>
        <w:t>Ivanovac</w:t>
      </w:r>
      <w:proofErr w:type="spellEnd"/>
      <w:r>
        <w:t xml:space="preserve">, Duga ulica </w:t>
      </w:r>
      <w:proofErr w:type="spellStart"/>
      <w:r>
        <w:t>22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030132003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07841613855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4F2041" w:rsidP="004F2041" w:rsidR="004F2041">
      <w:pPr>
        <w:jc w:val="center"/>
      </w:pPr>
      <w:r>
        <w:t>2</w:t>
      </w:r>
    </w:p>
    <w:p w:rsidRDefault="00D7629F" w:rsidP="004F2041" w:rsidR="004F204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121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>
        <w:t>2</w:t>
      </w:r>
      <w:r w:rsidR="001A7F0D">
        <w:t>0</w:t>
      </w:r>
      <w:proofErr w:type="spellEnd"/>
      <w:r w:rsidR="001A7F0D">
        <w:t xml:space="preserve">. listopada </w:t>
      </w:r>
      <w:proofErr w:type="spellStart"/>
      <w:r w:rsidR="001A7F0D">
        <w:t>2016</w:t>
      </w:r>
      <w:proofErr w:type="spellEnd"/>
      <w:r w:rsidR="001A7F0D">
        <w:t xml:space="preserve">.  godine, u odsutnosti uredno pozvanog dužnika, </w:t>
      </w:r>
      <w:r>
        <w:t xml:space="preserve"> izvršen 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6D05D2">
        <w:t xml:space="preserve"> suda iznosili bi </w:t>
      </w:r>
      <w:proofErr w:type="spellStart"/>
      <w:r w:rsidR="006D05D2">
        <w:t>3</w:t>
      </w:r>
      <w:r w:rsidR="001A7F0D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F17DA4">
        <w:t>2</w:t>
      </w:r>
      <w:r w:rsidR="001A7F0D">
        <w:t>0</w:t>
      </w:r>
      <w:proofErr w:type="spellEnd"/>
      <w:r w:rsidR="001A7F0D">
        <w:t xml:space="preserve">. listopad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Predlagat</w:t>
      </w:r>
      <w:r w:rsidR="001A7F0D">
        <w:t>elj- FINA Regionalni centar Osijek</w:t>
      </w:r>
      <w:r>
        <w:t xml:space="preserve">, Osijek, Lorenza </w:t>
      </w:r>
      <w:proofErr w:type="spellStart"/>
      <w:r>
        <w:t>Jegera</w:t>
      </w:r>
      <w:proofErr w:type="spellEnd"/>
      <w:r>
        <w:t xml:space="preserve"> 1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proofErr w:type="spellStart"/>
      <w:r w:rsidR="006D05D2">
        <w:t>PRPIĆ</w:t>
      </w:r>
      <w:proofErr w:type="spellEnd"/>
      <w:r w:rsidR="006D05D2">
        <w:t xml:space="preserve">-GRADNJA j.d.o.o.  </w:t>
      </w:r>
      <w:proofErr w:type="spellStart"/>
      <w:r w:rsidR="006D05D2">
        <w:t>Ivanovac</w:t>
      </w:r>
      <w:proofErr w:type="spellEnd"/>
      <w:r w:rsidR="006D05D2">
        <w:t xml:space="preserve">, Duga ulica </w:t>
      </w:r>
      <w:proofErr w:type="spellStart"/>
      <w:r w:rsidR="006D05D2">
        <w:t>22</w:t>
      </w:r>
      <w:proofErr w:type="spellEnd"/>
    </w:p>
    <w:p w:rsidRDefault="006D05D2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Jurica Prpić, </w:t>
      </w:r>
      <w:proofErr w:type="spellStart"/>
      <w:r>
        <w:t>Ivanovac</w:t>
      </w:r>
      <w:proofErr w:type="spellEnd"/>
      <w:r>
        <w:t xml:space="preserve">, Duga ulica </w:t>
      </w:r>
      <w:proofErr w:type="spellStart"/>
      <w:r>
        <w:t>105</w:t>
      </w:r>
      <w:proofErr w:type="spellEnd"/>
    </w:p>
    <w:p w:rsidRDefault="00CD3D56" w:rsidP="00CD3D56" w:rsidR="00C043DF">
      <w:pPr>
        <w:pStyle w:val="Tijeloteksta"/>
        <w:numPr>
          <w:ilvl w:val="0"/>
          <w:numId w:val="10"/>
        </w:numPr>
      </w:pPr>
      <w:r>
        <w:t>Privrem</w:t>
      </w:r>
      <w:r w:rsidR="00C043DF">
        <w:t>eni stečajni upr</w:t>
      </w:r>
      <w:r w:rsidR="006D05D2">
        <w:t>avitelj – Vinko Dukić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r w:rsidR="004F2041">
        <w:t>8/</w:t>
      </w:r>
      <w:proofErr w:type="spellStart"/>
      <w:r w:rsidR="004F2041">
        <w:t>11</w:t>
      </w:r>
      <w:proofErr w:type="spellEnd"/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A7F0D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F2041"/>
    <w:rsid w:val="005241C4"/>
    <w:rsid w:val="0057258F"/>
    <w:rsid w:val="00597D08"/>
    <w:rsid w:val="005A1530"/>
    <w:rsid w:val="005A2A88"/>
    <w:rsid w:val="005C5F57"/>
    <w:rsid w:val="005C6CA6"/>
    <w:rsid w:val="005C78C9"/>
    <w:rsid w:val="006151C7"/>
    <w:rsid w:val="006673AE"/>
    <w:rsid w:val="0067699D"/>
    <w:rsid w:val="006D05D2"/>
    <w:rsid w:val="00711E3C"/>
    <w:rsid w:val="0073022B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3DF"/>
    <w:rsid w:val="00C04DD2"/>
    <w:rsid w:val="00C121ED"/>
    <w:rsid w:val="00C572BE"/>
    <w:rsid w:val="00CC749D"/>
    <w:rsid w:val="00CD3D56"/>
    <w:rsid w:val="00D041A1"/>
    <w:rsid w:val="00D146C1"/>
    <w:rsid w:val="00D52CA6"/>
    <w:rsid w:val="00D74D63"/>
    <w:rsid w:val="00D752C9"/>
    <w:rsid w:val="00D7629F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0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0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40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42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PRPIĆ-GRADNJA jednostavno društvo s ograničenom odgovornošću za građevinarstvo i trgovinu</izvorni_sadrzaj>
    <derivirana_varijabla naziv="DomainObject.Predmet.ProtustrankaFormated_1">  PRPIĆ-GRADNJA jednostavno društvo s ograničenom odgovornošću za građevinarstvo i trgovinu</derivirana_varijabla>
  </DomainObject.Predmet.ProtustrankaFormated>
  <DomainObject.Predmet.ProtustrankaFormatedOIB>
    <izvorni_sadrzaj>  PRPIĆ-GRADNJA jednostavno društvo s ograničenom odgovornošću za građevinarstvo i trgovinu, OIB 07841613855</izvorni_sadrzaj>
    <derivirana_varijabla naziv="DomainObject.Predmet.ProtustrankaFormatedOIB_1">  PRPIĆ-GRADNJA jednostavno društvo s ograničenom odgovornošću za građevinarstvo i trgovinu, OIB 07841613855</derivirana_varijabla>
  </DomainObject.Predmet.ProtustrankaFormatedOIB>
  <DomainObject.Predmet.ProtustrankaFormatedWithAdress>
    <izvorni_sadrzaj> PRPIĆ-GRADNJA jednostavno društvo s ograničenom odgovornošću za građevinarstvo i trgovinu, Duga ulica 22 , 31216 Ivanovac</izvorni_sadrzaj>
    <derivirana_varijabla naziv="DomainObject.Predmet.ProtustrankaFormatedWithAdress_1"> PRPIĆ-GRADNJA jednostavno društvo s ograničenom odgovornošću za građevinarstvo i trgovinu, Duga ulica 22 , 31216 Ivanovac</derivirana_varijabla>
  </DomainObject.Predmet.ProtustrankaFormatedWithAdress>
  <DomainObject.Predmet.ProtustrankaFormatedWithAdressOIB>
    <izvorni_sadrzaj> PRPIĆ-GRADNJA jednostavno društvo s ograničenom odgovornošću za građevinarstvo i trgovinu, OIB 07841613855, Duga ulica 22 , 31216 Ivanovac</izvorni_sadrzaj>
    <derivirana_varijabla naziv="DomainObject.Predmet.ProtustrankaFormatedWithAdressOIB_1"> PRPIĆ-GRADNJA jednostavno društvo s ograničenom odgovornošću za građevinarstvo i trgovinu, OIB 07841613855, Duga ulica 22 , 31216 Ivanovac</derivirana_varijabla>
  </DomainObject.Predmet.ProtustrankaFormatedWithAdressOIB>
  <DomainObject.Predmet.ProtustrankaWithAdress>
    <izvorni_sadrzaj>PRPIĆ-GRADNJA jednostavno društvo s ograničenom odgovornošću za građevinarstvo i trgovinu Duga ulica 22 , 31216 Ivanovac</izvorni_sadrzaj>
    <derivirana_varijabla naziv="DomainObject.Predmet.ProtustrankaWithAdress_1">PRPIĆ-GRADNJA jednostavno društvo s ograničenom odgovornošću za građevinarstvo i trgovinu Duga ulica 22 , 31216 Ivanovac</derivirana_varijabla>
  </DomainObject.Predmet.ProtustrankaWithAdress>
  <DomainObject.Predmet.ProtustrankaWithAdressOIB>
    <izvorni_sadrzaj>PRPIĆ-GRADNJA jednostavno društvo s ograničenom odgovornošću za građevinarstvo i trgovinu, OIB 07841613855, Duga ulica 22 , 31216 Ivanovac</izvorni_sadrzaj>
    <derivirana_varijabla naziv="DomainObject.Predmet.ProtustrankaWithAdressOIB_1">PRPIĆ-GRADNJA jednostavno društvo s ograničenom odgovornošću za građevinarstvo i trgovinu, OIB 07841613855, Duga ulica 22 , 31216 Ivanovac</derivirana_varijabla>
  </DomainObject.Predmet.ProtustrankaWithAdressOIB>
  <DomainObject.Predmet.ProtustrankaNazivFormated>
    <izvorni_sadrzaj>PRPIĆ-GRADNJA jednostavno društvo s ograničenom odgovornošću za građevinarstvo i trgovinu</izvorni_sadrzaj>
    <derivirana_varijabla naziv="DomainObject.Predmet.ProtustrankaNazivFormated_1">PRPIĆ-GRADNJA jednostavno društvo s ograničenom odgovornošću za građevinarstvo i trgovinu</derivirana_varijabla>
  </DomainObject.Predmet.ProtustrankaNazivFormated>
  <DomainObject.Predmet.ProtustrankaNazivFormatedOIB>
    <izvorni_sadrzaj>PRPIĆ-GRADNJA jednostavno društvo s ograničenom odgovornošću za građevinarstvo i trgovinu, OIB 07841613855</izvorni_sadrzaj>
    <derivirana_varijabla naziv="DomainObject.Predmet.ProtustrankaNazivFormatedOIB_1">PRPIĆ-GRADNJA jednostavno društvo s ograničenom odgovornošću za građevinarstvo i trgovinu, OIB 07841613855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PRPIĆ-GRADNJA jednostavno društvo s ograničenom odgovornošću za građevinarstvo i trgovinu</item>
    </izvorni_sadrzaj>
    <derivirana_varijabla naziv="DomainObject.Predmet.ProtuStrankaListFormated_1">
      <item>PRPIĆ-GRADNJA jednostavno društvo s ograničenom odgovornošću za građevinarstvo i trgovinu</item>
    </derivirana_varijabla>
  </DomainObject.Predmet.ProtuStrankaListFormated>
  <DomainObject.Predmet.ProtuStrankaListFormatedOIB>
    <izvorni_sadrzaj>
      <item>PRPIĆ-GRADNJA jednostavno društvo s ograničenom odgovornošću za građevinarstvo i trgovinu, OIB 07841613855</item>
    </izvorni_sadrzaj>
    <derivirana_varijabla naziv="DomainObject.Predmet.ProtuStrankaListFormatedOIB_1">
      <item>PRPIĆ-GRADNJA jednostavno društvo s ograničenom odgovornošću za građevinarstvo i trgovinu, OIB 07841613855</item>
    </derivirana_varijabla>
  </DomainObject.Predmet.ProtuStrankaListFormatedOIB>
  <DomainObject.Predmet.ProtuStrankaListFormatedWithAdress>
    <izvorni_sadrzaj>
      <item>PRPIĆ-GRADNJA jednostavno društvo s ograničenom odgovornošću za građevinarstvo i trgovinu, Duga ulica 22 , 31216 Ivanovac</item>
    </izvorni_sadrzaj>
    <derivirana_varijabla naziv="DomainObject.Predmet.ProtuStrankaListFormatedWithAdress_1">
      <item>PRPIĆ-GRADNJA jednostavno društvo s ograničenom odgovornošću za građevinarstvo i trgovinu, Duga ulica 22 , 31216 Ivanovac</item>
    </derivirana_varijabla>
  </DomainObject.Predmet.ProtuStrankaListFormatedWithAdress>
  <DomainObject.Predmet.ProtuStrankaListFormatedWithAdressOIB>
    <izvorni_sadrzaj>
      <item>PRPIĆ-GRADNJA jednostavno društvo s ograničenom odgovornošću za građevinarstvo i trgovinu, OIB 07841613855, Duga ulica 22 , 31216 Ivanovac</item>
    </izvorni_sadrzaj>
    <derivirana_varijabla naziv="DomainObject.Predmet.ProtuStrankaListFormatedWithAdressOIB_1">
      <item>PRPIĆ-GRADNJA jednostavno društvo s ograničenom odgovornošću za građevinarstvo i trgovinu, OIB 07841613855, Duga ulica 22 , 31216 Ivanovac</item>
    </derivirana_varijabla>
  </DomainObject.Predmet.ProtuStrankaListFormatedWithAdressOIB>
  <DomainObject.Predmet.ProtuStrankaListNazivFormated>
    <izvorni_sadrzaj>
      <item>PRPIĆ-GRADNJA jednostavno društvo s ograničenom odgovornošću za građevinarstvo i trgovinu</item>
    </izvorni_sadrzaj>
    <derivirana_varijabla naziv="DomainObject.Predmet.ProtuStrankaListNazivFormated_1">
      <item>PRPIĆ-GRADNJA jednostavno društvo s ograničenom odgovornošću za građevinarstvo i trgovinu</item>
    </derivirana_varijabla>
  </DomainObject.Predmet.ProtuStrankaListNazivFormated>
  <DomainObject.Predmet.ProtuStrankaListNazivFormatedOIB>
    <izvorni_sadrzaj>
      <item>PRPIĆ-GRADNJA jednostavno društvo s ograničenom odgovornošću za građevinarstvo i trgovinu, OIB 07841613855</item>
    </izvorni_sadrzaj>
    <derivirana_varijabla naziv="DomainObject.Predmet.ProtuStrankaListNazivFormatedOIB_1">
      <item>PRPIĆ-GRADNJA jednostavno društvo s ograničenom odgovornošću za građevinarstvo i trgovinu, OIB 07841613855</item>
    </derivirana_varijabla>
  </DomainObject.Predmet.ProtuStrankaListNazivFormatedOIB>
  <DomainObject.Predmet.OstaliListFormated>
    <izvorni_sadrzaj>
      <item>Vinko Dukić</item>
    </izvorni_sadrzaj>
    <derivirana_varijabla naziv="DomainObject.Predmet.OstaliListFormated_1">
      <item>Vinko Dukić</item>
    </derivirana_varijabla>
  </DomainObject.Predmet.OstaliListFormated>
  <DomainObject.Predmet.OstaliListFormatedOIB>
    <izvorni_sadrzaj>
      <item>Vinko Dukić, OIB 42390974789</item>
    </izvorni_sadrzaj>
    <derivirana_varijabla naziv="DomainObject.Predmet.OstaliListFormatedOIB_1">
      <item>Vinko Dukić, OIB 42390974789</item>
    </derivirana_varijabla>
  </DomainObject.Predmet.OstaliListFormatedOIB>
  <DomainObject.Predmet.OstaliListFormatedWithAdress>
    <izvorni_sadrzaj>
      <item>Vinko Dukić, Ulica Koščela 10, 31000 Osijek</item>
    </izvorni_sadrzaj>
    <derivirana_varijabla naziv="DomainObject.Predmet.OstaliListFormatedWithAdress_1">
      <item>Vinko Dukić, Ulica Koščela 10, 31000 Osijek</item>
    </derivirana_varijabla>
  </DomainObject.Predmet.OstaliListFormatedWithAdress>
  <DomainObject.Predmet.OstaliListFormatedWithAdressOIB>
    <izvorni_sadrzaj>
      <item>Vinko Dukić, OIB 42390974789, Ulica Koščela 10, 31000 Osijek</item>
    </izvorni_sadrzaj>
    <derivirana_varijabla naziv="DomainObject.Predmet.OstaliListFormatedWithAdressOIB_1">
      <item>Vinko Dukić, OIB 42390974789, Ulica Koščela 10, 31000 Osijek</item>
    </derivirana_varijabla>
  </DomainObject.Predmet.OstaliListFormatedWithAdressOIB>
  <DomainObject.Predmet.OstaliListNazivFormated>
    <izvorni_sadrzaj>
      <item>Vinko Dukić</item>
    </izvorni_sadrzaj>
    <derivirana_varijabla naziv="DomainObject.Predmet.OstaliListNazivFormated_1">
      <item>Vinko Dukić</item>
    </derivirana_varijabla>
  </DomainObject.Predmet.OstaliListNazivFormated>
  <DomainObject.Predmet.OstaliListNazivFormatedOIB>
    <izvorni_sadrzaj>
      <item>Vinko Dukić, OIB 42390974789</item>
    </izvorni_sadrzaj>
    <derivirana_varijabla naziv="DomainObject.Predmet.OstaliListNazivFormatedOIB_1"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PRPIĆ-GRADNJA jednostavno društvo s ograničenom odgovornošću za građevinarstvo i trgovinu</izvorni_sadrzaj>
    <derivirana_varijabla naziv="DomainObject.Predmet.ProtustrankaIDrugi_1">PRPIĆ-GRADNJA jednostavno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PRPIĆ-GRADNJA jednostavno društvo s ograničenom odgovornošću za građevinarstvo i trgovinu, OIB 07841613855, Duga ulica 22 , 31216 Ivanovac</izvorni_sadrzaj>
    <derivirana_varijabla naziv="DomainObject.Predmet.ProtustrankaIDrugiAdressOIB_1">PRPIĆ-GRADNJA jednostavno društvo s ograničenom odgovornošću za građevinarstvo i trgovinu, OIB 07841613855, Duga ulica 22 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PRPIĆ-GRADNJA jednostavno društvo s ograničenom odgovornošću za građevinarstvo i trgovinu</item>
      <item>Vinko Dukić</item>
    </izvorni_sadrzaj>
    <derivirana_varijabla naziv="DomainObject.Predmet.SudioniciListNaziv_1">
      <item>FINA RC OSIJEK</item>
      <item>PRPIĆ-GRADNJA jednostavno društvo s ograničenom odgovornošću za građevinarstvo i trgovinu</item>
      <item>Vinko Dukić</item>
    </derivirana_varijabla>
  </DomainObject.Predmet.SudioniciListNaziv>
  <DomainObject.Predmet.SudioniciListAdressOIB>
    <izvorni_sadrzaj>
      <item>FINA RC OSIJEK, OIB 85821130368</item>
      <item>PRPIĆ-GRADNJA jednostavno društvo s ograničenom odgovornošću za građevinarstvo i trgovinu, OIB 07841613855, Duga ulica 22 ,31216 Ivanovac</item>
      <item>Vinko Dukić, OIB 42390974789, Ulica Koščela 10,31000 Osijek</item>
    </izvorni_sadrzaj>
    <derivirana_varijabla naziv="DomainObject.Predmet.SudioniciListAdressOIB_1">
      <item>FINA RC OSIJEK, OIB 85821130368</item>
      <item>PRPIĆ-GRADNJA jednostavno društvo s ograničenom odgovornošću za građevinarstvo i trgovinu, OIB 07841613855, Duga ulica 22 ,31216 Ivanovac</item>
      <item>Vinko Dukić, OIB 42390974789, Ulica Koščela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07841613855</item>
      <item>, OIB 42390974789</item>
    </izvorni_sadrzaj>
    <derivirana_varijabla naziv="DomainObject.Predmet.SudioniciListNazivOIB_1">
      <item>, OIB 85821130368</item>
      <item>, OIB 07841613855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2770</properties:Characters>
  <properties:Lines>90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2016-10-20T08:58:00Z</dcterms:created>
  <dc:creator>..</dc:creator>
  <cp:lastModifiedBy>Maja Kocijan</cp:lastModifiedBy>
  <cp:lastPrinted>2016-10-20T09:19:00Z</cp:lastPrinted>
  <dcterms:modified xmlns:xsi="http://www.w3.org/2001/XMLSchema-instance" xsi:type="dcterms:W3CDTF">2016-10-20T09:22:00Z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