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0829" w14:paraId="f200829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177069" w:rsidP="00112D43" w:rsidR="00177069" w:rsidRPr="00324A7D"/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prijedloga </w:t>
      </w:r>
      <w:r w:rsidR="006036E7">
        <w:t xml:space="preserve">predlagatelja Financijske agencije, Regionalni centar Zagreb, Podružnica Varaždin, Augusta Cesarca 2, Varaždin, za pokretanje skraćenog stečajnog postupka protiv dužnika SPIRIT ESS SOLAR d.o.o., OIB: 15643375095, Cestica, Dravska 1a, predlagatelja Privredne banke Zagreb d.d., Zagreb, Radnička cesta 50, zastupanog po punomoćnicima odvjetnicima iz Odvjetničkog društva </w:t>
      </w:r>
      <w:r w:rsidR="00112D43">
        <w:t>Suić &amp; Škunca d.o.o. iz Zagreba</w:t>
      </w:r>
      <w:r w:rsidR="006036E7">
        <w:t xml:space="preserve"> i predlagatelja Ministarstva financija, Porezne uprave, Područnog ureda Sjeverna Hrvatska, Ispostava Varaždin, zastupanog po Županijskom državnom odvjetništvu u Varaždinu, Građansko-upravni odjel, za otvaranje stečajnog postupka nad istim dužnikom, </w:t>
      </w:r>
      <w:r w:rsidR="00EE6265">
        <w:t>8. rujna</w:t>
      </w:r>
      <w:r w:rsidR="00564F05">
        <w:t xml:space="preserve">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A27433" w:rsidP="006036E7" w:rsidR="00A27433" w:rsidRPr="00324A7D"/>
    <w:p w:rsidRDefault="00695244" w:rsidP="006036E7" w:rsidR="00A27433">
      <w:pPr>
        <w:pStyle w:val="Odlomakpopisa"/>
        <w:numPr>
          <w:ilvl w:val="0"/>
          <w:numId w:val="4"/>
        </w:numPr>
        <w:jc w:val="both"/>
      </w:pPr>
      <w:r w:rsidRPr="00324A7D">
        <w:t xml:space="preserve">Obustavlja se postupak </w:t>
      </w:r>
      <w:r w:rsidR="000F2173">
        <w:t xml:space="preserve">za otvaranje stečajnog postupka </w:t>
      </w:r>
      <w:r w:rsidRPr="00324A7D">
        <w:t xml:space="preserve">nad </w:t>
      </w:r>
      <w:r w:rsidR="00564F05">
        <w:t>dužnikom</w:t>
      </w:r>
      <w:r w:rsidR="00EE6265">
        <w:t xml:space="preserve"> </w:t>
      </w:r>
      <w:r w:rsidR="006036E7">
        <w:t>SPIRIT ESS SOLAR d.o.o., OIB: 15643375095, Cestica, Dravska 1a.</w:t>
      </w:r>
    </w:p>
    <w:p w:rsidRDefault="006036E7" w:rsidP="00564F05" w:rsidR="00564F05">
      <w:pPr>
        <w:pStyle w:val="Odlomakpopisa"/>
        <w:numPr>
          <w:ilvl w:val="0"/>
          <w:numId w:val="4"/>
        </w:numPr>
        <w:jc w:val="both"/>
      </w:pPr>
      <w:r>
        <w:t xml:space="preserve">Nalaže se računovodstvu ovoga suda vratiti Privrednoj banci Zagreb d.d., Zagreb, Radnička cesta 50, iznos od 5.000,00 kn na račun broj IBAN: </w:t>
      </w:r>
      <w:r w:rsidR="0012002E">
        <w:t>HR64 2340 0091 0000 0001 3.</w:t>
      </w:r>
    </w:p>
    <w:p w:rsidRDefault="006036E7" w:rsidP="00112D43" w:rsidR="006036E7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564F05" w:rsidR="00564F05"/>
    <w:p w:rsidRDefault="00564F05" w:rsidP="00564F05" w:rsidR="00177069">
      <w:pPr>
        <w:ind w:firstLine="708"/>
        <w:jc w:val="both"/>
      </w:pPr>
      <w:r>
        <w:t>Financijska agencija je</w:t>
      </w:r>
      <w:r w:rsidR="0012002E">
        <w:t xml:space="preserve"> 20. travnja</w:t>
      </w:r>
      <w:r>
        <w:t xml:space="preserve"> </w:t>
      </w:r>
      <w:r w:rsidR="00EE6265">
        <w:t>2016</w:t>
      </w:r>
      <w:r>
        <w:t xml:space="preserve">. podnijela ovome sudu prijedlog za otvaranje stečajnog postupka, navodeći da dužnik ima evidentirane neizvršene osnove za plaćanje u neprekinutom razdoblju od 120 dana, u ukupnom iznosu od </w:t>
      </w:r>
      <w:r w:rsidR="0012002E">
        <w:t>256.883,01</w:t>
      </w:r>
      <w:r>
        <w:t xml:space="preserve"> kn.</w:t>
      </w:r>
    </w:p>
    <w:p w:rsidRDefault="00564F05" w:rsidP="00564F05" w:rsidR="00564F05">
      <w:pPr>
        <w:ind w:firstLine="708"/>
        <w:jc w:val="both"/>
      </w:pPr>
    </w:p>
    <w:p w:rsidRDefault="0012002E" w:rsidP="00564F05" w:rsidR="0012002E">
      <w:pPr>
        <w:ind w:firstLine="708"/>
        <w:jc w:val="both"/>
      </w:pPr>
      <w:r>
        <w:t>Financijska agencija je</w:t>
      </w:r>
      <w:r w:rsidR="00EE6265">
        <w:t xml:space="preserve"> </w:t>
      </w:r>
      <w:r>
        <w:t xml:space="preserve">5. rujna </w:t>
      </w:r>
      <w:r w:rsidR="00123EC2">
        <w:t xml:space="preserve">2016. </w:t>
      </w:r>
      <w:r>
        <w:t>izdala dužniku potvrdu</w:t>
      </w:r>
      <w:r w:rsidR="00112D43">
        <w:t xml:space="preserve"> da je na dan izdavanja potvrde evidentirano 0 dana neprekidne blokade, te da nepodmirene obveze na dan izdavanja potvrde iznose 0,00 kn.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EE6265">
        <w:t>8. rujna</w:t>
      </w:r>
      <w:r w:rsidR="00564F05">
        <w:t xml:space="preserve">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112D43" w:rsidP="00112D43" w:rsidR="00112D43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564F05" w:rsidP="00324A7D" w:rsidR="00564F05">
      <w:pPr>
        <w:jc w:val="both"/>
      </w:pPr>
    </w:p>
    <w:p w:rsidRDefault="00112D43" w:rsidP="00112D43" w:rsidR="00112D43">
      <w:pPr>
        <w:numPr>
          <w:ilvl w:val="0"/>
          <w:numId w:val="3"/>
        </w:numPr>
        <w:jc w:val="both"/>
      </w:pPr>
      <w:r>
        <w:t>Predlagatelju, Financijskoj agenciji Zagreb, Podružnica Varaždin, A. Cesarca 2,</w:t>
      </w:r>
    </w:p>
    <w:p w:rsidRDefault="00112D43" w:rsidP="00564F05" w:rsidR="00112D43">
      <w:pPr>
        <w:numPr>
          <w:ilvl w:val="0"/>
          <w:numId w:val="3"/>
        </w:numPr>
        <w:jc w:val="both"/>
      </w:pPr>
      <w:r>
        <w:t>Predlagatelju, Privrednoj banci Zagreb d.d., Zagreb, Radnička cesta 50, po punomoćnicima odvjetnicima iz Odvjetničkog društva Suić &amp; Škunca d.o.o. iz Zagreba,</w:t>
      </w:r>
    </w:p>
    <w:p w:rsidRDefault="00112D43" w:rsidP="00564F05" w:rsidR="00112D43">
      <w:pPr>
        <w:numPr>
          <w:ilvl w:val="0"/>
          <w:numId w:val="3"/>
        </w:numPr>
        <w:jc w:val="both"/>
      </w:pPr>
      <w:r>
        <w:t>Predlagatelju, Ministarstvu financija, Poreznoj upravi, Područnom uredu Sjeverna Hrvatska, Ispostavi Varaždin, po Županijskom državnom odvjetništvu u Varaždinu, Građansko-upravni odjel, Varaždin, B. Radić 2,</w:t>
      </w:r>
    </w:p>
    <w:p w:rsidRDefault="00564F05" w:rsidP="00112D43" w:rsidR="00112D43">
      <w:pPr>
        <w:numPr>
          <w:ilvl w:val="0"/>
          <w:numId w:val="3"/>
        </w:numPr>
        <w:jc w:val="both"/>
      </w:pPr>
      <w:r>
        <w:t>Dužnik</w:t>
      </w:r>
      <w:r w:rsidR="00112D43">
        <w:t>u</w:t>
      </w:r>
      <w:r>
        <w:t xml:space="preserve">, </w:t>
      </w:r>
      <w:r w:rsidR="00112D43">
        <w:t>SPIRIT ESS SOLAR d.o.o., Cestica, Dravska 1a,</w:t>
      </w:r>
    </w:p>
    <w:p w:rsidRDefault="000F2173" w:rsidP="00564F05" w:rsidR="000F2173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A62" w:rsidR="00C64A62">
      <w:r>
        <w:separator/>
      </w:r>
    </w:p>
  </w:endnote>
  <w:endnote w:id="0" w:type="continuationSeparator">
    <w:p w:rsidRDefault="00C64A62" w:rsidR="00C64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A62" w:rsidR="00C64A62">
      <w:r>
        <w:separator/>
      </w:r>
    </w:p>
  </w:footnote>
  <w:footnote w:id="0" w:type="continuationSeparator">
    <w:p w:rsidRDefault="00C64A62" w:rsidR="00C64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4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6036E7">
      <w:t>925/16-6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6036E7">
      <w:t>925/16-6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9D42A5"/>
    <w:multiLevelType w:val="hybridMultilevel"/>
    <w:tmpl w:val="3E5E1BAA"/>
    <w:lvl w:tplc="A7A6FB5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12D43"/>
    <w:rsid w:val="001164D2"/>
    <w:rsid w:val="0012002E"/>
    <w:rsid w:val="00123EC2"/>
    <w:rsid w:val="001433A7"/>
    <w:rsid w:val="00177069"/>
    <w:rsid w:val="001A3208"/>
    <w:rsid w:val="002922A2"/>
    <w:rsid w:val="00314205"/>
    <w:rsid w:val="00324A7D"/>
    <w:rsid w:val="00456FA9"/>
    <w:rsid w:val="00544BCE"/>
    <w:rsid w:val="00562867"/>
    <w:rsid w:val="00564F05"/>
    <w:rsid w:val="005C3811"/>
    <w:rsid w:val="006036E7"/>
    <w:rsid w:val="00695244"/>
    <w:rsid w:val="00A04466"/>
    <w:rsid w:val="00A27433"/>
    <w:rsid w:val="00A5293B"/>
    <w:rsid w:val="00B2376B"/>
    <w:rsid w:val="00BC5983"/>
    <w:rsid w:val="00C6407F"/>
    <w:rsid w:val="00C64A62"/>
    <w:rsid w:val="00E22BF4"/>
    <w:rsid w:val="00EA09B0"/>
    <w:rsid w:val="00EE6265"/>
    <w:rsid w:val="00F057A8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36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4D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4D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4D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4D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36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4D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4D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4D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4D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SPIRIT ESS SOLAR društvo s ograničenom odgovornošću za proizvodnju i usluge</izvorni_sadrzaj>
    <derivirana_varijabla naziv="DomainObject.Predmet.ProtustrankaFormated_1">  SPIRIT ESS SOLAR društvo s ograničenom odgovornošću za proizvodnju i usluge</derivirana_varijabla>
  </DomainObject.Predmet.ProtustrankaFormated>
  <DomainObject.Predmet.ProtustrankaFormatedOIB>
    <izvorni_sadrzaj>  SPIRIT ESS SOLAR društvo s ograničenom odgovornošću za proizvodnju i usluge, OIB 15643375095</izvorni_sadrzaj>
    <derivirana_varijabla naziv="DomainObject.Predmet.ProtustrankaFormatedOIB_1">  SPIRIT ESS SOLAR društvo s ograničenom odgovornošću za proizvodnju i usluge, OIB 15643375095</derivirana_varijabla>
  </DomainObject.Predmet.ProtustrankaFormatedOIB>
  <DomainObject.Predmet.ProtustrankaFormatedWithAdress>
    <izvorni_sadrzaj> SPIRIT ESS SOLAR društvo s ograničenom odgovornošću za proizvodnju i usluge, Dravska 1a, 42208 Cestica</izvorni_sadrzaj>
    <derivirana_varijabla naziv="DomainObject.Predmet.ProtustrankaFormatedWithAdress_1"> SPIRIT ESS SOLAR društvo s ograničenom odgovornošću za proizvodnju i usluge, Dravska 1a, 42208 Cestica</derivirana_varijabla>
  </DomainObject.Predmet.ProtustrankaFormatedWithAdress>
  <DomainObject.Predmet.ProtustrankaFormatedWithAdressOIB>
    <izvorni_sadrzaj> SPIRIT ESS SOLAR društvo s ograničenom odgovornošću za proizvodnju i usluge, OIB 15643375095, Dravska 1a, 42208 Cestica</izvorni_sadrzaj>
    <derivirana_varijabla naziv="DomainObject.Predmet.ProtustrankaFormatedWithAdressOIB_1"> SPIRIT ESS SOLAR društvo s ograničenom odgovornošću za proizvodnju i usluge, OIB 15643375095, Dravska 1a, 42208 Cestica</derivirana_varijabla>
  </DomainObject.Predmet.ProtustrankaFormatedWithAdressOIB>
  <DomainObject.Predmet.ProtustrankaWithAdress>
    <izvorni_sadrzaj>SPIRIT ESS SOLAR društvo s ograničenom odgovornošću za proizvodnju i usluge Dravska 1a, 42208 Cestica</izvorni_sadrzaj>
    <derivirana_varijabla naziv="DomainObject.Predmet.ProtustrankaWithAdress_1">SPIRIT ESS SOLAR društvo s ograničenom odgovornošću za proizvodnju i usluge Dravska 1a, 42208 Cestica</derivirana_varijabla>
  </DomainObject.Predmet.ProtustrankaWithAdress>
  <DomainObject.Predmet.ProtustrankaWithAdressOIB>
    <izvorni_sadrzaj>SPIRIT ESS SOLAR društvo s ograničenom odgovornošću za proizvodnju i usluge, OIB 15643375095, Dravska 1a, 42208 Cestica</izvorni_sadrzaj>
    <derivirana_varijabla naziv="DomainObject.Predmet.ProtustrankaWithAdressOIB_1">SPIRIT ESS SOLAR društvo s ograničenom odgovornošću za proizvodnju i usluge, OIB 15643375095, Dravska 1a, 42208 Cestica</derivirana_varijabla>
  </DomainObject.Predmet.ProtustrankaWithAdressOIB>
  <DomainObject.Predmet.ProtustrankaNazivFormated>
    <izvorni_sadrzaj>SPIRIT ESS SOLAR društvo s ograničenom odgovornošću za proizvodnju i usluge</izvorni_sadrzaj>
    <derivirana_varijabla naziv="DomainObject.Predmet.ProtustrankaNazivFormated_1">SPIRIT ESS SOLAR društvo s ograničenom odgovornošću za proizvodnju i usluge</derivirana_varijabla>
  </DomainObject.Predmet.ProtustrankaNazivFormated>
  <DomainObject.Predmet.ProtustrankaNazivFormatedOIB>
    <izvorni_sadrzaj>SPIRIT ESS SOLAR društvo s ograničenom odgovornošću za proizvodnju i usluge, OIB 15643375095</izvorni_sadrzaj>
    <derivirana_varijabla naziv="DomainObject.Predmet.ProtustrankaNazivFormatedOIB_1">SPIRIT ESS SOLAR društvo s ograničenom odgovornošću za proizvodnju i usluge, OIB 15643375095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SPIRIT ESS SOLAR društvo s ograničenom odgovornošću za proizvodnju i usluge</item>
    </izvorni_sadrzaj>
    <derivirana_varijabla naziv="DomainObject.Predmet.ProtuStrankaListFormated_1">
      <item>SPIRIT ESS SOLAR društvo s ograničenom odgovornošću za proizvodnju i usluge</item>
    </derivirana_varijabla>
  </DomainObject.Predmet.ProtuStrankaListFormated>
  <DomainObject.Predmet.ProtuStrankaListFormatedOIB>
    <izvorni_sadrzaj>
      <item>SPIRIT ESS SOLAR društvo s ograničenom odgovornošću za proizvodnju i usluge, OIB 15643375095</item>
    </izvorni_sadrzaj>
    <derivirana_varijabla naziv="DomainObject.Predmet.ProtuStrankaListFormatedOIB_1">
      <item>SPIRIT ESS SOLAR društvo s ograničenom odgovornošću za proizvodnju i usluge, OIB 15643375095</item>
    </derivirana_varijabla>
  </DomainObject.Predmet.ProtuStrankaListFormatedOIB>
  <DomainObject.Predmet.ProtuStrankaListFormatedWithAdress>
    <izvorni_sadrzaj>
      <item>SPIRIT ESS SOLAR društvo s ograničenom odgovornošću za proizvodnju i usluge, Dravska 1a, 42208 Cestica</item>
    </izvorni_sadrzaj>
    <derivirana_varijabla naziv="DomainObject.Predmet.ProtuStrankaListFormatedWithAdress_1">
      <item>SPIRIT ESS SOLAR društvo s ograničenom odgovornošću za proizvodnju i usluge, Dravska 1a, 42208 Cestica</item>
    </derivirana_varijabla>
  </DomainObject.Predmet.ProtuStrankaListFormatedWithAdress>
  <DomainObject.Predmet.ProtuStrankaListFormatedWithAdressOIB>
    <izvorni_sadrzaj>
      <item>SPIRIT ESS SOLAR društvo s ograničenom odgovornošću za proizvodnju i usluge, OIB 15643375095, Dravska 1a, 42208 Cestica</item>
    </izvorni_sadrzaj>
    <derivirana_varijabla naziv="DomainObject.Predmet.ProtuStrankaListFormatedWithAdressOIB_1">
      <item>SPIRIT ESS SOLAR društvo s ograničenom odgovornošću za proizvodnju i usluge, OIB 15643375095, Dravska 1a, 42208 Cestica</item>
    </derivirana_varijabla>
  </DomainObject.Predmet.ProtuStrankaListFormatedWithAdressOIB>
  <DomainObject.Predmet.ProtuStrankaListNazivFormated>
    <izvorni_sadrzaj>
      <item>SPIRIT ESS SOLAR društvo s ograničenom odgovornošću za proizvodnju i usluge</item>
    </izvorni_sadrzaj>
    <derivirana_varijabla naziv="DomainObject.Predmet.ProtuStrankaListNazivFormated_1">
      <item>SPIRIT ESS SOLAR društvo s ograničenom odgovornošću za proizvodnju i usluge</item>
    </derivirana_varijabla>
  </DomainObject.Predmet.ProtuStrankaListNazivFormated>
  <DomainObject.Predmet.ProtuStrankaListNazivFormatedOIB>
    <izvorni_sadrzaj>
      <item>SPIRIT ESS SOLAR društvo s ograničenom odgovornošću za proizvodnju i usluge, OIB 15643375095</item>
    </izvorni_sadrzaj>
    <derivirana_varijabla naziv="DomainObject.Predmet.ProtuStrankaListNazivFormatedOIB_1">
      <item>SPIRIT ESS SOLAR društvo s ograničenom odgovornošću za proizvodnju i usluge, OIB 15643375095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SPIRIT ESS SOLAR društvo s ograničenom odgovornošću za proizvodnju i usluge</izvorni_sadrzaj>
    <derivirana_varijabla naziv="DomainObject.Predmet.ProtustrankaIDrugi_1">SPIRIT ESS SOLAR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SPIRIT ESS SOLAR društvo s ograničenom odgovornošću za proizvodnju i usluge, OIB 15643375095, Dravska 1a, 42208 Cestica</izvorni_sadrzaj>
    <derivirana_varijabla naziv="DomainObject.Predmet.ProtustrankaIDrugiAdressOIB_1">SPIRIT ESS SOLAR društvo s ograničenom odgovornošću za proizvodnju i usluge, OIB 15643375095, Dravska 1a,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SPIRIT ESS SOLAR društvo s ograničenom odgovornošću za proizvodnju i usluge</item>
    </izvorni_sadrzaj>
    <derivirana_varijabla naziv="DomainObject.Predmet.SudioniciListNaziv_1">
      <item>Financijska agencija</item>
      <item>SPIRIT ESS SOLAR društvo s ograničenom odgovornošću za proizvodnju i usluge</item>
    </derivirana_varijabla>
  </DomainObject.Predmet.SudioniciListNaziv>
  <DomainObject.Predmet.SudioniciListAdressOIB>
    <izvorni_sadrzaj>
      <item>Financijska agencija, OIB 85821130368</item>
      <item>SPIRIT ESS SOLAR društvo s ograničenom odgovornošću za proizvodnju i usluge, OIB 15643375095, Dravska 1a,42208 Cestica</item>
    </izvorni_sadrzaj>
    <derivirana_varijabla naziv="DomainObject.Predmet.SudioniciListAdressOIB_1">
      <item>Financijska agencija, OIB 85821130368</item>
      <item>SPIRIT ESS SOLAR društvo s ograničenom odgovornošću za proizvodnju i usluge, OIB 15643375095, Dravska 1a,42208 Cestica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15643375095</item>
    </izvorni_sadrzaj>
    <derivirana_varijabla naziv="DomainObject.Predmet.SudioniciListNazivOIB_1">
      <item>, OIB 85821130368</item>
      <item>, OIB 15643375095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417</properties:Words>
  <properties:Characters>2391</properties:Characters>
  <properties:Lines>77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2016-09-08T11:34:00Z</cp:lastPrinted>
  <dcterms:modified xmlns:xsi="http://www.w3.org/2001/XMLSchema-instance" xsi:type="dcterms:W3CDTF">2016-09-08T12:48:00Z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