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f298" w14:paraId="170f29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</w:t>
      </w:r>
      <w:r w:rsidR="001C7CE2">
        <w:t>3</w:t>
      </w:r>
      <w:r w:rsidR="00080747">
        <w:t>4</w:t>
      </w:r>
      <w:r w:rsidR="00AF601F">
        <w:t>8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F601F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>, za otvaranje stečajnog postupka nad dužnikom GRADITELJSTVO NT d.o.o., OIB: 23481725112, Tisanić Jarek 61 F, Zabok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B847BF">
        <w:rPr>
          <w:lang w:val="pt-BR"/>
        </w:rPr>
        <w:t>4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81789" w:rsidRPr="00481789">
        <w:rPr>
          <w:lang w:val="pt-BR"/>
        </w:rPr>
        <w:t xml:space="preserve">Udruga za promicanje fotografije </w:t>
      </w:r>
      <w:r w:rsidR="00AF601F">
        <w:rPr>
          <w:lang w:val="pt-BR"/>
        </w:rPr>
        <w:t>GRADITELJSTVO NT d.o.o., OIB: 23481725112, Tisanić Jarek 61 F, Zabok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BF0E11">
        <w:t>34</w:t>
      </w:r>
      <w:r w:rsidR="00AF601F">
        <w:t>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AF601F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481789" w:rsidRPr="00481789">
        <w:rPr>
          <w:lang w:val="pt-BR"/>
        </w:rPr>
        <w:t xml:space="preserve">Udruga za promicanje fotografije </w:t>
      </w:r>
      <w:r w:rsidR="00AF601F">
        <w:rPr>
          <w:lang w:val="pt-BR"/>
        </w:rPr>
        <w:t>GRADITELJSTVO NT d.o.o., OIB: 23481725112, Tisanić Jarek 61 F, Zabok</w:t>
      </w:r>
      <w:r w:rsidR="00AF601F">
        <w:t>.</w:t>
      </w:r>
    </w:p>
    <w:p w:rsidRDefault="00BC2D3A" w:rsidP="00BC2D3A" w:rsidR="00BC2D3A" w:rsidRPr="00BF0E11">
      <w:pPr>
        <w:pStyle w:val="Tijeloteksta"/>
        <w:ind w:firstLine="708"/>
        <w:rPr>
          <w:lang w:val="pt-BR"/>
        </w:rPr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F601F">
        <w:t xml:space="preserve">553 </w:t>
      </w:r>
      <w:r w:rsidRPr="00BC2D3A">
        <w:t xml:space="preserve">dana, u ukupnom iznosu od </w:t>
      </w:r>
      <w:r w:rsidR="00AF601F">
        <w:rPr>
          <w:lang w:val="pl-PL"/>
        </w:rPr>
        <w:t>148.473,76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25567C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FE1794">
        <w:t>13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6DA0">
        <w:t>1</w:t>
      </w:r>
      <w:r w:rsidR="00B847BF">
        <w:t>4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A2462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A2462" w:rsidP="004F5146" w:rsidR="00BA2462">
      <w:pPr>
        <w:jc w:val="right"/>
      </w:pPr>
      <w:r>
        <w:t>za točnost otpravka-ovlašteni službenik</w:t>
      </w:r>
    </w:p>
    <w:p w:rsidRDefault="00BA2462" w:rsidP="004F5146" w:rsidR="00BA2462">
      <w:pPr>
        <w:jc w:val="right"/>
      </w:pPr>
      <w:r>
        <w:t xml:space="preserve">Mirjana Gašparić </w:t>
      </w:r>
    </w:p>
    <w:p w:rsidRDefault="00856259" w:rsidP="00BA2462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A246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BF0E11">
          <w:rPr>
            <w:sz w:val="24"/>
          </w:rPr>
          <w:t>234</w:t>
        </w:r>
        <w:r w:rsidR="00AF601F">
          <w:rPr>
            <w:sz w:val="24"/>
          </w:rPr>
          <w:t>8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747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C7CE2"/>
    <w:rsid w:val="001D0FC3"/>
    <w:rsid w:val="001E1A9A"/>
    <w:rsid w:val="0021298E"/>
    <w:rsid w:val="002132DA"/>
    <w:rsid w:val="00225E5C"/>
    <w:rsid w:val="0025567C"/>
    <w:rsid w:val="00257CDB"/>
    <w:rsid w:val="00260C00"/>
    <w:rsid w:val="002817DE"/>
    <w:rsid w:val="002840C1"/>
    <w:rsid w:val="002923AF"/>
    <w:rsid w:val="002C3072"/>
    <w:rsid w:val="002D5087"/>
    <w:rsid w:val="002D60CE"/>
    <w:rsid w:val="00303309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06DA0"/>
    <w:rsid w:val="00412D47"/>
    <w:rsid w:val="00450643"/>
    <w:rsid w:val="0046518B"/>
    <w:rsid w:val="00472216"/>
    <w:rsid w:val="00481789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566CC"/>
    <w:rsid w:val="00577445"/>
    <w:rsid w:val="0059075B"/>
    <w:rsid w:val="00591F57"/>
    <w:rsid w:val="005B3256"/>
    <w:rsid w:val="005C2AC2"/>
    <w:rsid w:val="005C6039"/>
    <w:rsid w:val="006001CE"/>
    <w:rsid w:val="00620181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34C6"/>
    <w:rsid w:val="007E6A6F"/>
    <w:rsid w:val="007E701A"/>
    <w:rsid w:val="007F5CFB"/>
    <w:rsid w:val="00821D32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D0206"/>
    <w:rsid w:val="009F0698"/>
    <w:rsid w:val="009F490F"/>
    <w:rsid w:val="00A0793E"/>
    <w:rsid w:val="00A10317"/>
    <w:rsid w:val="00A179ED"/>
    <w:rsid w:val="00A205A9"/>
    <w:rsid w:val="00A215CD"/>
    <w:rsid w:val="00A51FB2"/>
    <w:rsid w:val="00A6064D"/>
    <w:rsid w:val="00A75EA1"/>
    <w:rsid w:val="00A75F17"/>
    <w:rsid w:val="00A83366"/>
    <w:rsid w:val="00A851A3"/>
    <w:rsid w:val="00AA28B1"/>
    <w:rsid w:val="00AB6C56"/>
    <w:rsid w:val="00AC5954"/>
    <w:rsid w:val="00AC65BC"/>
    <w:rsid w:val="00AD057C"/>
    <w:rsid w:val="00AD6771"/>
    <w:rsid w:val="00AF601F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847BF"/>
    <w:rsid w:val="00B9015B"/>
    <w:rsid w:val="00BA2462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BF0E11"/>
    <w:rsid w:val="00C01504"/>
    <w:rsid w:val="00C221E5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07D54"/>
    <w:rsid w:val="00D24310"/>
    <w:rsid w:val="00D46FDC"/>
    <w:rsid w:val="00D50ADE"/>
    <w:rsid w:val="00D53E52"/>
    <w:rsid w:val="00D677F7"/>
    <w:rsid w:val="00D8036B"/>
    <w:rsid w:val="00D803A5"/>
    <w:rsid w:val="00DC7643"/>
    <w:rsid w:val="00DE0F86"/>
    <w:rsid w:val="00DE0FA2"/>
    <w:rsid w:val="00DF2F2C"/>
    <w:rsid w:val="00DF717D"/>
    <w:rsid w:val="00E0682D"/>
    <w:rsid w:val="00E13DC7"/>
    <w:rsid w:val="00E24B5E"/>
    <w:rsid w:val="00E34058"/>
    <w:rsid w:val="00E466D0"/>
    <w:rsid w:val="00E66535"/>
    <w:rsid w:val="00E70F28"/>
    <w:rsid w:val="00E776ED"/>
    <w:rsid w:val="00EA7F5E"/>
    <w:rsid w:val="00EF3276"/>
    <w:rsid w:val="00EF3D26"/>
    <w:rsid w:val="00F11AA4"/>
    <w:rsid w:val="00F31E76"/>
    <w:rsid w:val="00F324F6"/>
    <w:rsid w:val="00F428A5"/>
    <w:rsid w:val="00FC7A95"/>
    <w:rsid w:val="00FD7B89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4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4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4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4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4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4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4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4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St-2348/2016</izvorni_sadrzaj>
    <derivirana_varijabla naziv="DomainObject.Predmet.OznakaBroj_1">St-2348/2016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NT d.o.o. za građenje zastupanog po punomoćniku Tomislav Lukec</izvorni_sadrzaj>
    <derivirana_varijabla naziv="DomainObject.Predmet.ProtustrankaFormated_1">  GRADITELJSTVO NT d.o.o. za građenje zastupanog po punomoćniku Tomislav Lukec</derivirana_varijabla>
  </DomainObject.Predmet.ProtustrankaFormated>
  <DomainObject.Predmet.ProtustrankaFormatedOIB>
    <izvorni_sadrzaj>  GRADITELJSTVO NT d.o.o. za građenje, OIB 23481725112 zastupanog po punomoćniku Tomislav Lukec</izvorni_sadrzaj>
    <derivirana_varijabla naziv="DomainObject.Predmet.ProtustrankaFormatedOIB_1">  GRADITELJSTVO NT d.o.o. za građenje, OIB 23481725112 zastupanog po punomoćniku Tomislav Lukec</derivirana_varijabla>
  </DomainObject.Predmet.ProtustrankaFormatedOIB>
  <DomainObject.Predmet.ProtustrankaFormatedWithAdress>
    <izvorni_sadrzaj> GRADITELJSTVO NT d.o.o. za građenje, Tisanić Jarek 61/F, 49210 Zabok zastupanog po punomoćniku Tomislav Lukec</izvorni_sadrzaj>
    <derivirana_varijabla naziv="DomainObject.Predmet.ProtustrankaFormatedWithAdress_1"> GRADITELJSTVO NT d.o.o. za građenje, Tisanić Jarek 61/F, 49210 Zabok zastupanog po punomoćniku Tomislav Lukec</derivirana_varijabla>
  </DomainObject.Predmet.ProtustrankaFormatedWithAdress>
  <DomainObject.Predmet.ProtustrankaFormatedWithAdressOIB>
    <izvorni_sadrzaj> GRADITELJSTVO NT d.o.o. za građenje, OIB 23481725112, Tisanić Jarek 61/F, 49210 Zabok zastupanog po punomoćniku Tomislav Lukec</izvorni_sadrzaj>
    <derivirana_varijabla naziv="DomainObject.Predmet.ProtustrankaFormatedWithAdressOIB_1"> GRADITELJSTVO NT d.o.o. za građenje, OIB 23481725112, Tisanić Jarek 61/F, 49210 Zabok zastupanog po punomoćniku Tomislav Lukec</derivirana_varijabla>
  </DomainObject.Predmet.ProtustrankaFormatedWithAdressOIB>
  <DomainObject.Predmet.ProtustrankaWithAdress>
    <izvorni_sadrzaj>GRADITELJSTVO NT d.o.o. za građenje Tisanić Jarek 61/F, 49210 Zabok</izvorni_sadrzaj>
    <derivirana_varijabla naziv="DomainObject.Predmet.ProtustrankaWithAdress_1">GRADITELJSTVO NT d.o.o. za građenje Tisanić Jarek 61/F, 49210 Zabok</derivirana_varijabla>
  </DomainObject.Predmet.ProtustrankaWithAdress>
  <DomainObject.Predmet.ProtustrankaWithAdressOIB>
    <izvorni_sadrzaj>GRADITELJSTVO NT d.o.o. za građenje, OIB 23481725112, Tisanić Jarek 61/F, 49210 Zabok</izvorni_sadrzaj>
    <derivirana_varijabla naziv="DomainObject.Predmet.ProtustrankaWithAdressOIB_1">GRADITELJSTVO NT d.o.o. za građenje, OIB 23481725112, Tisanić Jarek 61/F, 49210 Zabok</derivirana_varijabla>
  </DomainObject.Predmet.ProtustrankaWithAdressOIB>
  <DomainObject.Predmet.ProtustrankaNazivFormated>
    <izvorni_sadrzaj>GRADITELJSTVO NT d.o.o. za građenje</izvorni_sadrzaj>
    <derivirana_varijabla naziv="DomainObject.Predmet.ProtustrankaNazivFormated_1">GRADITELJSTVO NT d.o.o. za građenje</derivirana_varijabla>
  </DomainObject.Predmet.ProtustrankaNazivFormated>
  <DomainObject.Predmet.ProtustrankaNazivFormatedOIB>
    <izvorni_sadrzaj>GRADITELJSTVO NT d.o.o. za građenje, OIB 23481725112</izvorni_sadrzaj>
    <derivirana_varijabla naziv="DomainObject.Predmet.ProtustrankaNazivFormatedOIB_1">GRADITELJSTVO NT d.o.o. za građenje, OIB 23481725112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NT d.o.o. za građenje zastupanog po punomoćniku Tomislav Lukec</item>
    </izvorni_sadrzaj>
    <derivirana_varijabla naziv="DomainObject.Predmet.ProtuStrankaListFormated_1">
      <item>GRADITELJSTVO NT d.o.o. za građenje zastupanog po punomoćniku Tomislav Lukec</item>
    </derivirana_varijabla>
  </DomainObject.Predmet.ProtuStrankaListFormated>
  <DomainObject.Predmet.ProtuStrankaListFormatedOIB>
    <izvorni_sadrzaj>
      <item>GRADITELJSTVO NT d.o.o. za građenje, OIB 23481725112 zastupanog po punomoćniku Tomislav Lukec</item>
    </izvorni_sadrzaj>
    <derivirana_varijabla naziv="DomainObject.Predmet.ProtuStrankaListFormatedOIB_1">
      <item>GRADITELJSTVO NT d.o.o. za građenje, OIB 23481725112 zastupanog po punomoćniku Tomislav Lukec</item>
    </derivirana_varijabla>
  </DomainObject.Predmet.ProtuStrankaListFormatedOIB>
  <DomainObject.Predmet.ProtuStrankaListFormatedWithAdress>
    <izvorni_sadrzaj>
      <item>GRADITELJSTVO NT d.o.o. za građenje, Tisanić Jarek 61/F, 49210 Zabok zastupanog po punomoćniku Tomislav Lukec</item>
    </izvorni_sadrzaj>
    <derivirana_varijabla naziv="DomainObject.Predmet.ProtuStrankaListFormatedWithAdress_1">
      <item>GRADITELJSTVO NT d.o.o. za građenje, Tisanić Jarek 61/F, 49210 Zabok zastupanog po punomoćniku Tomislav Lukec</item>
    </derivirana_varijabla>
  </DomainObject.Predmet.ProtuStrankaListFormatedWithAdress>
  <DomainObject.Predmet.ProtuStrankaListFormatedWithAdressOIB>
    <izvorni_sadrzaj>
      <item>GRADITELJSTVO NT d.o.o. za građenje, OIB 23481725112, Tisanić Jarek 61/F, 49210 Zabok zastupanog po punomoćniku Tomislav Lukec</item>
    </izvorni_sadrzaj>
    <derivirana_varijabla naziv="DomainObject.Predmet.ProtuStrankaListFormatedWithAdressOIB_1">
      <item>GRADITELJSTVO NT d.o.o. za građenje, OIB 23481725112, Tisanić Jarek 61/F, 49210 Zabok zastupanog po punomoćniku Tomislav Lukec</item>
    </derivirana_varijabla>
  </DomainObject.Predmet.ProtuStrankaListFormatedWithAdressOIB>
  <DomainObject.Predmet.ProtuStrankaListNazivFormated>
    <izvorni_sadrzaj>
      <item>GRADITELJSTVO NT d.o.o. za građenje</item>
    </izvorni_sadrzaj>
    <derivirana_varijabla naziv="DomainObject.Predmet.ProtuStrankaListNazivFormated_1">
      <item>GRADITELJSTVO NT d.o.o. za građenje</item>
    </derivirana_varijabla>
  </DomainObject.Predmet.ProtuStrankaListNazivFormated>
  <DomainObject.Predmet.ProtuStrankaListNazivFormatedOIB>
    <izvorni_sadrzaj>
      <item>GRADITELJSTVO NT d.o.o. za građenje, OIB 23481725112</item>
    </izvorni_sadrzaj>
    <derivirana_varijabla naziv="DomainObject.Predmet.ProtuStrankaListNazivFormatedOIB_1">
      <item>GRADITELJSTVO NT d.o.o. za građenje, OIB 23481725112</item>
    </derivirana_varijabla>
  </DomainObject.Predmet.ProtuStrankaListNazivFormatedOIB>
  <DomainObject.Predmet.OstaliListFormated>
    <izvorni_sadrzaj>
      <item>Tomislav Lukec punomoćnik sudionika u postupku GRADITELJSTVO NT d.o.o. za građenje</item>
    </izvorni_sadrzaj>
    <derivirana_varijabla naziv="DomainObject.Predmet.OstaliListFormated_1">
      <item>Tomislav Lukec punomoćnik sudionika u postupku GRADITELJSTVO NT d.o.o. za građenje</item>
    </derivirana_varijabla>
  </DomainObject.Predmet.OstaliListFormated>
  <DomainObject.Predmet.OstaliListFormatedOIB>
    <izvorni_sadrzaj>
      <item>Tomislav Lukec, OIB 43643711414 punomoćnik sudionika u postupku GRADITELJSTVO NT d.o.o. za građenje</item>
    </izvorni_sadrzaj>
    <derivirana_varijabla naziv="DomainObject.Predmet.OstaliListFormatedOIB_1">
      <item>Tomislav Lukec, OIB 43643711414 punomoćnik sudionika u postupku GRADITELJSTVO NT d.o.o. za građenje</item>
    </derivirana_varijabla>
  </DomainObject.Predmet.OstaliListFormatedOIB>
  <DomainObject.Predmet.OstaliListFormatedWithAdress>
    <izvorni_sadrzaj>
      <item>Tomislav Lukec, Kralja Tomislava 26, 49243 Oroslavje punomoćnik sudionika u postupku GRADITELJSTVO NT d.o.o. za građenje</item>
    </izvorni_sadrzaj>
    <derivirana_varijabla naziv="DomainObject.Predmet.OstaliListFormatedWithAdress_1">
      <item>Tomislav Lukec, Kralja Tomislava 26, 49243 Oroslavje punomoćnik sudionika u postupku GRADITELJSTVO NT d.o.o. za građenje</item>
    </derivirana_varijabla>
  </DomainObject.Predmet.OstaliListFormatedWithAdress>
  <DomainObject.Predmet.OstaliListFormatedWithAdressOIB>
    <izvorni_sadrzaj>
      <item>Tomislav Lukec, OIB 43643711414, Kralja Tomislava 26, 49243 Oroslavje punomoćnik sudionika u postupku GRADITELJSTVO NT d.o.o. za građenje</item>
    </izvorni_sadrzaj>
    <derivirana_varijabla naziv="DomainObject.Predmet.OstaliListFormatedWithAdressOIB_1">
      <item>Tomislav Lukec, OIB 43643711414, Kralja Tomislava 26, 49243 Oroslavje punomoćnik sudionika u postupku GRADITELJSTVO NT d.o.o. za građenje</item>
    </derivirana_varijabla>
  </DomainObject.Predmet.OstaliListFormatedWithAdressOIB>
  <DomainObject.Predmet.OstaliListNazivFormated>
    <izvorni_sadrzaj>
      <item>Tomislav Lukec</item>
    </izvorni_sadrzaj>
    <derivirana_varijabla naziv="DomainObject.Predmet.OstaliListNazivFormated_1">
      <item>Tomislav Lukec</item>
    </derivirana_varijabla>
  </DomainObject.Predmet.OstaliListNazivFormated>
  <DomainObject.Predmet.OstaliListNazivFormatedOIB>
    <izvorni_sadrzaj>
      <item>Tomislav Lukec, OIB 43643711414</item>
    </izvorni_sadrzaj>
    <derivirana_varijabla naziv="DomainObject.Predmet.OstaliListNazivFormatedOIB_1">
      <item>Tomislav Lukec, OIB 43643711414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NT d.o.o. za građenje</izvorni_sadrzaj>
    <derivirana_varijabla naziv="DomainObject.Predmet.ProtustrankaIDrugi_1">GRADITELJSTVO NT 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NT d.o.o. za građenje, OIB 23481725112, Tisanić Jarek 61/F, 49210 Zabok</izvorni_sadrzaj>
    <derivirana_varijabla naziv="DomainObject.Predmet.ProtustrankaIDrugiAdressOIB_1">GRADITELJSTVO NT d.o.o. za građenje, OIB 23481725112, Tisanić Jarek 61/F,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NT d.o.o. za građenje</item>
      <item>Tomislav Lukec</item>
    </izvorni_sadrzaj>
    <derivirana_varijabla naziv="DomainObject.Predmet.SudioniciListNaziv_1">
      <item>FINA Regionalni centar Zagreb</item>
      <item>GRADITELJSTVO NT d.o.o. za građenje</item>
      <item>Tomislav Lukec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NT d.o.o. za građenje, OIB 23481725112, Tisanić Jarek 61/F,49210 Zabok</item>
      <item>Tomislav Lukec, OIB 43643711414, Kralja Tomislava 26,49243 Oroslavje</item>
    </izvorni_sadrzaj>
    <derivirana_varijabla naziv="DomainObject.Predmet.SudioniciListAdressOIB_1">
      <item>FINA Regionalni centar Zagreb, OIB 85821130368, Trg svibanjskih žrtava 1995. 1,10000 Zagreb</item>
      <item>GRADITELJSTVO NT d.o.o. za građenje, OIB 23481725112, Tisanić Jarek 61/F,49210 Zabok</item>
      <item>Tomislav Lukec, OIB 43643711414, Kralja Tomislava 26,49243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23481725112</item>
      <item>, OIB 43643711414</item>
    </izvorni_sadrzaj>
    <derivirana_varijabla naziv="DomainObject.Predmet.SudioniciListNazivOIB_1">
      <item>, OIB 85821130368</item>
      <item>, OIB 23481725112</item>
      <item>, OIB 43643711414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28100-82B4-4BCD-BF39-DAE8DF1D2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4064</properties:Characters>
  <properties:Lines>85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2017-09-14T05:10:00Z</dcterms:created>
  <dc:creator>gzubak</dc:creator>
  <cp:lastModifiedBy>Mirjana Gašparić</cp:lastModifiedBy>
  <cp:lastPrinted>2017-09-14T05:18:00Z</cp:lastPrinted>
  <dcterms:modified xmlns:xsi="http://www.w3.org/2001/XMLSchema-instance" xsi:type="dcterms:W3CDTF">2017-09-14T05:21:00Z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