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76b0" w14:paraId="18976b0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A22102">
        <w:rPr>
          <w:bCs/>
        </w:rPr>
        <w:t>106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A14739" w:rsidRPr="00561253">
        <w:t xml:space="preserve">dana </w:t>
      </w:r>
      <w:r w:rsidR="00A22102">
        <w:t xml:space="preserve">23. listopada </w:t>
      </w:r>
      <w:r w:rsidR="00934C05">
        <w:t xml:space="preserve">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lastRenderedPageBreak/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A22102">
        <w:t>19. studenog</w:t>
      </w:r>
      <w:r w:rsidR="00CB6130">
        <w:t xml:space="preserve"> 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CB6130">
        <w:t>09,30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DE5CC0" w:rsidR="00DE5CC0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Pr="00561253">
        <w:t xml:space="preserve"> </w:t>
      </w:r>
      <w:r w:rsidR="00DE5CC0">
        <w:t xml:space="preserve">IA) </w:t>
      </w:r>
      <w:r w:rsidR="00A22102">
        <w:t>22.881.922,00</w:t>
      </w:r>
      <w:r w:rsidR="000F3273">
        <w:t xml:space="preserve"> kuna</w:t>
      </w:r>
      <w:r w:rsidR="00F5403C">
        <w:t xml:space="preserve">, IB) </w:t>
      </w:r>
      <w:r w:rsidR="00A22102">
        <w:t>6.305.798,00</w:t>
      </w:r>
      <w:r w:rsidR="00F5403C">
        <w:t xml:space="preserve"> kuna, IC) </w:t>
      </w:r>
      <w:r w:rsidR="00A22102">
        <w:t>14.206.915,00</w:t>
      </w:r>
      <w:r w:rsidR="000F3273">
        <w:t xml:space="preserve"> </w:t>
      </w:r>
      <w:r w:rsidR="00F5403C">
        <w:t xml:space="preserve"> kuna, ID) </w:t>
      </w:r>
      <w:r w:rsidR="00A22102">
        <w:t>13.205.950,00</w:t>
      </w:r>
      <w:r w:rsidR="000F3273">
        <w:t xml:space="preserve"> kuna</w:t>
      </w:r>
      <w:r w:rsidR="00F5403C">
        <w:t xml:space="preserve">, IE) </w:t>
      </w:r>
      <w:r w:rsidR="00A22102">
        <w:t>12.357.317,00</w:t>
      </w:r>
      <w:r w:rsidR="00F5403C">
        <w:t xml:space="preserve"> kuna, IF) </w:t>
      </w:r>
      <w:r w:rsidR="00A22102">
        <w:t>23.591.453,00</w:t>
      </w:r>
      <w:r w:rsidR="00F5403C">
        <w:t xml:space="preserve"> kuna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A22102">
        <w:t>4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A22102">
        <w:t>23. listopada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2F6E19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2F6E19" w:rsidR="002F6E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F6E19" w:rsidP="002F6E19" w:rsidR="002F6E19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2F6E19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A22102">
      <w:t>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7440"/>
    <w:rsid w:val="000F7E53"/>
    <w:rsid w:val="0013154B"/>
    <w:rsid w:val="00131BD3"/>
    <w:rsid w:val="00141CFE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6E1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1534</properties:Words>
  <properties:Characters>7943</properties:Characters>
  <properties:Lines>179</properties:Lines>
  <properties:Paragraphs>95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2015-10-23T11:23:00Z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2015-10-23T11:25:00Z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