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4bbc" w14:paraId="3844bbc" w:rsidRDefault="006E7510" w:rsidP="006E7510" w:rsidR="006E7510" w:rsidRPr="006E7510">
      <w:pPr>
        <w:widowControl w:val="false"/>
        <w:spacing w:lineRule="auto" w:line="240" w:after="0"/>
        <w:jc w:val="both"/>
        <w15:collapsed w:val="false"/>
        <w:rPr>
          <w:rFonts w:eastAsia="Times New Roman"/>
          <w:snapToGrid w:val="false"/>
        </w:rPr>
      </w:pPr>
      <w:r w:rsidRPr="006E7510">
        <w:rPr>
          <w:rFonts w:eastAsia="Times New Roman"/>
          <w:bCs/>
          <w:snapToGrid w:val="false"/>
        </w:rPr>
        <w:t xml:space="preserve">                     </w:t>
      </w:r>
      <w:r w:rsidRPr="006E7510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 xml:space="preserve">       REPUBLIKA HRVATSKA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>TRGOVAČKI SUD U VARAŽDINU</w:t>
      </w:r>
    </w:p>
    <w:p w:rsidRDefault="006E7510" w:rsidP="006E7510" w:rsidR="006E7510" w:rsidRPr="006E751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6E7510">
        <w:rPr>
          <w:rFonts w:eastAsia="Times New Roman"/>
          <w:snapToGrid w:val="false"/>
        </w:rPr>
        <w:t xml:space="preserve">                Braće Radića 2</w:t>
      </w:r>
      <w:r w:rsidRPr="006E7510">
        <w:rPr>
          <w:rFonts w:eastAsia="Times New Roman"/>
          <w:bCs/>
          <w:snapToGrid w:val="false"/>
        </w:rPr>
        <w:t xml:space="preserve">                   </w:t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</w:p>
    <w:p w:rsidRDefault="006E7510" w:rsidP="006E7510" w:rsidR="006E7510">
      <w:pPr>
        <w:spacing w:lineRule="auto" w:line="240" w:after="0"/>
        <w:jc w:val="center"/>
      </w:pPr>
    </w:p>
    <w:p w:rsidRDefault="00D31FBB" w:rsidP="006E7510" w:rsidR="00CB3BB8">
      <w:pPr>
        <w:spacing w:lineRule="auto" w:line="240" w:after="0"/>
        <w:jc w:val="center"/>
      </w:pPr>
      <w:r>
        <w:t xml:space="preserve">U  I M E  R E P U B L I K E  </w:t>
      </w:r>
      <w:r w:rsidR="00DF45C9">
        <w:t>H R V A T S K E</w:t>
      </w:r>
    </w:p>
    <w:p w:rsidRDefault="00C5612E" w:rsidP="006E7510" w:rsidR="00C5612E">
      <w:pPr>
        <w:spacing w:lineRule="auto" w:line="240" w:after="0"/>
        <w:jc w:val="center"/>
      </w:pPr>
    </w:p>
    <w:p w:rsidRDefault="004655EA" w:rsidP="006E7510" w:rsidR="004655EA">
      <w:pPr>
        <w:spacing w:lineRule="auto" w:line="240" w:after="0"/>
        <w:jc w:val="center"/>
      </w:pPr>
      <w:r>
        <w:t>R J E Š E NJ E</w:t>
      </w:r>
    </w:p>
    <w:p w:rsidRDefault="006E7510" w:rsidP="006E7510" w:rsidR="006E7510">
      <w:pPr>
        <w:spacing w:lineRule="auto" w:line="240" w:after="0"/>
        <w:jc w:val="center"/>
      </w:pPr>
    </w:p>
    <w:p w:rsidRDefault="00DF3F46" w:rsidP="00DF3F46" w:rsidR="00DF3F46">
      <w:pPr>
        <w:spacing w:lineRule="auto" w:line="240"/>
        <w:ind w:firstLine="708"/>
        <w:jc w:val="both"/>
      </w:pPr>
      <w:r>
        <w:t>Trgovački sud u Varaždinu po sutkinji toga suda Meliti Poljanec-Bubaš, kao stečajnoj sutkinji</w:t>
      </w:r>
      <w:r w:rsidR="00C5612E">
        <w:t>,</w:t>
      </w:r>
      <w:r>
        <w:t xml:space="preserve"> u stečajnom predmetu povodom prijedloga predlagatelja Financijske agencije Regionalni centar Zagreb, OIB: 85821130368, Podružnica Varaždin, Augusta Cesarca 2, Varaždin, za otvaranje stečajnog postupka nad</w:t>
      </w:r>
      <w:r w:rsidR="00134F62">
        <w:t xml:space="preserve"> dužnikom</w:t>
      </w:r>
      <w:r>
        <w:t xml:space="preserve"> </w:t>
      </w:r>
      <w:r w:rsidR="00C5612E">
        <w:t xml:space="preserve">SKLEPIĆ TIM d.o.o., Mali </w:t>
      </w:r>
      <w:proofErr w:type="spellStart"/>
      <w:r w:rsidR="00C5612E">
        <w:t>Mihaljevec</w:t>
      </w:r>
      <w:proofErr w:type="spellEnd"/>
      <w:r w:rsidR="00C5612E">
        <w:t xml:space="preserve">, Marka Kovača 9 (Općina Sveti Juraj na </w:t>
      </w:r>
      <w:proofErr w:type="spellStart"/>
      <w:r w:rsidR="00C5612E">
        <w:t>Bregu</w:t>
      </w:r>
      <w:proofErr w:type="spellEnd"/>
      <w:r w:rsidR="00C5612E">
        <w:t>)</w:t>
      </w:r>
      <w:r w:rsidR="00F3222E">
        <w:t xml:space="preserve">, OIB: </w:t>
      </w:r>
      <w:r w:rsidR="00C5612E">
        <w:t xml:space="preserve">11632179689, dana </w:t>
      </w:r>
      <w:r w:rsidR="002D22F1">
        <w:t>11</w:t>
      </w:r>
      <w:r w:rsidR="00C5612E">
        <w:t xml:space="preserve">. rujna 2017.                                                                </w:t>
      </w: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2D22F1">
        <w:t>SKLEPIĆ TIM d.o.o., O</w:t>
      </w:r>
      <w:r w:rsidR="00F3222E">
        <w:t xml:space="preserve">IB: </w:t>
      </w:r>
      <w:r w:rsidR="002D22F1">
        <w:t>11632179689</w:t>
      </w:r>
      <w:r w:rsidR="00F3222E">
        <w:t xml:space="preserve"> sa sjedištem u </w:t>
      </w:r>
      <w:r w:rsidR="002D22F1">
        <w:t xml:space="preserve">Malom </w:t>
      </w:r>
      <w:proofErr w:type="spellStart"/>
      <w:r w:rsidR="002D22F1">
        <w:t>Mihaljevcu</w:t>
      </w:r>
      <w:proofErr w:type="spellEnd"/>
      <w:r w:rsidR="002D22F1">
        <w:t xml:space="preserve">, Marka Kovača 9, (Općina Sveti Juraj na </w:t>
      </w:r>
      <w:proofErr w:type="spellStart"/>
      <w:r w:rsidR="002D22F1">
        <w:t>Bregu</w:t>
      </w:r>
      <w:proofErr w:type="spellEnd"/>
      <w:r w:rsidR="002D22F1">
        <w:t>)</w:t>
      </w:r>
      <w:r w:rsidR="006A3220" w:rsidRPr="006A3220">
        <w:rPr>
          <w:rFonts w:eastAsia="Calibri"/>
        </w:rPr>
        <w:t>,</w:t>
      </w:r>
      <w:r>
        <w:t xml:space="preserve"> s danom</w:t>
      </w:r>
      <w:r w:rsidR="008B3F75">
        <w:t xml:space="preserve"> </w:t>
      </w:r>
      <w:r w:rsidR="002D22F1">
        <w:t>11. rujna</w:t>
      </w:r>
      <w:r w:rsidR="00107EBE">
        <w:t xml:space="preserve"> </w:t>
      </w:r>
      <w:r>
        <w:t>201</w:t>
      </w:r>
      <w:r w:rsidR="003B2888">
        <w:t>7</w:t>
      </w:r>
      <w:r>
        <w:t xml:space="preserve">. u </w:t>
      </w:r>
      <w:r w:rsidR="007026D5">
        <w:t>15</w:t>
      </w:r>
      <w:r>
        <w:t xml:space="preserve">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094563">
      <w:pPr>
        <w:spacing w:lineRule="auto" w:line="240" w:after="0"/>
        <w:jc w:val="both"/>
      </w:pPr>
      <w:r w:rsidRPr="00094563">
        <w:tab/>
      </w:r>
      <w:r w:rsidR="0042209F" w:rsidRPr="00094563">
        <w:t>II</w:t>
      </w:r>
      <w:r w:rsidR="002D22F1" w:rsidRPr="00094563">
        <w:t xml:space="preserve">. </w:t>
      </w:r>
      <w:r w:rsidR="0042209F" w:rsidRPr="00094563">
        <w:t xml:space="preserve">Za stečajnog upravitelja imenuje se </w:t>
      </w:r>
      <w:r w:rsidR="002D22F1" w:rsidRPr="00094563">
        <w:t xml:space="preserve">Igor </w:t>
      </w:r>
      <w:proofErr w:type="spellStart"/>
      <w:r w:rsidR="002D22F1" w:rsidRPr="00094563">
        <w:t>Lukačić</w:t>
      </w:r>
      <w:proofErr w:type="spellEnd"/>
      <w:r w:rsidR="00094563" w:rsidRPr="00094563">
        <w:t xml:space="preserve"> iz Zagreba, VII. </w:t>
      </w:r>
      <w:proofErr w:type="spellStart"/>
      <w:r w:rsidR="00094563" w:rsidRPr="00094563">
        <w:t>Požarinje</w:t>
      </w:r>
      <w:proofErr w:type="spellEnd"/>
      <w:r w:rsidR="00094563" w:rsidRPr="00094563">
        <w:t xml:space="preserve"> 2a</w:t>
      </w:r>
      <w:r w:rsidR="00F3222E" w:rsidRPr="00094563">
        <w:t xml:space="preserve">, OIB: </w:t>
      </w:r>
      <w:r w:rsidR="00094563" w:rsidRPr="00094563">
        <w:t>30664221643.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2D22F1">
        <w:t xml:space="preserve">SKLEPIĆ TIM d.o.o., OIB: 11632179689 sa sjedištem u Malom </w:t>
      </w:r>
      <w:proofErr w:type="spellStart"/>
      <w:r w:rsidR="002D22F1">
        <w:t>Mihaljevcu</w:t>
      </w:r>
      <w:proofErr w:type="spellEnd"/>
      <w:r w:rsidR="002D22F1">
        <w:t xml:space="preserve">, Marka Kovača 9 (Općina Sveti Juraj na </w:t>
      </w:r>
      <w:proofErr w:type="spellStart"/>
      <w:r w:rsidR="002D22F1">
        <w:t>Bregu</w:t>
      </w:r>
      <w:proofErr w:type="spellEnd"/>
      <w:r w:rsidR="002D22F1">
        <w:t xml:space="preserve">). 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V. Po pravomoćnosti ovoga rješenja stečajni dužnik </w:t>
      </w:r>
      <w:r w:rsidR="002D22F1">
        <w:t>SKLEPIĆ TIM d.o.o., OIB: 11632179689 sa</w:t>
      </w:r>
      <w:r w:rsidR="00F3222E">
        <w:t xml:space="preserve"> sjedištem u </w:t>
      </w:r>
      <w:r w:rsidR="002D22F1">
        <w:t xml:space="preserve">Malom </w:t>
      </w:r>
      <w:proofErr w:type="spellStart"/>
      <w:r w:rsidR="002D22F1">
        <w:t>Mihaljevcu</w:t>
      </w:r>
      <w:proofErr w:type="spellEnd"/>
      <w:r w:rsidR="002D22F1">
        <w:t xml:space="preserve">, Marka Kovača 9 (Općina Sveti Juraj na </w:t>
      </w:r>
      <w:proofErr w:type="spellStart"/>
      <w:r w:rsidR="002D22F1">
        <w:t>Bregu</w:t>
      </w:r>
      <w:proofErr w:type="spellEnd"/>
      <w:r w:rsidR="002D22F1">
        <w:t>), b</w:t>
      </w:r>
      <w:r w:rsidR="00512337">
        <w:t>it</w:t>
      </w:r>
      <w:r w:rsidR="002D22F1">
        <w:t>i</w:t>
      </w:r>
      <w:r>
        <w:t xml:space="preserve"> 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91204E" w:rsidP="00D71FC7" w:rsidR="00D71FC7">
      <w:pPr>
        <w:spacing w:lineRule="auto" w:line="240" w:after="0"/>
        <w:jc w:val="both"/>
      </w:pPr>
      <w:r>
        <w:tab/>
      </w:r>
      <w:r w:rsidR="00F3222E">
        <w:t xml:space="preserve">Predlagatelj je </w:t>
      </w:r>
      <w:r w:rsidR="00582D62">
        <w:t>9.3.2016.</w:t>
      </w:r>
      <w:r w:rsidR="00F3222E">
        <w:t xml:space="preserve"> podnio ovome sudu prijedlog za otvaranje stečajnog postupka nad dužnikom, navodeći da dužnik na dan </w:t>
      </w:r>
      <w:r w:rsidR="00582D62">
        <w:t>1. rujna 2015.</w:t>
      </w:r>
      <w:r w:rsidR="00F3222E">
        <w:t xml:space="preserve"> ima evidentirane neizvršene osnove za plaćanje u ukupnom iznosu od </w:t>
      </w:r>
      <w:r w:rsidR="00582D62">
        <w:t xml:space="preserve">278.254,98 kuna. 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71FC7" w:rsidR="00D71FC7">
      <w:pPr>
        <w:spacing w:lineRule="auto" w:line="240" w:after="0"/>
        <w:jc w:val="both"/>
      </w:pPr>
      <w:r>
        <w:tab/>
        <w:t>Rješenjem ovog suda poslovni broj 2 St-</w:t>
      </w:r>
      <w:r w:rsidR="00582D62">
        <w:t xml:space="preserve">383/16-5 </w:t>
      </w:r>
      <w:r w:rsidR="00134F62">
        <w:t xml:space="preserve">od </w:t>
      </w:r>
      <w:r w:rsidR="00582D62">
        <w:t xml:space="preserve">16.12.2016. </w:t>
      </w:r>
      <w:r>
        <w:t>pokrenut je prethodni postupak radi utvrđivanja uvjeta za otvaranje stečajnog postupka.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E0388" w:rsidR="00DE0388">
      <w:pPr>
        <w:spacing w:lineRule="auto" w:line="240" w:after="0"/>
        <w:jc w:val="both"/>
      </w:pPr>
      <w:r>
        <w:tab/>
      </w:r>
      <w:r w:rsidR="00076878">
        <w:t xml:space="preserve">Sud je tijekom postupka </w:t>
      </w:r>
      <w:proofErr w:type="spellStart"/>
      <w:r w:rsidR="00076878">
        <w:t>ovosudnim</w:t>
      </w:r>
      <w:proofErr w:type="spellEnd"/>
      <w:r w:rsidR="00076878">
        <w:t xml:space="preserve"> rješenjem </w:t>
      </w:r>
      <w:r w:rsidR="003B2888">
        <w:t xml:space="preserve">2 </w:t>
      </w:r>
      <w:r w:rsidR="00DF3F46">
        <w:t>St-</w:t>
      </w:r>
      <w:r w:rsidR="008B1118">
        <w:t xml:space="preserve">383/16-24 od 23.5.2017. </w:t>
      </w:r>
      <w:r w:rsidR="00076878">
        <w:t xml:space="preserve">objavljenom na e-Oglasnoj ploči suda </w:t>
      </w:r>
      <w:r w:rsidR="00DE0388" w:rsidRPr="002538A8">
        <w:t xml:space="preserve">pozvao sve osobe koje imaju pravni interes da se </w:t>
      </w:r>
      <w:r w:rsidR="00DE0388" w:rsidRPr="002538A8">
        <w:lastRenderedPageBreak/>
        <w:t xml:space="preserve">provede stečajni postupak nad </w:t>
      </w:r>
      <w:r w:rsidR="00076878"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tab/>
        <w:t xml:space="preserve">Kako dužnik ne spori da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>Stečajnog zakona „N</w:t>
      </w:r>
      <w:r w:rsidR="0036728D">
        <w:t>arodne novine“ broj 71/15,)</w:t>
      </w:r>
      <w:r w:rsidR="00DE0388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8B1118" w:rsidP="0091204E" w:rsidR="004655EA">
      <w:pPr>
        <w:spacing w:lineRule="auto" w:line="240" w:after="0"/>
        <w:jc w:val="center"/>
      </w:pPr>
      <w:r>
        <w:t>U Varaždinu, 11. rujna 2017.</w:t>
      </w:r>
    </w:p>
    <w:p w:rsidRDefault="00DD2393" w:rsidP="0091204E" w:rsidR="00DD2393">
      <w:pPr>
        <w:spacing w:lineRule="auto" w:line="240" w:after="0"/>
        <w:jc w:val="center"/>
      </w:pPr>
    </w:p>
    <w:p w:rsidRDefault="00DD2393" w:rsidP="002E0843" w:rsidR="00DD2393">
      <w:pPr>
        <w:spacing w:lineRule="auto" w:line="240" w:after="0"/>
        <w:ind w:left="4956"/>
        <w:jc w:val="center"/>
      </w:pPr>
      <w:r>
        <w:t>Sutkinja</w:t>
      </w:r>
    </w:p>
    <w:p w:rsidRDefault="00C43522" w:rsidP="002E0843" w:rsidR="00C43522">
      <w:pPr>
        <w:spacing w:lineRule="auto" w:line="240" w:after="0"/>
        <w:ind w:left="4956"/>
        <w:jc w:val="center"/>
      </w:pPr>
    </w:p>
    <w:p w:rsidRDefault="00DD2393" w:rsidP="002E0843" w:rsidR="00DD2393">
      <w:pPr>
        <w:spacing w:lineRule="auto" w:line="240" w:after="0"/>
        <w:ind w:left="4956"/>
        <w:jc w:val="center"/>
      </w:pPr>
      <w:r>
        <w:t>Melita Poljanec Bubaš</w:t>
      </w:r>
      <w:bookmarkStart w:name="_GoBack" w:id="0"/>
      <w:bookmarkEnd w:id="0"/>
    </w:p>
    <w:p w:rsidRDefault="00102FFA" w:rsidP="0091204E" w:rsidR="00102FFA">
      <w:pPr>
        <w:spacing w:lineRule="auto" w:line="240" w:after="0"/>
        <w:jc w:val="center"/>
      </w:pPr>
    </w:p>
    <w:p w:rsidRDefault="00102FFA" w:rsidP="00DD2393" w:rsidR="003D2DE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655EA" w:rsidP="00DD2393" w:rsidR="004655EA">
      <w:pPr>
        <w:spacing w:lineRule="auto" w:line="240" w:after="0"/>
        <w:ind w:firstLine="708"/>
      </w:pPr>
      <w:r>
        <w:t>UPUTA O PRAVNOM LIJEKU: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>Financijska agencija</w:t>
      </w:r>
      <w:r w:rsidR="00461251">
        <w:t xml:space="preserve">, </w:t>
      </w:r>
      <w:r w:rsidR="00DB4AE2" w:rsidRPr="006B7FA7">
        <w:t>Augusta Cesarca 2, Varaždin</w:t>
      </w:r>
    </w:p>
    <w:p w:rsidRDefault="006B7FA7" w:rsidP="00A640C6" w:rsidR="00DF3F46" w:rsidRPr="00DF3F46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  <w:rPr>
          <w:color w:themeColor="accent6" w:val="F79646"/>
        </w:rPr>
      </w:pPr>
      <w:r w:rsidRPr="00C44934">
        <w:t xml:space="preserve">Stečajni upravitelj </w:t>
      </w:r>
      <w:r w:rsidR="00461251" w:rsidRPr="00094563">
        <w:t xml:space="preserve">Igor </w:t>
      </w:r>
      <w:proofErr w:type="spellStart"/>
      <w:r w:rsidR="00461251" w:rsidRPr="00094563">
        <w:t>Lukačić</w:t>
      </w:r>
      <w:proofErr w:type="spellEnd"/>
      <w:r w:rsidR="00461251" w:rsidRPr="00094563">
        <w:t xml:space="preserve"> iz Zagreba, VII. </w:t>
      </w:r>
      <w:proofErr w:type="spellStart"/>
      <w:r w:rsidR="00461251" w:rsidRPr="00094563">
        <w:t>Požarinje</w:t>
      </w:r>
      <w:proofErr w:type="spellEnd"/>
      <w:r w:rsidR="00461251" w:rsidRPr="00094563">
        <w:t xml:space="preserve"> 2a</w:t>
      </w:r>
    </w:p>
    <w:p w:rsidRDefault="00461251" w:rsidP="00461251" w:rsidR="009E79C9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 xml:space="preserve">Dužnik SKLEPIĆ TIM d.o.o., Mali </w:t>
      </w:r>
      <w:proofErr w:type="spellStart"/>
      <w:r>
        <w:t>Mihaljevec</w:t>
      </w:r>
      <w:proofErr w:type="spellEnd"/>
      <w:r>
        <w:t xml:space="preserve">, Marka Kovača 9 (Općina Sveti Juraj na </w:t>
      </w:r>
      <w:proofErr w:type="spellStart"/>
      <w:r>
        <w:t>Bregu</w:t>
      </w:r>
      <w:proofErr w:type="spellEnd"/>
      <w:r>
        <w:t xml:space="preserve">)                   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Ministarstvo financija, Porezna uprava, Područni ured Sjeverna Hrvatska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  <w:r w:rsidR="003B2888">
        <w:t xml:space="preserve"> – odmah i po pravomoćnosti</w:t>
      </w:r>
    </w:p>
    <w:p w:rsidRDefault="006E7510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p w:rsidRDefault="00461251" w:rsidP="00EA770E" w:rsidR="00461251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Pisarnica – kal. 8 dana </w:t>
      </w:r>
    </w:p>
    <w:sectPr w:rsidSect="006E7510" w:rsidR="00461251" w:rsidRPr="000B019C">
      <w:headerReference w:type="default" r:id="rId11"/>
      <w:headerReference w:type="first" r:id="rId12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01" w:rsidP="00B92760" w:rsidR="00113E01">
      <w:pPr>
        <w:spacing w:lineRule="auto" w:line="240" w:after="0"/>
      </w:pPr>
      <w:r>
        <w:separator/>
      </w:r>
    </w:p>
  </w:endnote>
  <w:end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01" w:rsidP="00B92760" w:rsidR="00113E01">
      <w:pPr>
        <w:spacing w:lineRule="auto" w:line="240" w:after="0"/>
      </w:pPr>
      <w:r>
        <w:separator/>
      </w:r>
    </w:p>
  </w:footnote>
  <w:foot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3522">
          <w:rPr>
            <w:noProof/>
          </w:rPr>
          <w:t>2</w:t>
        </w:r>
        <w:r>
          <w:fldChar w:fldCharType="end"/>
        </w:r>
      </w:p>
    </w:sdtContent>
  </w:sdt>
  <w:p w:rsidRDefault="00C5612E" w:rsidP="00C5612E" w:rsidR="00B92760">
    <w:pPr>
      <w:jc w:val="right"/>
    </w:pPr>
    <w:r>
      <w:t>Poslovni broj: 2 St-383/16-25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DEA" w:rsidP="003D2DEA" w:rsidR="003D2DEA">
    <w:pPr>
      <w:jc w:val="right"/>
    </w:pPr>
    <w:r>
      <w:t xml:space="preserve">Poslovni broj: </w:t>
    </w:r>
    <w:r w:rsidR="000C5186">
      <w:t>2 St-</w:t>
    </w:r>
    <w:r w:rsidR="00C5612E">
      <w:t>383/16-25</w:t>
    </w:r>
  </w:p>
  <w:p w:rsidRDefault="003D2DEA" w:rsidR="003D2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47F79"/>
    <w:rsid w:val="00060564"/>
    <w:rsid w:val="00076878"/>
    <w:rsid w:val="0008540E"/>
    <w:rsid w:val="0008769F"/>
    <w:rsid w:val="00093361"/>
    <w:rsid w:val="00094563"/>
    <w:rsid w:val="000B019C"/>
    <w:rsid w:val="000C5186"/>
    <w:rsid w:val="000C5571"/>
    <w:rsid w:val="000F0F26"/>
    <w:rsid w:val="000F1C9F"/>
    <w:rsid w:val="000F529F"/>
    <w:rsid w:val="00102FFA"/>
    <w:rsid w:val="001035E5"/>
    <w:rsid w:val="00107EBE"/>
    <w:rsid w:val="00113E01"/>
    <w:rsid w:val="00134F62"/>
    <w:rsid w:val="001350AD"/>
    <w:rsid w:val="0014287D"/>
    <w:rsid w:val="001456F8"/>
    <w:rsid w:val="00196E25"/>
    <w:rsid w:val="001C613A"/>
    <w:rsid w:val="001D41AF"/>
    <w:rsid w:val="001E7E5C"/>
    <w:rsid w:val="00202437"/>
    <w:rsid w:val="00246AB4"/>
    <w:rsid w:val="002538A8"/>
    <w:rsid w:val="00272FC1"/>
    <w:rsid w:val="00276B68"/>
    <w:rsid w:val="002D22F1"/>
    <w:rsid w:val="002E0843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4DB6"/>
    <w:rsid w:val="003F5741"/>
    <w:rsid w:val="0041374E"/>
    <w:rsid w:val="0042209F"/>
    <w:rsid w:val="00461251"/>
    <w:rsid w:val="00462325"/>
    <w:rsid w:val="004655EA"/>
    <w:rsid w:val="004817B7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D62"/>
    <w:rsid w:val="00582ED0"/>
    <w:rsid w:val="005D4BA1"/>
    <w:rsid w:val="005E6262"/>
    <w:rsid w:val="005F330C"/>
    <w:rsid w:val="00605C60"/>
    <w:rsid w:val="0062387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A3220"/>
    <w:rsid w:val="006A7D22"/>
    <w:rsid w:val="006B7FA7"/>
    <w:rsid w:val="006E7510"/>
    <w:rsid w:val="00701761"/>
    <w:rsid w:val="007026D5"/>
    <w:rsid w:val="00721575"/>
    <w:rsid w:val="00744185"/>
    <w:rsid w:val="00746617"/>
    <w:rsid w:val="007606F2"/>
    <w:rsid w:val="00765415"/>
    <w:rsid w:val="007E3A4C"/>
    <w:rsid w:val="007E7455"/>
    <w:rsid w:val="008100F1"/>
    <w:rsid w:val="00820D18"/>
    <w:rsid w:val="0083056C"/>
    <w:rsid w:val="00833D1F"/>
    <w:rsid w:val="00851F78"/>
    <w:rsid w:val="00855775"/>
    <w:rsid w:val="008668EE"/>
    <w:rsid w:val="00891A6A"/>
    <w:rsid w:val="008940C4"/>
    <w:rsid w:val="00895F0B"/>
    <w:rsid w:val="008B1118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B6CA0"/>
    <w:rsid w:val="00BC4BB6"/>
    <w:rsid w:val="00BE2EAE"/>
    <w:rsid w:val="00C22DB7"/>
    <w:rsid w:val="00C37A21"/>
    <w:rsid w:val="00C43522"/>
    <w:rsid w:val="00C44934"/>
    <w:rsid w:val="00C55AA1"/>
    <w:rsid w:val="00C5612E"/>
    <w:rsid w:val="00C661EA"/>
    <w:rsid w:val="00C76CAE"/>
    <w:rsid w:val="00CB09BE"/>
    <w:rsid w:val="00CB3BB8"/>
    <w:rsid w:val="00CF7A8A"/>
    <w:rsid w:val="00D31FBB"/>
    <w:rsid w:val="00D67F11"/>
    <w:rsid w:val="00D71E85"/>
    <w:rsid w:val="00D71FC7"/>
    <w:rsid w:val="00D80A55"/>
    <w:rsid w:val="00D85811"/>
    <w:rsid w:val="00D92662"/>
    <w:rsid w:val="00DB4AE2"/>
    <w:rsid w:val="00DC2075"/>
    <w:rsid w:val="00DC2D0E"/>
    <w:rsid w:val="00DD2393"/>
    <w:rsid w:val="00DE0388"/>
    <w:rsid w:val="00DF3F46"/>
    <w:rsid w:val="00DF45C9"/>
    <w:rsid w:val="00E01330"/>
    <w:rsid w:val="00E10DE4"/>
    <w:rsid w:val="00EA770E"/>
    <w:rsid w:val="00EB2694"/>
    <w:rsid w:val="00EB45BF"/>
    <w:rsid w:val="00ED1DCD"/>
    <w:rsid w:val="00EE586C"/>
    <w:rsid w:val="00F1383E"/>
    <w:rsid w:val="00F24613"/>
    <w:rsid w:val="00F3222E"/>
    <w:rsid w:val="00F36B83"/>
    <w:rsid w:val="00F47194"/>
    <w:rsid w:val="00F57E2D"/>
    <w:rsid w:val="00F7116B"/>
    <w:rsid w:val="00F86C04"/>
    <w:rsid w:val="00FA1E13"/>
    <w:rsid w:val="00FB2FF2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6CA937-DE50-4B96-89E2-B5143989F7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3462</properties:Characters>
  <properties:Lines>28</properties:Lines>
  <properties:Paragraphs>8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2017-05-25T08:10:00Z</dcterms:created>
  <dc:creator>Maja Valušnig</dc:creator>
  <cp:lastModifiedBy>Nikolina Cvek</cp:lastModifiedBy>
  <cp:lastPrinted>2017-09-11T12:19:00Z</cp:lastPrinted>
  <dcterms:modified xmlns:xsi="http://www.w3.org/2001/XMLSchema-instance" xsi:type="dcterms:W3CDTF">2017-09-11T12:21:00Z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St-355/2016-12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