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996a" w14:paraId="eb1996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EA2643">
        <w:t>2</w:t>
      </w:r>
      <w:r w:rsidR="00ED7D1B">
        <w:t>332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721A2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</w:t>
      </w:r>
      <w:r w:rsidR="00ED7D1B">
        <w:t>Regionalni centar Rijeka Podružnica Pula, Giardini 5, za pokretanje skraćenog stečajnog postupka nad dužnikom FUNDAMENT d.o.o. OIB: 86622784509, MBS: 040185886, Novigrad, Podravska ulica 15/B</w:t>
      </w:r>
      <w:r w:rsidR="00EA2643">
        <w:t>,</w:t>
      </w:r>
      <w:r w:rsidR="002F01CE">
        <w:t xml:space="preserve"> dana </w:t>
      </w:r>
      <w:r w:rsidR="00ED7D1B">
        <w:t>7</w:t>
      </w:r>
      <w:r w:rsidR="0020059C">
        <w:t>. veljače</w:t>
      </w:r>
      <w:r w:rsidR="002635CE"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510807">
        <w:t>FUNDAMENT d.o.o. OIB: 86622784509, MBS: 040185886, Novigrad, Podravska ulica 15/B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0059C">
        <w:t>ANA-MARIJA BOGOVIĆ, Slavonski Brod, Naselje Lutvinka ulaz 2/9.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510807">
        <w:t>FUNDAMENT d.o.o. OIB: 86622784509, MBS: 040185886, Novigrad, Podravska ulica 15/B</w:t>
      </w:r>
      <w:r w:rsidR="004721A2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721A2">
        <w:t xml:space="preserve">Financijske agencije </w:t>
      </w:r>
      <w:r w:rsidR="00EA2643">
        <w:t xml:space="preserve">Regionalni centar </w:t>
      </w:r>
      <w:r w:rsidR="00510807">
        <w:t>Rijeka Podružnica Pula,</w:t>
      </w:r>
      <w:r w:rsidR="002F01CE">
        <w:t xml:space="preserve"> podnijela </w:t>
      </w:r>
      <w:r>
        <w:t xml:space="preserve">je dana </w:t>
      </w:r>
      <w:r w:rsidR="00510807">
        <w:t>9. kolovoza</w:t>
      </w:r>
      <w:r w:rsidR="004721A2">
        <w:t xml:space="preserve"> 2016</w:t>
      </w:r>
      <w:r>
        <w:t xml:space="preserve">. zahtjev </w:t>
      </w:r>
      <w:r w:rsidR="00D6035C">
        <w:t>broj Klasa: 110-07/1</w:t>
      </w:r>
      <w:r w:rsidR="00665AF6">
        <w:t>6</w:t>
      </w:r>
      <w:r w:rsidR="00D6035C">
        <w:t>-01/04, Ur. broj: 04-06-1</w:t>
      </w:r>
      <w:r w:rsidR="00665AF6">
        <w:t>6</w:t>
      </w:r>
      <w:r w:rsidR="00D6035C">
        <w:t>-</w:t>
      </w:r>
      <w:r w:rsidR="00510807">
        <w:t>10680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</w:t>
      </w:r>
      <w:r w:rsidR="00510807">
        <w:t>Pazinu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510807">
        <w:t>FUNDAMENT d.o.o. OIB: 86622784509, MBS: 040185886, Novigrad, Podravska ulica 15/B.</w:t>
      </w:r>
    </w:p>
    <w:p w:rsidRDefault="00665AF6" w:rsidP="0040522B" w:rsidR="00665AF6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510807">
        <w:t>26. listopada</w:t>
      </w:r>
      <w:r w:rsidR="00C91D98">
        <w:t xml:space="preserve"> 2016</w:t>
      </w:r>
      <w:r>
        <w:t>. objavio oglas na mrežnoj stranici e-Oglasna ploča sudova pod posl. brojem St-</w:t>
      </w:r>
      <w:r w:rsidR="00EA2643">
        <w:t>2</w:t>
      </w:r>
      <w:r w:rsidR="00510807">
        <w:t>332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510807">
        <w:t>7</w:t>
      </w:r>
      <w:r w:rsidR="0020059C">
        <w:t>. veljače</w:t>
      </w:r>
      <w:r w:rsidR="002635CE">
        <w:t xml:space="preserve">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665AF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0059C">
        <w:t>15/</w:t>
      </w:r>
      <w:r w:rsidR="00EA2643">
        <w:t>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4592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EA2643">
      <w:t>2</w:t>
    </w:r>
    <w:r w:rsidR="00510807">
      <w:t>332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0059C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21A2"/>
    <w:rsid w:val="004E11FB"/>
    <w:rsid w:val="004F0096"/>
    <w:rsid w:val="00510807"/>
    <w:rsid w:val="0055532D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176DF"/>
    <w:rsid w:val="00785BDD"/>
    <w:rsid w:val="00792188"/>
    <w:rsid w:val="007A4592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E0702"/>
    <w:rsid w:val="00DE4CD2"/>
    <w:rsid w:val="00E00143"/>
    <w:rsid w:val="00EA2643"/>
    <w:rsid w:val="00EB5FF1"/>
    <w:rsid w:val="00EC13CB"/>
    <w:rsid w:val="00EC7878"/>
    <w:rsid w:val="00ED7D1B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A45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45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5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5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A45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45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5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5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2332</izvorni_sadrzaj>
    <derivirana_varijabla naziv="DomainObject.Predmet.Broj_1">2332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St-2332/2016</izvorni_sadrzaj>
    <derivirana_varijabla naziv="DomainObject.Predmet.OznakaBroj_1">St-2332/2016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FUNDAMENT d.o.o. NOVIGRAD</izvorni_sadrzaj>
    <derivirana_varijabla naziv="DomainObject.Predmet.ProtustrankaFormated_1">  FUNDAMENT d.o.o. NOVIGRAD</derivirana_varijabla>
  </DomainObject.Predmet.ProtustrankaFormated>
  <DomainObject.Predmet.ProtustrankaFormatedOIB>
    <izvorni_sadrzaj>  FUNDAMENT d.o.o. NOVIGRAD, OIB 86622784509</izvorni_sadrzaj>
    <derivirana_varijabla naziv="DomainObject.Predmet.ProtustrankaFormatedOIB_1">  FUNDAMENT d.o.o. NOVIGRAD, OIB 86622784509</derivirana_varijabla>
  </DomainObject.Predmet.ProtustrankaFormatedOIB>
  <DomainObject.Predmet.ProtustrankaFormatedWithAdress>
    <izvorni_sadrzaj> FUNDAMENT d.o.o. NOVIGRAD, Podravska Ulica 15/B, 52466 Novigrad</izvorni_sadrzaj>
    <derivirana_varijabla naziv="DomainObject.Predmet.ProtustrankaFormatedWithAdress_1"> FUNDAMENT d.o.o. NOVIGRAD, Podravska Ulica 15/B, 52466 Novigrad</derivirana_varijabla>
  </DomainObject.Predmet.ProtustrankaFormatedWithAdress>
  <DomainObject.Predmet.ProtustrankaFormatedWithAdressOIB>
    <izvorni_sadrzaj> FUNDAMENT d.o.o. NOVIGRAD, OIB 86622784509, Podravska Ulica 15/B, 52466 Novigrad</izvorni_sadrzaj>
    <derivirana_varijabla naziv="DomainObject.Predmet.ProtustrankaFormatedWithAdressOIB_1"> FUNDAMENT d.o.o. NOVIGRAD, OIB 86622784509, Podravska Ulica 15/B, 52466 Novigrad</derivirana_varijabla>
  </DomainObject.Predmet.ProtustrankaFormatedWithAdressOIB>
  <DomainObject.Predmet.ProtustrankaWithAdress>
    <izvorni_sadrzaj>FUNDAMENT d.o.o. NOVIGRAD Podravska Ulica 15/B, 52466 Novigrad</izvorni_sadrzaj>
    <derivirana_varijabla naziv="DomainObject.Predmet.ProtustrankaWithAdress_1">FUNDAMENT d.o.o. NOVIGRAD Podravska Ulica 15/B, 52466 Novigrad</derivirana_varijabla>
  </DomainObject.Predmet.ProtustrankaWithAdress>
  <DomainObject.Predmet.ProtustrankaWithAdressOIB>
    <izvorni_sadrzaj>FUNDAMENT d.o.o. NOVIGRAD, OIB 86622784509, Podravska Ulica 15/B, 52466 Novigrad</izvorni_sadrzaj>
    <derivirana_varijabla naziv="DomainObject.Predmet.ProtustrankaWithAdressOIB_1">FUNDAMENT d.o.o. NOVIGRAD, OIB 86622784509, Podravska Ulica 15/B, 52466 Novigrad</derivirana_varijabla>
  </DomainObject.Predmet.ProtustrankaWithAdressOIB>
  <DomainObject.Predmet.ProtustrankaNazivFormated>
    <izvorni_sadrzaj>FUNDAMENT d.o.o. NOVIGRAD</izvorni_sadrzaj>
    <derivirana_varijabla naziv="DomainObject.Predmet.ProtustrankaNazivFormated_1">FUNDAMENT d.o.o. NOVIGRAD</derivirana_varijabla>
  </DomainObject.Predmet.ProtustrankaNazivFormated>
  <DomainObject.Predmet.ProtustrankaNazivFormatedOIB>
    <izvorni_sadrzaj>FUNDAMENT d.o.o. NOVIGRAD, OIB 86622784509</izvorni_sadrzaj>
    <derivirana_varijabla naziv="DomainObject.Predmet.ProtustrankaNazivFormatedOIB_1">FUNDAMENT d.o.o. NOVIGRAD, OIB 86622784509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 d.o.o. NOVIGRAD</item>
    </izvorni_sadrzaj>
    <derivirana_varijabla naziv="DomainObject.Predmet.ProtuStrankaListFormated_1">
      <item>FUNDAMENT d.o.o. NOVIGRAD</item>
    </derivirana_varijabla>
  </DomainObject.Predmet.ProtuStrankaListFormated>
  <DomainObject.Predmet.ProtuStrankaListFormatedOIB>
    <izvorni_sadrzaj>
      <item>FUNDAMENT d.o.o. NOVIGRAD, OIB 86622784509</item>
    </izvorni_sadrzaj>
    <derivirana_varijabla naziv="DomainObject.Predmet.ProtuStrankaListFormatedOIB_1">
      <item>FUNDAMENT d.o.o. NOVIGRAD, OIB 86622784509</item>
    </derivirana_varijabla>
  </DomainObject.Predmet.ProtuStrankaListFormatedOIB>
  <DomainObject.Predmet.ProtuStrankaListFormatedWithAdress>
    <izvorni_sadrzaj>
      <item>FUNDAMENT d.o.o. NOVIGRAD, Podravska Ulica 15/B, 52466 Novigrad</item>
    </izvorni_sadrzaj>
    <derivirana_varijabla naziv="DomainObject.Predmet.ProtuStrankaListFormatedWithAdress_1">
      <item>FUNDAMENT d.o.o. NOVIGRAD, Podravska Ulica 15/B, 52466 Novigrad</item>
    </derivirana_varijabla>
  </DomainObject.Predmet.ProtuStrankaListFormatedWithAdress>
  <DomainObject.Predmet.ProtuStrankaListFormatedWithAdressOIB>
    <izvorni_sadrzaj>
      <item>FUNDAMENT d.o.o. NOVIGRAD, OIB 86622784509, Podravska Ulica 15/B, 52466 Novigrad</item>
    </izvorni_sadrzaj>
    <derivirana_varijabla naziv="DomainObject.Predmet.ProtuStrankaListFormatedWithAdressOIB_1">
      <item>FUNDAMENT d.o.o. NOVIGRAD, OIB 86622784509, Podravska Ulica 15/B, 52466 Novigrad</item>
    </derivirana_varijabla>
  </DomainObject.Predmet.ProtuStrankaListFormatedWithAdressOIB>
  <DomainObject.Predmet.ProtuStrankaListNazivFormated>
    <izvorni_sadrzaj>
      <item>FUNDAMENT d.o.o. NOVIGRAD</item>
    </izvorni_sadrzaj>
    <derivirana_varijabla naziv="DomainObject.Predmet.ProtuStrankaListNazivFormated_1">
      <item>FUNDAMENT d.o.o. NOVIGRAD</item>
    </derivirana_varijabla>
  </DomainObject.Predmet.ProtuStrankaListNazivFormated>
  <DomainObject.Predmet.ProtuStrankaListNazivFormatedOIB>
    <izvorni_sadrzaj>
      <item>FUNDAMENT d.o.o. NOVIGRAD, OIB 86622784509</item>
    </izvorni_sadrzaj>
    <derivirana_varijabla naziv="DomainObject.Predmet.ProtuStrankaListNazivFormatedOIB_1">
      <item>FUNDAMENT d.o.o. NOVIGRAD, OIB 86622784509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 d.o.o. NOVIGRAD</izvorni_sadrzaj>
    <derivirana_varijabla naziv="DomainObject.Predmet.ProtustrankaIDrugi_1">FUNDAMENT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FUNDAMENT d.o.o. NOVIGRAD, OIB 86622784509, Podravska Ulica 15/B, 52466 Novigrad</izvorni_sadrzaj>
    <derivirana_varijabla naziv="DomainObject.Predmet.ProtustrankaIDrugiAdressOIB_1">FUNDAMENT d.o.o. NOVIGRAD, OIB 86622784509, Podravska Ulica 15/B,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FUNDAMENT d.o.o. NOVIGRAD</item>
      <item>FINANCIJSKA AGENCIJA, RC RIJEKA, PODRUŽNICA PULA, PULA</item>
    </izvorni_sadrzaj>
    <derivirana_varijabla naziv="DomainObject.Predmet.SudioniciListNaziv_1">
      <item>FUNDAMENT d.o.o. NOVIGRAD</item>
      <item>FINANCIJSKA AGENCIJA, RC RIJEKA, PODRUŽNICA PULA, PULA</item>
    </derivirana_varijabla>
  </DomainObject.Predmet.SudioniciListNaziv>
  <DomainObject.Predmet.SudioniciListAdressOIB>
    <izvorni_sadrzaj>
      <item>FUNDAMENT d.o.o. NOVIGRAD, OIB 86622784509, Podravska Ulica 15/B,52466 Novigrad</item>
      <item>FINANCIJSKA AGENCIJA, RC RIJEKA, PODRUŽNICA PULA, PULA, OIB 85821130368, Giardini 5,52100 Pula</item>
    </izvorni_sadrzaj>
    <derivirana_varijabla naziv="DomainObject.Predmet.SudioniciListAdressOIB_1">
      <item>FUNDAMENT d.o.o. NOVIGRAD, OIB 86622784509, Podravska Ulica 15/B,52466 Novigrad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86622784509</item>
      <item>, OIB 85821130368</item>
    </izvorni_sadrzaj>
    <derivirana_varijabla naziv="DomainObject.Predmet.SudioniciListNazivOIB_1">
      <item>, OIB 86622784509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D91554-40EE-430D-97EA-0A2FCD16E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2230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2017-02-07T07:14:00Z</dcterms:created>
  <dc:creator>korisnik</dc:creator>
  <cp:lastModifiedBy>Snježana Andrijanić</cp:lastModifiedBy>
  <cp:lastPrinted>2017-02-07T07:11:00Z</cp:lastPrinted>
  <dcterms:modified xmlns:xsi="http://www.w3.org/2001/XMLSchema-instance" xsi:type="dcterms:W3CDTF">2017-02-07T07:15:00Z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