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13440" w14:paraId="921344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44472" w:rsidP="00444472" w:rsidR="00444472">
      <w:pPr>
        <w:jc w:val="right"/>
        <w:rPr>
          <w:rFonts w:hAnsi="Arial" w:ascii="Arial"/>
        </w:rPr>
      </w:pPr>
      <w:r>
        <w:rPr>
          <w:rFonts w:hAnsi="Arial" w:ascii="Arial"/>
        </w:rPr>
        <w:t xml:space="preserve">        7 St-1001/2016-9.</w:t>
      </w:r>
    </w:p>
    <w:p w:rsidRDefault="00444472" w:rsidP="00444472" w:rsidR="00444472">
      <w:pPr>
        <w:rPr>
          <w:rFonts w:hAnsi="Arial" w:ascii="Arial"/>
        </w:rPr>
      </w:pPr>
    </w:p>
    <w:p w:rsidRDefault="00444472" w:rsidP="00444472" w:rsidR="00444472">
      <w:pPr>
        <w:jc w:val="center"/>
        <w:rPr>
          <w:rFonts w:hAnsi="Arial" w:ascii="Arial"/>
          <w:b/>
        </w:rPr>
      </w:pPr>
    </w:p>
    <w:p w:rsidRDefault="00444472" w:rsidP="00444472" w:rsidR="00444472">
      <w:pPr>
        <w:jc w:val="center"/>
        <w:rPr>
          <w:rFonts w:hAnsi="Arial" w:ascii="Arial"/>
          <w:b/>
        </w:rPr>
      </w:pPr>
      <w:r>
        <w:rPr>
          <w:rFonts w:hAnsi="Arial" w:ascii="Arial"/>
          <w:b/>
        </w:rPr>
        <w:t>U  I M E  R E P U B L I K E   H R V A T  S K E</w:t>
      </w:r>
    </w:p>
    <w:p w:rsidRDefault="00444472" w:rsidP="00444472" w:rsidR="00444472">
      <w:pPr>
        <w:jc w:val="center"/>
        <w:rPr>
          <w:rFonts w:hAnsi="Arial" w:ascii="Arial"/>
          <w:b/>
        </w:rPr>
      </w:pPr>
    </w:p>
    <w:p w:rsidRDefault="00444472" w:rsidP="00444472" w:rsidR="00444472">
      <w:pPr>
        <w:jc w:val="center"/>
        <w:rPr>
          <w:rFonts w:hAnsi="Arial" w:ascii="Arial"/>
          <w:b/>
        </w:rPr>
      </w:pPr>
      <w:r>
        <w:rPr>
          <w:rFonts w:hAnsi="Arial" w:ascii="Arial"/>
          <w:b/>
        </w:rPr>
        <w:t xml:space="preserve"> R J E Š E N J E</w:t>
      </w:r>
    </w:p>
    <w:p w:rsidRDefault="00444472" w:rsidP="00444472" w:rsidR="00444472">
      <w:pPr>
        <w:rPr>
          <w:rFonts w:hAnsi="Arial" w:ascii="Arial"/>
          <w:b/>
        </w:rPr>
      </w:pPr>
    </w:p>
    <w:p w:rsidRDefault="00444472" w:rsidP="00444472" w:rsidR="00444472">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postupku nad dužnikom  POLJOPRIVREDNA ZADRUGA DALIA iz Virovitice, </w:t>
      </w:r>
      <w:proofErr w:type="spellStart"/>
      <w:r>
        <w:rPr>
          <w:rFonts w:hAnsi="Arial" w:ascii="Arial"/>
        </w:rPr>
        <w:t>Rusanova</w:t>
      </w:r>
      <w:proofErr w:type="spellEnd"/>
      <w:r>
        <w:rPr>
          <w:rFonts w:hAnsi="Arial" w:ascii="Arial"/>
        </w:rPr>
        <w:t xml:space="preserve"> 126, MBS 010052059, OIB 52293603768, dana 01. ožujka 2017. godine</w:t>
      </w:r>
    </w:p>
    <w:p w:rsidRDefault="00444472" w:rsidP="00444472" w:rsidR="00444472">
      <w:pPr>
        <w:jc w:val="both"/>
        <w:rPr>
          <w:rFonts w:hAnsi="Arial" w:ascii="Arial"/>
        </w:rPr>
      </w:pPr>
    </w:p>
    <w:p w:rsidRDefault="00444472" w:rsidP="00444472" w:rsidR="00444472">
      <w:pPr>
        <w:jc w:val="center"/>
        <w:rPr>
          <w:rFonts w:hAnsi="Arial" w:ascii="Arial"/>
          <w:b/>
        </w:rPr>
      </w:pPr>
      <w:r>
        <w:rPr>
          <w:rFonts w:hAnsi="Arial" w:ascii="Arial"/>
          <w:b/>
        </w:rPr>
        <w:t>r i j e š i o   j e</w:t>
      </w:r>
    </w:p>
    <w:p w:rsidRDefault="00444472" w:rsidP="00444472" w:rsidR="00444472">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POLJOPRIVREDNA ZADRUGA DALIA iz Virovitice, </w:t>
      </w:r>
      <w:proofErr w:type="spellStart"/>
      <w:r>
        <w:rPr>
          <w:rFonts w:hAnsi="Arial" w:ascii="Arial"/>
        </w:rPr>
        <w:t>Rusanova</w:t>
      </w:r>
      <w:proofErr w:type="spellEnd"/>
      <w:r>
        <w:rPr>
          <w:rFonts w:hAnsi="Arial" w:ascii="Arial"/>
        </w:rPr>
        <w:t xml:space="preserve"> 126, MBS 010052059, OIB 52293603768.</w:t>
      </w:r>
    </w:p>
    <w:p w:rsidRDefault="00444472" w:rsidP="00444472" w:rsidR="00444472">
      <w:pPr>
        <w:jc w:val="both"/>
        <w:rPr>
          <w:rFonts w:hAnsi="Arial" w:ascii="Arial"/>
        </w:rPr>
      </w:pPr>
      <w:r>
        <w:rPr>
          <w:rFonts w:hAnsi="Arial" w:ascii="Arial"/>
        </w:rPr>
        <w:tab/>
      </w:r>
      <w:r>
        <w:rPr>
          <w:rFonts w:hAnsi="Arial" w:ascii="Arial"/>
          <w:b/>
        </w:rPr>
        <w:t>II.</w:t>
      </w:r>
      <w:r>
        <w:rPr>
          <w:rFonts w:hAnsi="Arial" w:ascii="Arial"/>
        </w:rPr>
        <w:t xml:space="preserve">Za stečajnog upravitelja imenuje se VANDA KOVAČEVIĆ GELENČER iz Virovitice, A,Mihanovića 1/3, OIB 48951193011. </w:t>
      </w:r>
    </w:p>
    <w:p w:rsidRDefault="00444472" w:rsidP="00444472" w:rsidR="00444472">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POLJOPRIVREDNA ZADRUGA DALIA iz Virovitice, </w:t>
      </w:r>
      <w:proofErr w:type="spellStart"/>
      <w:r>
        <w:rPr>
          <w:rFonts w:hAnsi="Arial" w:ascii="Arial"/>
        </w:rPr>
        <w:t>Rusanova</w:t>
      </w:r>
      <w:proofErr w:type="spellEnd"/>
      <w:r>
        <w:rPr>
          <w:rFonts w:hAnsi="Arial" w:ascii="Arial"/>
        </w:rPr>
        <w:t xml:space="preserve"> 126, MBS 010052059, OIB 52293603768. </w:t>
      </w:r>
    </w:p>
    <w:p w:rsidRDefault="00444472" w:rsidP="00444472" w:rsidR="00444472">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01. ožujka 2017. godine u 11,00 sati,</w:t>
      </w:r>
      <w:r>
        <w:rPr>
          <w:rFonts w:hAnsi="Arial" w:ascii="Arial"/>
        </w:rPr>
        <w:t xml:space="preserve"> kada je ovo rješenje stavljeno na e-oglasnu ploču ovog suda.</w:t>
      </w:r>
    </w:p>
    <w:p w:rsidRDefault="00444472" w:rsidP="00444472" w:rsidR="00444472">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444472" w:rsidP="00444472" w:rsidR="00444472">
      <w:pPr>
        <w:jc w:val="both"/>
        <w:rPr>
          <w:rFonts w:hAnsi="Arial" w:ascii="Arial"/>
        </w:rPr>
      </w:pPr>
      <w:r>
        <w:rPr>
          <w:rFonts w:hAnsi="Arial" w:ascii="Arial"/>
        </w:rPr>
        <w:tab/>
      </w:r>
      <w:proofErr w:type="spellStart"/>
      <w:r>
        <w:rPr>
          <w:rFonts w:hAnsi="Arial" w:ascii="Arial"/>
        </w:rPr>
        <w:t>VI.Ovo</w:t>
      </w:r>
      <w:proofErr w:type="spellEnd"/>
      <w:r>
        <w:rPr>
          <w:rFonts w:hAnsi="Arial" w:ascii="Arial"/>
        </w:rPr>
        <w:t xml:space="preserve"> rješenje će se objaviti na e-oglasnoj ploči Trgovačkog suda u Bjelovaru.</w:t>
      </w:r>
      <w:r>
        <w:rPr>
          <w:rFonts w:hAnsi="Arial" w:ascii="Arial"/>
        </w:rPr>
        <w:tab/>
        <w:t xml:space="preserve"> </w:t>
      </w:r>
    </w:p>
    <w:p w:rsidRDefault="00444472" w:rsidP="00444472" w:rsidR="00444472">
      <w:pPr>
        <w:jc w:val="center"/>
        <w:rPr>
          <w:rFonts w:hAnsi="Arial" w:ascii="Arial"/>
          <w:b/>
        </w:rPr>
      </w:pPr>
      <w:r>
        <w:rPr>
          <w:rFonts w:hAnsi="Arial" w:ascii="Arial"/>
          <w:b/>
        </w:rPr>
        <w:t>Obrazloženje</w:t>
      </w:r>
    </w:p>
    <w:p w:rsidRDefault="00444472" w:rsidP="00444472" w:rsidR="00444472">
      <w:pPr>
        <w:jc w:val="both"/>
        <w:rPr>
          <w:rFonts w:hAnsi="Arial" w:ascii="Arial"/>
        </w:rPr>
      </w:pPr>
      <w:r>
        <w:rPr>
          <w:rFonts w:hAnsi="Arial" w:ascii="Arial"/>
        </w:rPr>
        <w:tab/>
        <w:t xml:space="preserve">Na prijedlog predlagatelja FINE, RC ZAGREB, OIB 85821130368, Podružnica Bjelovar za otvaranje stečajnog postupka nad dužnikom POLJOPRIVREDNA ZADRUGA DALIA iz Virovitice sud je pokrenuo postupak radi utvrđivanja uvjeta za otvaranje stečajnog postupka nad dužnikom, te u tom postupku utvrdio da dužnik nema imovine kojom bi se mogli pokriti troškovi stečajnog postupka, slijedom čega je </w:t>
      </w:r>
      <w:r>
        <w:rPr>
          <w:rFonts w:hAnsi="Arial" w:ascii="Arial"/>
        </w:rPr>
        <w:lastRenderedPageBreak/>
        <w:t xml:space="preserve">svojim rješenjem 7 St-1001/2016-8 od dana 02.02.2016.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02.02.2017.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444472" w:rsidP="00444472" w:rsidR="00444472">
      <w:pPr>
        <w:jc w:val="both"/>
        <w:rPr>
          <w:rFonts w:hAnsi="Arial" w:ascii="Arial"/>
        </w:rPr>
      </w:pPr>
    </w:p>
    <w:p w:rsidRDefault="00444472" w:rsidP="00444472" w:rsidR="00444472">
      <w:pPr>
        <w:ind w:firstLine="720"/>
        <w:jc w:val="center"/>
        <w:rPr>
          <w:rFonts w:hAnsi="Arial" w:ascii="Arial"/>
        </w:rPr>
      </w:pPr>
      <w:r>
        <w:rPr>
          <w:rFonts w:hAnsi="Arial" w:ascii="Arial"/>
        </w:rPr>
        <w:t>U Bjelovaru, 01. ožujka 2017. godine</w:t>
      </w:r>
    </w:p>
    <w:p w:rsidRDefault="00444472" w:rsidP="00444472" w:rsidR="00444472">
      <w:pPr>
        <w:ind w:firstLine="720"/>
        <w:jc w:val="center"/>
        <w:rPr>
          <w:rFonts w:hAnsi="Arial" w:ascii="Arial"/>
        </w:rPr>
      </w:pPr>
    </w:p>
    <w:p w:rsidRDefault="00444472" w:rsidP="00444472" w:rsidR="0044447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444472" w:rsidP="00444472" w:rsidR="0044447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44472" w:rsidP="00444472" w:rsidR="0044447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444472" w:rsidP="00444472" w:rsidR="00444472">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444472" w:rsidP="00444472" w:rsidR="00444472">
      <w:pPr>
        <w:ind w:firstLine="720"/>
        <w:jc w:val="both"/>
        <w:rPr>
          <w:rFonts w:hAnsi="Arial" w:ascii="Arial"/>
        </w:rPr>
      </w:pPr>
      <w:r>
        <w:rPr>
          <w:rFonts w:hAnsi="Arial" w:ascii="Arial"/>
        </w:rPr>
        <w:tab/>
      </w:r>
    </w:p>
    <w:p w:rsidRDefault="00444472" w:rsidP="00444472" w:rsidR="00444472">
      <w:pPr>
        <w:jc w:val="both"/>
        <w:rPr>
          <w:rFonts w:hAnsi="Arial" w:ascii="Arial"/>
        </w:rPr>
      </w:pPr>
      <w:r>
        <w:rPr>
          <w:rFonts w:hAnsi="Arial" w:ascii="Arial"/>
        </w:rPr>
        <w:tab/>
      </w:r>
      <w:bookmarkStart w:name="_GoBack" w:id="0"/>
      <w:bookmarkEnd w:id="0"/>
      <w:r>
        <w:rPr>
          <w:rFonts w:hAnsi="Arial" w:ascii="Arial"/>
        </w:rPr>
        <w:tab/>
      </w:r>
    </w:p>
    <w:p w:rsidRDefault="00444472" w:rsidP="00444472" w:rsidR="00444472">
      <w:pPr>
        <w:jc w:val="both"/>
        <w:rPr>
          <w:rFonts w:hAnsi="Arial" w:ascii="Arial"/>
        </w:rPr>
      </w:pPr>
      <w:proofErr w:type="spellStart"/>
      <w:r>
        <w:rPr>
          <w:rFonts w:hAnsi="Arial" w:ascii="Arial"/>
        </w:rPr>
        <w:t>Rj</w:t>
      </w:r>
      <w:proofErr w:type="spellEnd"/>
      <w:r>
        <w:rPr>
          <w:rFonts w:hAnsi="Arial" w:ascii="Arial"/>
        </w:rPr>
        <w:t>.</w:t>
      </w:r>
    </w:p>
    <w:p w:rsidRDefault="00444472" w:rsidP="00444472" w:rsidR="00444472">
      <w:pPr>
        <w:jc w:val="both"/>
        <w:rPr>
          <w:rFonts w:hAnsi="Arial" w:ascii="Arial"/>
        </w:rPr>
      </w:pPr>
      <w:r>
        <w:rPr>
          <w:rFonts w:hAnsi="Arial" w:ascii="Arial"/>
        </w:rPr>
        <w:t xml:space="preserve">Dna:predlagatelju FINI, RC ZAGREB, Podružnica Bjelovar, nakon pravomoćnosti putem pošte </w:t>
      </w:r>
    </w:p>
    <w:p w:rsidRDefault="00444472" w:rsidP="00444472" w:rsidR="00444472">
      <w:pPr>
        <w:jc w:val="both"/>
        <w:rPr>
          <w:rFonts w:hAnsi="Arial" w:ascii="Arial"/>
        </w:rPr>
      </w:pPr>
      <w:r>
        <w:rPr>
          <w:rFonts w:hAnsi="Arial" w:ascii="Arial"/>
        </w:rPr>
        <w:t xml:space="preserve">         dužniku putem e-oglasne ploče suda</w:t>
      </w:r>
    </w:p>
    <w:p w:rsidRDefault="00444472" w:rsidP="00444472" w:rsidR="00444472">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444472" w:rsidP="00444472" w:rsidR="00444472">
      <w:pPr>
        <w:jc w:val="both"/>
        <w:rPr>
          <w:rFonts w:hAnsi="Arial" w:ascii="Arial"/>
        </w:rPr>
      </w:pPr>
      <w:r>
        <w:rPr>
          <w:rFonts w:hAnsi="Arial" w:ascii="Arial"/>
        </w:rPr>
        <w:t xml:space="preserve">         stečajnom upravitelju putem pošte</w:t>
      </w:r>
    </w:p>
    <w:p w:rsidRDefault="00444472" w:rsidP="00444472" w:rsidR="00444472">
      <w:pPr>
        <w:jc w:val="both"/>
        <w:rPr>
          <w:rFonts w:hAnsi="Arial" w:ascii="Arial"/>
        </w:rPr>
      </w:pPr>
      <w:r>
        <w:rPr>
          <w:rFonts w:hAnsi="Arial" w:ascii="Arial"/>
        </w:rPr>
        <w:t xml:space="preserve">         e-oglasna ploča suda</w:t>
      </w:r>
    </w:p>
    <w:p w:rsidRDefault="00444472" w:rsidP="00444472" w:rsidR="00444472">
      <w:pPr>
        <w:jc w:val="both"/>
        <w:rPr>
          <w:rFonts w:hAnsi="Arial" w:ascii="Arial"/>
        </w:rPr>
      </w:pPr>
      <w:r>
        <w:rPr>
          <w:rFonts w:hAnsi="Arial" w:ascii="Arial"/>
        </w:rPr>
        <w:lastRenderedPageBreak/>
        <w:t xml:space="preserve">        sudskom registru nakon pravomoćnosti elektroničkim putem</w:t>
      </w:r>
    </w:p>
    <w:p w:rsidRDefault="00444472" w:rsidP="00444472" w:rsidR="00444472">
      <w:pPr>
        <w:jc w:val="both"/>
        <w:rPr>
          <w:rFonts w:hAnsi="Arial" w:ascii="Arial"/>
        </w:rPr>
      </w:pPr>
      <w:proofErr w:type="spellStart"/>
      <w:r>
        <w:rPr>
          <w:rFonts w:hAnsi="Arial" w:ascii="Arial"/>
        </w:rPr>
        <w:t>Sc.pravomoćnost</w:t>
      </w:r>
      <w:proofErr w:type="spellEnd"/>
    </w:p>
    <w:p w:rsidRDefault="00444472" w:rsidP="00444472" w:rsidR="00444472">
      <w:pPr>
        <w:jc w:val="both"/>
        <w:rPr>
          <w:rFonts w:hAnsi="Arial" w:ascii="Arial"/>
        </w:rPr>
      </w:pPr>
      <w:r>
        <w:rPr>
          <w:rFonts w:hAnsi="Arial" w:ascii="Arial"/>
        </w:rPr>
        <w:t>Bj.01.03.2017.g.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4472"/>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62515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St-1001/2016-9</izvorni_sadrzaj>
    <derivirana_varijabla naziv="DomainObject.Oznaka_1">St-1001/2016-9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1001</izvorni_sadrzaj>
    <derivirana_varijabla naziv="DomainObject.Predmet.Broj_1">1001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St-1001/2016</izvorni_sadrzaj>
    <derivirana_varijabla naziv="DomainObject.Predmet.OznakaBroj_1">St-1001/2016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DALIA zastupanog po punomoćniku Josip Stipandić</izvorni_sadrzaj>
    <derivirana_varijabla naziv="DomainObject.Predmet.ProtustrankaFormated_1">  POLJOPRIVREDNA ZADRUGA DALIA zastupanog po punomoćniku Josip Stipandić</derivirana_varijabla>
  </DomainObject.Predmet.ProtustrankaFormated>
  <DomainObject.Predmet.ProtustrankaFormatedOIB>
    <izvorni_sadrzaj>  POLJOPRIVREDNA ZADRUGA DALIA, OIB 52293603768 zastupanog po punomoćniku Josip Stipandić</izvorni_sadrzaj>
    <derivirana_varijabla naziv="DomainObject.Predmet.ProtustrankaFormatedOIB_1">  POLJOPRIVREDNA ZADRUGA DALIA, OIB 52293603768 zastupanog po punomoćniku Josip Stipandić</derivirana_varijabla>
  </DomainObject.Predmet.ProtustrankaFormatedOIB>
  <DomainObject.Predmet.ProtustrankaFormatedWithAdress>
    <izvorni_sadrzaj> POLJOPRIVREDNA ZADRUGA DALIA, Rusanova 126, 33000 Virovitica zastupanog po punomoćniku Josip Stipandić</izvorni_sadrzaj>
    <derivirana_varijabla naziv="DomainObject.Predmet.ProtustrankaFormatedWithAdress_1"> POLJOPRIVREDNA ZADRUGA DALIA, Rusanova 126, 33000 Virovitica zastupanog po punomoćniku Josip Stipandić</derivirana_varijabla>
  </DomainObject.Predmet.ProtustrankaFormatedWithAdress>
  <DomainObject.Predmet.ProtustrankaFormatedWithAdressOIB>
    <izvorni_sadrzaj> POLJOPRIVREDNA ZADRUGA DALIA, OIB 52293603768, Rusanova 126, 33000 Virovitica zastupanog po punomoćniku Josip Stipandić</izvorni_sadrzaj>
    <derivirana_varijabla naziv="DomainObject.Predmet.ProtustrankaFormatedWithAdressOIB_1"> POLJOPRIVREDNA ZADRUGA DALIA, OIB 52293603768, Rusanova 126, 33000 Virovitica zastupanog po punomoćniku Josip Stipandić</derivirana_varijabla>
  </DomainObject.Predmet.ProtustrankaFormatedWithAdressOIB>
  <DomainObject.Predmet.ProtustrankaWithAdress>
    <izvorni_sadrzaj>POLJOPRIVREDNA ZADRUGA DALIA Rusanova 126, 33000 Virovitica</izvorni_sadrzaj>
    <derivirana_varijabla naziv="DomainObject.Predmet.ProtustrankaWithAdress_1">POLJOPRIVREDNA ZADRUGA DALIA Rusanova 126, 33000 Virovitica</derivirana_varijabla>
  </DomainObject.Predmet.ProtustrankaWithAdress>
  <DomainObject.Predmet.ProtustrankaWithAdressOIB>
    <izvorni_sadrzaj>POLJOPRIVREDNA ZADRUGA DALIA, OIB 52293603768, Rusanova 126, 33000 Virovitica</izvorni_sadrzaj>
    <derivirana_varijabla naziv="DomainObject.Predmet.ProtustrankaWithAdressOIB_1">POLJOPRIVREDNA ZADRUGA DALIA, OIB 52293603768, Rusanova 126, 33000 Virovitica</derivirana_varijabla>
  </DomainObject.Predmet.ProtustrankaWithAdressOIB>
  <DomainObject.Predmet.ProtustrankaNazivFormated>
    <izvorni_sadrzaj>POLJOPRIVREDNA ZADRUGA DALIA</izvorni_sadrzaj>
    <derivirana_varijabla naziv="DomainObject.Predmet.ProtustrankaNazivFormated_1">POLJOPRIVREDNA ZADRUGA DALIA</derivirana_varijabla>
  </DomainObject.Predmet.ProtustrankaNazivFormated>
  <DomainObject.Predmet.ProtustrankaNazivFormatedOIB>
    <izvorni_sadrzaj>POLJOPRIVREDNA ZADRUGA DALIA, OIB 52293603768</izvorni_sadrzaj>
    <derivirana_varijabla naziv="DomainObject.Predmet.ProtustrankaNazivFormatedOIB_1">POLJOPRIVREDNA ZADRUGA DALIA, OIB 52293603768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KSENIJA RAJKOVIĆ zastupanog po punomoćniku Zajednički odvjetnički ured Tihomir Volić &amp; Nataša Ružička; SNJEŽANA VUKOVIĆ zastupanog po punomoćniku Zajednički odvjetnički ured Tihomir Volić &amp; Nataša Ružička</izvorni_sadrzaj>
    <derivirana_varijabla naziv="DomainObject.Predmet.StrankaFormated_1">  FINA, RC ZAGREB, Podružnica Bjelovar; KSENIJA RAJKOVIĆ zastupanog po punomoćniku Zajednički odvjetnički ured Tihomir Volić &amp; Nataša Ružička; SNJEŽANA VUKOVIĆ zastupanog po punomoćniku Zajednički odvjetnički ured Tihomir Volić &amp; Nataša Ružička</derivirana_varijabla>
  </DomainObject.Predmet.StrankaFormated>
  <DomainObject.Predmet.StrankaFormatedOIB>
    <izvorni_sadrzaj>  FINA, RC ZAGREB, Podružnica Bjelovar, OIB 85821130368; KSENIJA RAJKOVIĆ, OIB 75326228053 zastupanog po punomoćniku Zajednički odvjetnički ured Tihomir Volić &amp; Nataša Ružička; SNJEŽANA VUKOVIĆ zastupanog po punomoćniku Zajednički odvjetnički ured Tihomir Volić &amp; Nataša Ružička</izvorni_sadrzaj>
    <derivirana_varijabla naziv="DomainObject.Predmet.StrankaFormatedOIB_1">  FINA, RC ZAGREB, Podružnica Bjelovar, OIB 85821130368; KSENIJA RAJKOVIĆ, OIB 75326228053 zastupanog po punomoćniku Zajednički odvjetnički ured Tihomir Volić &amp; Nataša Ružička; SNJEŽANA VUKOVIĆ zastupanog po punomoćniku Zajednički odvjetnički ured Tihomir Volić &amp; Nataša Ružička</derivirana_varijabla>
  </DomainObject.Predmet.StrankaFormatedOIB>
  <DomainObject.Predmet.StrankaFormatedWithAdress>
    <izvorni_sadrzaj> FINA, RC ZAGREB, Podružnica Bjelovar, F. Supila 4, 43000 Bjelovar; KSENIJA RAJKOVIĆ, I. Meštrovića 46, 33000 Virovitica zastupanog po punomoćniku Zajednički odvjetnički ured Tihomir Volić &amp; Nataša Ružička; SNJEŽANA VUKOVIĆ, Pčelić 24, 33410 Pčelić zastupanog po punomoćniku Zajednički odvjetnički ured Tihomir Volić &amp; Nataša Ružička</izvorni_sadrzaj>
    <derivirana_varijabla naziv="DomainObject.Predmet.StrankaFormatedWithAdress_1"> FINA, RC ZAGREB, Podružnica Bjelovar, F. Supila 4, 43000 Bjelovar; KSENIJA RAJKOVIĆ, I. Meštrovića 46, 33000 Virovitica zastupanog po punomoćniku Zajednički odvjetnički ured Tihomir Volić &amp; Nataša Ružička; SNJEŽANA VUKOVIĆ, Pčelić 24, 33410 Pčelić zastupanog po punomoćniku Zajednički odvjetnički ured Tihomir Volić &amp; Nataša Ružička</derivirana_varijabla>
  </DomainObject.Predmet.StrankaFormatedWithAdress>
  <DomainObject.Predmet.StrankaFormatedWithAdressOIB>
    <izvorni_sadrzaj> FINA, RC ZAGREB, Podružnica Bjelovar, OIB 85821130368, F. Supila 4, 43000 Bjelovar; KSENIJA RAJKOVIĆ, OIB 75326228053, I. Meštrovića 46, 33000 Virovitica zastupanog po punomoćniku Zajednički odvjetnički ured Tihomir Volić &amp; Nataša Ružička; SNJEŽANA VUKOVIĆ, Pčelić 24, 33410 Pčelić zastupanog po punomoćniku Zajednički odvjetnički ured Tihomir Volić &amp; Nataša Ružička</izvorni_sadrzaj>
    <derivirana_varijabla naziv="DomainObject.Predmet.StrankaFormatedWithAdressOIB_1"> FINA, RC ZAGREB, Podružnica Bjelovar, OIB 85821130368, F. Supila 4, 43000 Bjelovar; KSENIJA RAJKOVIĆ, OIB 75326228053, I. Meštrovića 46, 33000 Virovitica zastupanog po punomoćniku Zajednički odvjetnički ured Tihomir Volić &amp; Nataša Ružička; SNJEŽANA VUKOVIĆ, Pčelić 24, 33410 Pčelić zastupanog po punomoćniku Zajednički odvjetnički ured Tihomir Volić &amp; Nataša Ružička</derivirana_varijabla>
  </DomainObject.Predmet.StrankaFormatedWithAdressOIB>
  <DomainObject.Predmet.StrankaWithAdress>
    <izvorni_sadrzaj>FINA, RC ZAGREB, Podružnica Bjelovar F. Supila 4,43000 Bjelovar,KSENIJA RAJKOVIĆ I. Meštrovića 46,33000 Virovitica,SNJEŽANA VUKOVIĆ Pčelić 24,33410 Pčelić</izvorni_sadrzaj>
    <derivirana_varijabla naziv="DomainObject.Predmet.StrankaWithAdress_1">FINA, RC ZAGREB, Podružnica Bjelovar F. Supila 4,43000 Bjelovar,KSENIJA RAJKOVIĆ I. Meštrovića 46,33000 Virovitica,SNJEŽANA VUKOVIĆ Pčelić 24,33410 Pčelić</derivirana_varijabla>
  </DomainObject.Predmet.StrankaWithAdress>
  <DomainObject.Predmet.StrankaWithAdressOIB>
    <izvorni_sadrzaj>FINA, RC ZAGREB, Podružnica Bjelovar, OIB 85821130368, F. Supila 4,43000 Bjelovar,KSENIJA RAJKOVIĆ, OIB 75326228053, I. Meštrovića 46,33000 Virovitica,SNJEŽANA VUKOVIĆ, Pčelić 24,33410 Pčelić</izvorni_sadrzaj>
    <derivirana_varijabla naziv="DomainObject.Predmet.StrankaWithAdressOIB_1">FINA, RC ZAGREB, Podružnica Bjelovar, OIB 85821130368, F. Supila 4,43000 Bjelovar,KSENIJA RAJKOVIĆ, OIB 75326228053, I. Meštrovića 46,33000 Virovitica,SNJEŽANA VUKOVIĆ, Pčelić 24,33410 Pčelić</derivirana_varijabla>
  </DomainObject.Predmet.StrankaWithAdressOIB>
  <DomainObject.Predmet.StrankaNazivFormated>
    <izvorni_sadrzaj>FINA, RC ZAGREB, Podružnica Bjelovar,KSENIJA RAJKOVIĆ,SNJEŽANA VUKOVIĆ</izvorni_sadrzaj>
    <derivirana_varijabla naziv="DomainObject.Predmet.StrankaNazivFormated_1">FINA, RC ZAGREB, Podružnica Bjelovar,KSENIJA RAJKOVIĆ,SNJEŽANA VUKOVIĆ</derivirana_varijabla>
  </DomainObject.Predmet.StrankaNazivFormated>
  <DomainObject.Predmet.StrankaNazivFormatedOIB>
    <izvorni_sadrzaj>FINA, RC ZAGREB, Podružnica Bjelovar, OIB 85821130368,KSENIJA RAJKOVIĆ, OIB 75326228053,SNJEŽANA VUKOVIĆ</izvorni_sadrzaj>
    <derivirana_varijabla naziv="DomainObject.Predmet.StrankaNazivFormatedOIB_1">FINA, RC ZAGREB, Podružnica Bjelovar, OIB 85821130368,KSENIJA RAJKOVIĆ, OIB 75326228053,SNJEŽANA VUKOVIĆ</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tem>KSENIJA RAJKOVIĆ zastupanog po punomoćniku Zajednički odvjetnički ured Tihomir Volić &amp; Nataša Ružička</item>
      <item>SNJEŽANA VUKOVIĆ zastupanog po punomoćniku Zajednički odvjetnički ured Tihomir Volić &amp; Nataša Ružička</item>
    </izvorni_sadrzaj>
    <derivirana_varijabla naziv="DomainObject.Predmet.StrankaListFormated_1">
      <item>FINA, RC ZAGREB, Podružnica Bjelovar</item>
      <item>KSENIJA RAJKOVIĆ zastupanog po punomoćniku Zajednički odvjetnički ured Tihomir Volić &amp; Nataša Ružička</item>
      <item>SNJEŽANA VUKOVIĆ zastupanog po punomoćniku Zajednički odvjetnički ured Tihomir Volić &amp; Nataša Ružička</item>
    </derivirana_varijabla>
  </DomainObject.Predmet.StrankaListFormated>
  <DomainObject.Predmet.StrankaListFormatedOIB>
    <izvorni_sadrzaj>
      <item>FINA, RC ZAGREB, Podružnica Bjelovar, OIB 85821130368</item>
      <item>KSENIJA RAJKOVIĆ, OIB 75326228053 zastupanog po punomoćniku Zajednički odvjetnički ured Tihomir Volić &amp; Nataša Ružička</item>
      <item>SNJEŽANA VUKOVIĆ zastupanog po punomoćniku Zajednički odvjetnički ured Tihomir Volić &amp; Nataša Ružička</item>
    </izvorni_sadrzaj>
    <derivirana_varijabla naziv="DomainObject.Predmet.StrankaListFormatedOIB_1">
      <item>FINA, RC ZAGREB, Podružnica Bjelovar, OIB 85821130368</item>
      <item>KSENIJA RAJKOVIĆ, OIB 75326228053 zastupanog po punomoćniku Zajednički odvjetnički ured Tihomir Volić &amp; Nataša Ružička</item>
      <item>SNJEŽANA VUKOVIĆ zastupanog po punomoćniku Zajednički odvjetnički ured Tihomir Volić &amp; Nataša Ružička</item>
    </derivirana_varijabla>
  </DomainObject.Predmet.StrankaListFormatedOIB>
  <DomainObject.Predmet.StrankaListFormatedWithAdress>
    <izvorni_sadrzaj>
      <item>FINA, RC ZAGREB, Podružnica Bjelovar, F. Supila 4, 43000 Bjelovar</item>
      <item>KSENIJA RAJKOVIĆ, I. Meštrovića 46, 33000 Virovitica zastupanog po punomoćniku Zajednički odvjetnički ured Tihomir Volić &amp; Nataša Ružička</item>
      <item>SNJEŽANA VUKOVIĆ, Pčelić 24, 33410 Pčelić zastupanog po punomoćniku Zajednički odvjetnički ured Tihomir Volić &amp; Nataša Ružička</item>
    </izvorni_sadrzaj>
    <derivirana_varijabla naziv="DomainObject.Predmet.StrankaListFormatedWithAdress_1">
      <item>FINA, RC ZAGREB, Podružnica Bjelovar, F. Supila 4, 43000 Bjelovar</item>
      <item>KSENIJA RAJKOVIĆ, I. Meštrovića 46, 33000 Virovitica zastupanog po punomoćniku Zajednički odvjetnički ured Tihomir Volić &amp; Nataša Ružička</item>
      <item>SNJEŽANA VUKOVIĆ, Pčelić 24, 33410 Pčelić zastupanog po punomoćniku Zajednički odvjetnički ured Tihomir Volić &amp; Nataša Ružička</item>
    </derivirana_varijabla>
  </DomainObject.Predmet.StrankaListFormatedWithAdress>
  <DomainObject.Predmet.StrankaListFormatedWithAdressOIB>
    <izvorni_sadrzaj>
      <item>FINA, RC ZAGREB, Podružnica Bjelovar, OIB 85821130368, F. Supila 4, 43000 Bjelovar</item>
      <item>KSENIJA RAJKOVIĆ, OIB 75326228053, I. Meštrovića 46, 33000 Virovitica zastupanog po punomoćniku Zajednički odvjetnički ured Tihomir Volić &amp; Nataša Ružička</item>
      <item>SNJEŽANA VUKOVIĆ, Pčelić 24, 33410 Pčelić zastupanog po punomoćniku Zajednički odvjetnički ured Tihomir Volić &amp; Nataša Ružička</item>
    </izvorni_sadrzaj>
    <derivirana_varijabla naziv="DomainObject.Predmet.StrankaListFormatedWithAdressOIB_1">
      <item>FINA, RC ZAGREB, Podružnica Bjelovar, OIB 85821130368, F. Supila 4, 43000 Bjelovar</item>
      <item>KSENIJA RAJKOVIĆ, OIB 75326228053, I. Meštrovića 46, 33000 Virovitica zastupanog po punomoćniku Zajednički odvjetnički ured Tihomir Volić &amp; Nataša Ružička</item>
      <item>SNJEŽANA VUKOVIĆ, Pčelić 24, 33410 Pčelić zastupanog po punomoćniku Zajednički odvjetnički ured Tihomir Volić &amp; Nataša Ružička</item>
    </derivirana_varijabla>
  </DomainObject.Predmet.StrankaListFormatedWithAdressOIB>
  <DomainObject.Predmet.StrankaListNazivFormated>
    <izvorni_sadrzaj>
      <item>FINA, RC ZAGREB, Podružnica Bjelovar</item>
      <item>KSENIJA RAJKOVIĆ</item>
      <item>SNJEŽANA VUKOVIĆ</item>
    </izvorni_sadrzaj>
    <derivirana_varijabla naziv="DomainObject.Predmet.StrankaListNazivFormated_1">
      <item>FINA, RC ZAGREB, Podružnica Bjelovar</item>
      <item>KSENIJA RAJKOVIĆ</item>
      <item>SNJEŽANA VUKOVIĆ</item>
    </derivirana_varijabla>
  </DomainObject.Predmet.StrankaListNazivFormated>
  <DomainObject.Predmet.StrankaListNazivFormatedOIB>
    <izvorni_sadrzaj>
      <item>FINA, RC ZAGREB, Podružnica Bjelovar, OIB 85821130368</item>
      <item>KSENIJA RAJKOVIĆ, OIB 75326228053</item>
      <item>SNJEŽANA VUKOVIĆ</item>
    </izvorni_sadrzaj>
    <derivirana_varijabla naziv="DomainObject.Predmet.StrankaListNazivFormatedOIB_1">
      <item>FINA, RC ZAGREB, Podružnica Bjelovar, OIB 85821130368</item>
      <item>KSENIJA RAJKOVIĆ, OIB 75326228053</item>
      <item>SNJEŽANA VUKOVIĆ</item>
    </derivirana_varijabla>
  </DomainObject.Predmet.StrankaListNazivFormatedOIB>
  <DomainObject.Predmet.ProtuStrankaListFormated>
    <izvorni_sadrzaj>
      <item>POLJOPRIVREDNA ZADRUGA DALIA zastupanog po punomoćniku Josip Stipandić</item>
    </izvorni_sadrzaj>
    <derivirana_varijabla naziv="DomainObject.Predmet.ProtuStrankaListFormated_1">
      <item>POLJOPRIVREDNA ZADRUGA DALIA zastupanog po punomoćniku Josip Stipandić</item>
    </derivirana_varijabla>
  </DomainObject.Predmet.ProtuStrankaListFormated>
  <DomainObject.Predmet.ProtuStrankaListFormatedOIB>
    <izvorni_sadrzaj>
      <item>POLJOPRIVREDNA ZADRUGA DALIA, OIB 52293603768 zastupanog po punomoćniku Josip Stipandić</item>
    </izvorni_sadrzaj>
    <derivirana_varijabla naziv="DomainObject.Predmet.ProtuStrankaListFormatedOIB_1">
      <item>POLJOPRIVREDNA ZADRUGA DALIA, OIB 52293603768 zastupanog po punomoćniku Josip Stipandić</item>
    </derivirana_varijabla>
  </DomainObject.Predmet.ProtuStrankaListFormatedOIB>
  <DomainObject.Predmet.ProtuStrankaListFormatedWithAdress>
    <izvorni_sadrzaj>
      <item>POLJOPRIVREDNA ZADRUGA DALIA, Rusanova 126, 33000 Virovitica zastupanog po punomoćniku Josip Stipandić</item>
    </izvorni_sadrzaj>
    <derivirana_varijabla naziv="DomainObject.Predmet.ProtuStrankaListFormatedWithAdress_1">
      <item>POLJOPRIVREDNA ZADRUGA DALIA, Rusanova 126, 33000 Virovitica zastupanog po punomoćniku Josip Stipandić</item>
    </derivirana_varijabla>
  </DomainObject.Predmet.ProtuStrankaListFormatedWithAdress>
  <DomainObject.Predmet.ProtuStrankaListFormatedWithAdressOIB>
    <izvorni_sadrzaj>
      <item>POLJOPRIVREDNA ZADRUGA DALIA, OIB 52293603768, Rusanova 126, 33000 Virovitica zastupanog po punomoćniku Josip Stipandić</item>
    </izvorni_sadrzaj>
    <derivirana_varijabla naziv="DomainObject.Predmet.ProtuStrankaListFormatedWithAdressOIB_1">
      <item>POLJOPRIVREDNA ZADRUGA DALIA, OIB 52293603768, Rusanova 126, 33000 Virovitica zastupanog po punomoćniku Josip Stipandić</item>
    </derivirana_varijabla>
  </DomainObject.Predmet.ProtuStrankaListFormatedWithAdressOIB>
  <DomainObject.Predmet.ProtuStrankaListNazivFormated>
    <izvorni_sadrzaj>
      <item>POLJOPRIVREDNA ZADRUGA DALIA</item>
    </izvorni_sadrzaj>
    <derivirana_varijabla naziv="DomainObject.Predmet.ProtuStrankaListNazivFormated_1">
      <item>POLJOPRIVREDNA ZADRUGA DALIA</item>
    </derivirana_varijabla>
  </DomainObject.Predmet.ProtuStrankaListNazivFormated>
  <DomainObject.Predmet.ProtuStrankaListNazivFormatedOIB>
    <izvorni_sadrzaj>
      <item>POLJOPRIVREDNA ZADRUGA DALIA, OIB 52293603768</item>
    </izvorni_sadrzaj>
    <derivirana_varijabla naziv="DomainObject.Predmet.ProtuStrankaListNazivFormatedOIB_1">
      <item>POLJOPRIVREDNA ZADRUGA DALIA, OIB 52293603768</item>
    </derivirana_varijabla>
  </DomainObject.Predmet.ProtuStrankaListNazivFormatedOIB>
  <DomainObject.Predmet.OstaliListFormated>
    <izvorni_sadrzaj>
      <item>Josip Stipandić punomoćnik sudionika u postupku POLJOPRIVREDNA ZADRUGA DALIA</item>
      <item>Zajednički odvjetnički ured Tihomir Volić &amp; Nataša Ružička punomoćnik sudionika u postupku KSENIJA RAJKOVIĆ; SNJEŽANA VUKOVIĆ</item>
    </izvorni_sadrzaj>
    <derivirana_varijabla naziv="DomainObject.Predmet.OstaliListFormated_1">
      <item>Josip Stipandić punomoćnik sudionika u postupku POLJOPRIVREDNA ZADRUGA DALIA</item>
      <item>Zajednički odvjetnički ured Tihomir Volić &amp; Nataša Ružička punomoćnik sudionika u postupku KSENIJA RAJKOVIĆ; SNJEŽANA VUKOVIĆ</item>
    </derivirana_varijabla>
  </DomainObject.Predmet.OstaliListFormated>
  <DomainObject.Predmet.OstaliListFormatedOIB>
    <izvorni_sadrzaj>
      <item>Josip Stipandić, OIB 03635612414 punomoćnik sudionika u postupku POLJOPRIVREDNA ZADRUGA DALIA</item>
      <item>Zajednički odvjetnički ured Tihomir Volić &amp; Nataša Ružička punomoćnik sudionika u postupku KSENIJA RAJKOVIĆ; SNJEŽANA VUKOVIĆ</item>
    </izvorni_sadrzaj>
    <derivirana_varijabla naziv="DomainObject.Predmet.OstaliListFormatedOIB_1">
      <item>Josip Stipandić, OIB 03635612414 punomoćnik sudionika u postupku POLJOPRIVREDNA ZADRUGA DALIA</item>
      <item>Zajednički odvjetnički ured Tihomir Volić &amp; Nataša Ružička punomoćnik sudionika u postupku KSENIJA RAJKOVIĆ; SNJEŽANA VUKOVIĆ</item>
    </derivirana_varijabla>
  </DomainObject.Predmet.OstaliListFormatedOIB>
  <DomainObject.Predmet.OstaliListFormatedWithAdress>
    <izvorni_sadrzaj>
      <item>Josip Stipandić, Zlatnog Polja 55., 33000 Virovitica punomoćnik sudionika u postupku POLJOPRIVREDNA ZADRUGA DALIA</item>
      <item>Zajednički odvjetnički ured Tihomir Volić &amp; Nataša Ružička, Trg bana Josipa Jelačića 17, 33000 Virovitica punomoćnik sudionika u postupku KSENIJA RAJKOVIĆ; SNJEŽANA VUKOVIĆ</item>
    </izvorni_sadrzaj>
    <derivirana_varijabla naziv="DomainObject.Predmet.OstaliListFormatedWithAdress_1">
      <item>Josip Stipandić, Zlatnog Polja 55., 33000 Virovitica punomoćnik sudionika u postupku POLJOPRIVREDNA ZADRUGA DALIA</item>
      <item>Zajednički odvjetnički ured Tihomir Volić &amp; Nataša Ružička, Trg bana Josipa Jelačića 17, 33000 Virovitica punomoćnik sudionika u postupku KSENIJA RAJKOVIĆ; SNJEŽANA VUKOVIĆ</item>
    </derivirana_varijabla>
  </DomainObject.Predmet.OstaliListFormatedWithAdress>
  <DomainObject.Predmet.OstaliListFormatedWithAdressOIB>
    <izvorni_sadrzaj>
      <item>Josip Stipandić, OIB 03635612414, Zlatnog Polja 55., 33000 Virovitica punomoćnik sudionika u postupku POLJOPRIVREDNA ZADRUGA DALIA</item>
      <item>Zajednički odvjetnički ured Tihomir Volić &amp; Nataša Ružička, Trg bana Josipa Jelačića 17, 33000 Virovitica punomoćnik sudionika u postupku KSENIJA RAJKOVIĆ; SNJEŽANA VUKOVIĆ</item>
    </izvorni_sadrzaj>
    <derivirana_varijabla naziv="DomainObject.Predmet.OstaliListFormatedWithAdressOIB_1">
      <item>Josip Stipandić, OIB 03635612414, Zlatnog Polja 55., 33000 Virovitica punomoćnik sudionika u postupku POLJOPRIVREDNA ZADRUGA DALIA</item>
      <item>Zajednički odvjetnički ured Tihomir Volić &amp; Nataša Ružička, Trg bana Josipa Jelačića 17, 33000 Virovitica punomoćnik sudionika u postupku KSENIJA RAJKOVIĆ; SNJEŽANA VUKOVIĆ</item>
    </derivirana_varijabla>
  </DomainObject.Predmet.OstaliListFormatedWithAdressOIB>
  <DomainObject.Predmet.OstaliListNazivFormated>
    <izvorni_sadrzaj>
      <item>Josip Stipandić</item>
      <item>Zajednički odvjetnički ured Tihomir Volić &amp; Nataša Ružička</item>
    </izvorni_sadrzaj>
    <derivirana_varijabla naziv="DomainObject.Predmet.OstaliListNazivFormated_1">
      <item>Josip Stipandić</item>
      <item>Zajednički odvjetnički ured Tihomir Volić &amp; Nataša Ružička</item>
    </derivirana_varijabla>
  </DomainObject.Predmet.OstaliListNazivFormated>
  <DomainObject.Predmet.OstaliListNazivFormatedOIB>
    <izvorni_sadrzaj>
      <item>Josip Stipandić, OIB 03635612414</item>
      <item>Zajednički odvjetnički ured Tihomir Volić &amp; Nataša Ružička</item>
    </izvorni_sadrzaj>
    <derivirana_varijabla naziv="DomainObject.Predmet.OstaliListNazivFormatedOIB_1">
      <item>Josip Stipandić, OIB 03635612414</item>
      <item>Zajednički odvjetnički ured Tihomir Volić &amp; Nataša Ružička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St-1001/2016-9</izvorni_sadrzaj>
    <derivirana_varijabla naziv="DomainObject.PoslovniBrojDokumenta_1">St-1001/2016-9</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POLJOPRIVREDNA ZADRUGA DALIA</izvorni_sadrzaj>
    <derivirana_varijabla naziv="DomainObject.Predmet.ProtustrankaIDrugi_1">POLJOPRIVREDNA ZADRUGA DALIA</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POLJOPRIVREDNA ZADRUGA DALIA, OIB 52293603768, Rusanova 126, 33000 Virovitica</izvorni_sadrzaj>
    <derivirana_varijabla naziv="DomainObject.Predmet.ProtustrankaIDrugiAdressOIB_1">POLJOPRIVREDNA ZADRUGA DALIA, OIB 52293603768, Rusanova 126,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POLJOPRIVREDNA ZADRUGA DALIA</item>
      <item>Josip Stipandić</item>
      <item>KSENIJA RAJKOVIĆ</item>
      <item>Zajednički odvjetnički ured Tihomir Volić &amp; Nataša Ružička</item>
      <item>SNJEŽANA VUKOVIĆ</item>
    </izvorni_sadrzaj>
    <derivirana_varijabla naziv="DomainObject.Predmet.SudioniciListNaziv_1">
      <item>FINA, RC ZAGREB, Podružnica Bjelovar</item>
      <item>POLJOPRIVREDNA ZADRUGA DALIA</item>
      <item>Josip Stipandić</item>
      <item>KSENIJA RAJKOVIĆ</item>
      <item>Zajednički odvjetnički ured Tihomir Volić &amp; Nataša Ružička</item>
      <item>SNJEŽANA VUKOVIĆ</item>
    </derivirana_varijabla>
  </DomainObject.Predmet.SudioniciListNaziv>
  <DomainObject.Predmet.SudioniciListAdressOIB>
    <izvorni_sadrzaj>
      <item>FINA, RC ZAGREB, Podružnica Bjelovar, OIB 85821130368, F. Supila 4,43000 Bjelovar</item>
      <item>POLJOPRIVREDNA ZADRUGA DALIA, OIB 52293603768, Rusanova 126,33000 Virovitica</item>
      <item>Josip Stipandić, OIB 03635612414, Zlatnog Polja 55.,33000 Virovitica</item>
      <item>KSENIJA RAJKOVIĆ, OIB 75326228053, I. Meštrovića 46,33000 Virovitica</item>
      <item>Zajednički odvjetnički ured Tihomir Volić &amp; Nataša Ružička, Trg bana Josipa Jelačića 17,33000 Virovitica</item>
      <item>SNJEŽANA VUKOVIĆ, Pčelić 24,33410 Pčelić</item>
    </izvorni_sadrzaj>
    <derivirana_varijabla naziv="DomainObject.Predmet.SudioniciListAdressOIB_1">
      <item>FINA, RC ZAGREB, Podružnica Bjelovar, OIB 85821130368, F. Supila 4,43000 Bjelovar</item>
      <item>POLJOPRIVREDNA ZADRUGA DALIA, OIB 52293603768, Rusanova 126,33000 Virovitica</item>
      <item>Josip Stipandić, OIB 03635612414, Zlatnog Polja 55.,33000 Virovitica</item>
      <item>KSENIJA RAJKOVIĆ, OIB 75326228053, I. Meštrovića 46,33000 Virovitica</item>
      <item>Zajednički odvjetnički ured Tihomir Volić &amp; Nataša Ružička, Trg bana Josipa Jelačića 17,33000 Virovitica</item>
      <item>SNJEŽANA VUKOVIĆ, Pčelić 24,33410 Pčelić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56D0BA-89F4-47D9-86BB-F57397E1AE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510</properties:Words>
  <properties:Characters>2828</properties:Characters>
  <properties:Lines>74</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2017-03-01T09:55:00Z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St-1001/2016-9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