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6e94" w14:paraId="a566e9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094E65">
        <w:rPr>
          <w:sz w:val="22"/>
          <w:szCs w:val="22"/>
        </w:rPr>
        <w:t>1469</w:t>
      </w:r>
      <w:r w:rsidR="008D66B2">
        <w:rPr>
          <w:sz w:val="22"/>
          <w:szCs w:val="22"/>
        </w:rPr>
        <w:t>/17-4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8D66B2" w:rsidR="00CB3530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094E65">
        <w:t>ONE BEAT jednostavno društvo s ograničenom odgovornošću za usluge, Osijek, Šamačka 9,</w:t>
      </w:r>
      <w:r w:rsidR="00860AC2">
        <w:t xml:space="preserve"> </w:t>
      </w:r>
      <w:r>
        <w:t xml:space="preserve">MBS: </w:t>
      </w:r>
      <w:r w:rsidR="00094E65">
        <w:t>030182209, OIB: 41995593041,</w:t>
      </w:r>
      <w:r>
        <w:t xml:space="preserve"> dana </w:t>
      </w:r>
      <w:r w:rsidR="008D66B2">
        <w:t>18</w:t>
      </w:r>
      <w:r w:rsidR="00F101C9">
        <w:t xml:space="preserve">. </w:t>
      </w:r>
      <w:r w:rsidR="008D66B2">
        <w:t>prosinca 2017.</w:t>
      </w: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8D66B2" w:rsidR="008D66B2" w:rsidRPr="00094E65">
      <w:pPr>
        <w:pStyle w:val="Tijeloteksta"/>
        <w:numPr>
          <w:ilvl w:val="0"/>
          <w:numId w:val="6"/>
        </w:numPr>
        <w:rPr>
          <w:bCs/>
        </w:rPr>
      </w:pPr>
      <w:r w:rsidRPr="00094E65">
        <w:rPr>
          <w:bCs/>
        </w:rPr>
        <w:t xml:space="preserve">Otvara se </w:t>
      </w:r>
      <w:r w:rsidR="00AA56F6" w:rsidRPr="00094E65">
        <w:rPr>
          <w:bCs/>
        </w:rPr>
        <w:t xml:space="preserve"> skraćeni </w:t>
      </w:r>
      <w:r w:rsidRPr="00094E65">
        <w:rPr>
          <w:bCs/>
        </w:rPr>
        <w:t>stečajni postupak nad dužnikom</w:t>
      </w:r>
      <w:r w:rsidR="00860AC2" w:rsidRPr="00860AC2">
        <w:t xml:space="preserve"> </w:t>
      </w:r>
      <w:r w:rsidR="00094E65">
        <w:t>ONE BEAT jednostavno društvo s ograničenom odgovornošću za usluge, Osijek, Šamačka 9, MBS: 030182209, OIB: 41995593041.</w:t>
      </w:r>
    </w:p>
    <w:p w:rsidRDefault="00094E65" w:rsidP="00094E65" w:rsidR="00094E65" w:rsidRPr="00094E65">
      <w:pPr>
        <w:pStyle w:val="Tijeloteksta"/>
        <w:ind w:left="1065"/>
        <w:rPr>
          <w:bCs/>
        </w:rPr>
      </w:pPr>
    </w:p>
    <w:p w:rsidRDefault="0057324F" w:rsidP="008F0EB2" w:rsidR="008F0EB2" w:rsidRPr="008F0EB2">
      <w:pPr>
        <w:pStyle w:val="Odlomakpopisa"/>
        <w:numPr>
          <w:ilvl w:val="0"/>
          <w:numId w:val="6"/>
        </w:numPr>
        <w:jc w:val="both"/>
        <w:rPr>
          <w:b/>
        </w:rPr>
      </w:pPr>
      <w:r>
        <w:t xml:space="preserve">Za stečajnog upravitelja imenuje se </w:t>
      </w:r>
      <w:r w:rsidR="008F0EB2" w:rsidRPr="00D042AA">
        <w:rPr>
          <w:lang w:eastAsia="en-US"/>
        </w:rPr>
        <w:t>David Jakovljević, Sesvete, Kašinska 7, OIB: 63014812654.</w:t>
      </w:r>
    </w:p>
    <w:p w:rsidRDefault="008F0EB2" w:rsidP="008F0EB2" w:rsidR="00860AC2" w:rsidRPr="008F0EB2">
      <w:pPr>
        <w:pStyle w:val="Odlomakpopisa"/>
        <w:ind w:left="106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57324F" w:rsidP="008D66B2" w:rsidR="008D66B2" w:rsidRPr="00094E65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094E65">
        <w:t>ONE BEAT jednostavno društvo s ograničenom odgovornošću za usluge, Osijek, Šamačka 9, MBS: 030182209, OIB: 41995593041.</w:t>
      </w:r>
    </w:p>
    <w:p w:rsidRDefault="00094E65" w:rsidP="00094E65" w:rsidR="00094E65" w:rsidRPr="00094E65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8D66B2">
      <w:pPr>
        <w:jc w:val="both"/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094E65">
        <w:rPr>
          <w:bCs/>
        </w:rPr>
        <w:t>18</w:t>
      </w:r>
      <w:r w:rsidR="008D66B2">
        <w:rPr>
          <w:bCs/>
        </w:rPr>
        <w:t>. listopada</w:t>
      </w:r>
      <w:r>
        <w:rPr>
          <w:bCs/>
        </w:rPr>
        <w:t xml:space="preserve">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094E65">
        <w:t>ONE BEAT jednostavno društvo s ograničenom odgovornošću za usluge, Osijek, Šamačka 9, MBS: 030182209, OIB: 41995593041.</w:t>
      </w:r>
    </w:p>
    <w:p w:rsidRDefault="00094E65" w:rsidP="00860AC2" w:rsidR="00094E65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094E65" w:rsidP="00860AC2" w:rsidR="00094E65">
      <w:pPr>
        <w:jc w:val="both"/>
        <w:rPr>
          <w:bCs/>
        </w:rPr>
      </w:pPr>
    </w:p>
    <w:p w:rsidRDefault="00094E65" w:rsidP="00094E65" w:rsidR="00094E65" w:rsidRPr="00B82754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13 St-1469/17-4</w:t>
      </w:r>
    </w:p>
    <w:p w:rsidRDefault="00094E65" w:rsidP="00094E65" w:rsidR="008D66B2" w:rsidRPr="00094E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094E65">
        <w:t>23</w:t>
      </w:r>
      <w:r w:rsidR="008D66B2">
        <w:t>. listopada</w:t>
      </w:r>
      <w:r>
        <w:t xml:space="preserve"> 2017., objavio oglas na mrežnoj stranici e-oglasna ploča sudova pod poslovnim brojem St-</w:t>
      </w:r>
      <w:r w:rsidR="00094E65">
        <w:t>1469/17-3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D66B2">
        <w:t>18. prosinca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8D66B2">
        <w:t>20.1. 18</w:t>
      </w:r>
      <w:r w:rsidR="00F101C9">
        <w:t>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5D16732A"/>
    <w:lvl w:tplc="B14899C8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4E65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2F6B8D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8D66B2"/>
    <w:rsid w:val="008F0EB2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F6B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6B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B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B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F6B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6B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B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B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St-1469/2017</izvorni_sadrzaj>
    <derivirana_varijabla naziv="DomainObject.Predmet.OznakaBroj_1">St-1469/2017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BEAT jednostavno društvo s ograničenom odgovornošću za usluge</izvorni_sadrzaj>
    <derivirana_varijabla naziv="DomainObject.Predmet.ProtustrankaFormated_1">  ONE BEAT jednostavno društvo s ograničenom odgovornošću za usluge</derivirana_varijabla>
  </DomainObject.Predmet.ProtustrankaFormated>
  <DomainObject.Predmet.ProtustrankaFormatedOIB>
    <izvorni_sadrzaj>  ONE BEAT jednostavno društvo s ograničenom odgovornošću za usluge, OIB 41995593041</izvorni_sadrzaj>
    <derivirana_varijabla naziv="DomainObject.Predmet.ProtustrankaFormatedOIB_1">  ONE BEAT jednostavno društvo s ograničenom odgovornošću za usluge, OIB 41995593041</derivirana_varijabla>
  </DomainObject.Predmet.ProtustrankaFormatedOIB>
  <DomainObject.Predmet.ProtustrankaFormatedWithAdress>
    <izvorni_sadrzaj> ONE BEAT jednostavno društvo s ograničenom odgovornošću za usluge, Šamačka 9, 31000 Osijek</izvorni_sadrzaj>
    <derivirana_varijabla naziv="DomainObject.Predmet.ProtustrankaFormatedWithAdress_1"> ONE BEAT jednostavno društvo s ograničenom odgovornošću za usluge, Šamačka 9, 31000 Osijek</derivirana_varijabla>
  </DomainObject.Predmet.ProtustrankaFormatedWithAdress>
  <DomainObject.Predmet.ProtustrankaFormatedWithAdressOIB>
    <izvorni_sadrzaj> ONE BEAT jednostavno društvo s ograničenom odgovornošću za usluge, OIB 41995593041, Šamačka 9, 31000 Osijek</izvorni_sadrzaj>
    <derivirana_varijabla naziv="DomainObject.Predmet.ProtustrankaFormatedWithAdressOIB_1"> ONE BEAT jednostavno društvo s ograničenom odgovornošću za usluge, OIB 41995593041, Šamačka 9, 31000 Osijek</derivirana_varijabla>
  </DomainObject.Predmet.ProtustrankaFormatedWithAdressOIB>
  <DomainObject.Predmet.ProtustrankaWithAdress>
    <izvorni_sadrzaj>ONE BEAT jednostavno društvo s ograničenom odgovornošću za usluge Šamačka 9, 31000 Osijek</izvorni_sadrzaj>
    <derivirana_varijabla naziv="DomainObject.Predmet.ProtustrankaWithAdress_1">ONE BEAT jednostavno društvo s ograničenom odgovornošću za usluge Šamačka 9, 31000 Osijek</derivirana_varijabla>
  </DomainObject.Predmet.ProtustrankaWithAdress>
  <DomainObject.Predmet.ProtustrankaWithAdressOIB>
    <izvorni_sadrzaj>ONE BEAT jednostavno društvo s ograničenom odgovornošću za usluge, OIB 41995593041, Šamačka 9, 31000 Osijek</izvorni_sadrzaj>
    <derivirana_varijabla naziv="DomainObject.Predmet.ProtustrankaWithAdressOIB_1">ONE BEAT jednostavno društvo s ograničenom odgovornošću za usluge, OIB 41995593041, Šamačka 9, 31000 Osijek</derivirana_varijabla>
  </DomainObject.Predmet.ProtustrankaWithAdressOIB>
  <DomainObject.Predmet.ProtustrankaNazivFormated>
    <izvorni_sadrzaj>ONE BEAT jednostavno društvo s ograničenom odgovornošću za usluge</izvorni_sadrzaj>
    <derivirana_varijabla naziv="DomainObject.Predmet.ProtustrankaNazivFormated_1">ONE BEAT jednostavno društvo s ograničenom odgovornošću za usluge</derivirana_varijabla>
  </DomainObject.Predmet.ProtustrankaNazivFormated>
  <DomainObject.Predmet.ProtustrankaNazivFormatedOIB>
    <izvorni_sadrzaj>ONE BEAT jednostavno društvo s ograničenom odgovornošću za usluge, OIB 41995593041</izvorni_sadrzaj>
    <derivirana_varijabla naziv="DomainObject.Predmet.ProtustrankaNazivFormatedOIB_1">ONE BEAT jednostavno društvo s ograničenom odgovornošću za usluge, OIB 41995593041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ONE BEAT jednostavno društvo s ograničenom odgovornošću za usluge</item>
    </izvorni_sadrzaj>
    <derivirana_varijabla naziv="DomainObject.Predmet.ProtuStrankaListFormated_1">
      <item>ONE BEAT jednostavno društvo s ograničenom odgovornošću za usluge</item>
    </derivirana_varijabla>
  </DomainObject.Predmet.ProtuStrankaListFormated>
  <DomainObject.Predmet.ProtuStrankaListFormatedOIB>
    <izvorni_sadrzaj>
      <item>ONE BEAT jednostavno društvo s ograničenom odgovornošću za usluge, OIB 41995593041</item>
    </izvorni_sadrzaj>
    <derivirana_varijabla naziv="DomainObject.Predmet.ProtuStrankaListFormatedOIB_1">
      <item>ONE BEAT jednostavno društvo s ograničenom odgovornošću za usluge, OIB 41995593041</item>
    </derivirana_varijabla>
  </DomainObject.Predmet.ProtuStrankaListFormatedOIB>
  <DomainObject.Predmet.ProtuStrankaListFormatedWithAdress>
    <izvorni_sadrzaj>
      <item>ONE BEAT jednostavno društvo s ograničenom odgovornošću za usluge, Šamačka 9, 31000 Osijek</item>
    </izvorni_sadrzaj>
    <derivirana_varijabla naziv="DomainObject.Predmet.ProtuStrankaListFormatedWithAdress_1">
      <item>ONE BEAT jednostavno društvo s ograničenom odgovornošću za usluge, Šamačka 9, 31000 Osijek</item>
    </derivirana_varijabla>
  </DomainObject.Predmet.ProtuStrankaListFormatedWithAdress>
  <DomainObject.Predmet.ProtuStrankaListFormatedWithAdressOIB>
    <izvorni_sadrzaj>
      <item>ONE BEAT jednostavno društvo s ograničenom odgovornošću za usluge, OIB 41995593041, Šamačka 9, 31000 Osijek</item>
    </izvorni_sadrzaj>
    <derivirana_varijabla naziv="DomainObject.Predmet.ProtuStrankaListFormatedWithAdressOIB_1">
      <item>ONE BEAT jednostavno društvo s ograničenom odgovornošću za usluge, OIB 41995593041, Šamačka 9, 31000 Osijek</item>
    </derivirana_varijabla>
  </DomainObject.Predmet.ProtuStrankaListFormatedWithAdressOIB>
  <DomainObject.Predmet.ProtuStrankaListNazivFormated>
    <izvorni_sadrzaj>
      <item>ONE BEAT jednostavno društvo s ograničenom odgovornošću za usluge</item>
    </izvorni_sadrzaj>
    <derivirana_varijabla naziv="DomainObject.Predmet.ProtuStrankaListNazivFormated_1">
      <item>ONE BEAT jednostavno društvo s ograničenom odgovornošću za usluge</item>
    </derivirana_varijabla>
  </DomainObject.Predmet.ProtuStrankaListNazivFormated>
  <DomainObject.Predmet.ProtuStrankaListNazivFormatedOIB>
    <izvorni_sadrzaj>
      <item>ONE BEAT jednostavno društvo s ograničenom odgovornošću za usluge, OIB 41995593041</item>
    </izvorni_sadrzaj>
    <derivirana_varijabla naziv="DomainObject.Predmet.ProtuStrankaListNazivFormatedOIB_1">
      <item>ONE BEAT jednostavno društvo s ograničenom odgovornošću za usluge, OIB 41995593041</item>
    </derivirana_varijabla>
  </DomainObject.Predmet.ProtuStrankaListNazivFormatedOIB>
  <DomainObject.Predmet.OstaliListFormated>
    <izvorni_sadrzaj>
      <item>Dejan Bešir</item>
    </izvorni_sadrzaj>
    <derivirana_varijabla naziv="DomainObject.Predmet.OstaliListFormated_1">
      <item>Dejan Bešir</item>
    </derivirana_varijabla>
  </DomainObject.Predmet.OstaliListFormated>
  <DomainObject.Predmet.OstaliListFormatedOIB>
    <izvorni_sadrzaj>
      <item>Dejan Bešir, OIB 03057394115</item>
    </izvorni_sadrzaj>
    <derivirana_varijabla naziv="DomainObject.Predmet.OstaliListFormatedOIB_1">
      <item>Dejan Bešir, OIB 03057394115</item>
    </derivirana_varijabla>
  </DomainObject.Predmet.OstaliListFormatedOIB>
  <DomainObject.Predmet.OstaliListFormatedWithAdress>
    <izvorni_sadrzaj>
      <item>Dejan Bešir, Psunjska 24, 31000 Osijek</item>
    </izvorni_sadrzaj>
    <derivirana_varijabla naziv="DomainObject.Predmet.OstaliListFormatedWithAdress_1">
      <item>Dejan Bešir, Psunjska 24, 31000 Osijek</item>
    </derivirana_varijabla>
  </DomainObject.Predmet.OstaliListFormatedWithAdress>
  <DomainObject.Predmet.OstaliListFormatedWithAdressOIB>
    <izvorni_sadrzaj>
      <item>Dejan Bešir, OIB 03057394115, Psunjska 24, 31000 Osijek</item>
    </izvorni_sadrzaj>
    <derivirana_varijabla naziv="DomainObject.Predmet.OstaliListFormatedWithAdressOIB_1">
      <item>Dejan Bešir, OIB 03057394115, Psunjska 24, 31000 Osijek</item>
    </derivirana_varijabla>
  </DomainObject.Predmet.OstaliListFormatedWithAdressOIB>
  <DomainObject.Predmet.OstaliListNazivFormated>
    <izvorni_sadrzaj>
      <item>Dejan Bešir</item>
    </izvorni_sadrzaj>
    <derivirana_varijabla naziv="DomainObject.Predmet.OstaliListNazivFormated_1">
      <item>Dejan Bešir</item>
    </derivirana_varijabla>
  </DomainObject.Predmet.OstaliListNazivFormated>
  <DomainObject.Predmet.OstaliListNazivFormatedOIB>
    <izvorni_sadrzaj>
      <item>Dejan Bešir, OIB 03057394115</item>
    </izvorni_sadrzaj>
    <derivirana_varijabla naziv="DomainObject.Predmet.OstaliListNazivFormatedOIB_1">
      <item>Dejan Bešir, OIB 03057394115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ONE BEAT jednostavno društvo s ograničenom odgovornošću za usluge</izvorni_sadrzaj>
    <derivirana_varijabla naziv="DomainObject.Predmet.ProtustrankaIDrugi_1">ONE BEAT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ONE BEAT jednostavno društvo s ograničenom odgovornošću za usluge, OIB 41995593041, Šamačka 9, 31000 Osijek</izvorni_sadrzaj>
    <derivirana_varijabla naziv="DomainObject.Predmet.ProtustrankaIDrugiAdressOIB_1">ONE BEAT jednostavno društvo s ograničenom odgovornošću za usluge, OIB 41995593041, Šamačka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ONE BEAT jednostavno društvo s ograničenom odgovornošću za usluge</item>
      <item>Dejan Bešir</item>
    </izvorni_sadrzaj>
    <derivirana_varijabla naziv="DomainObject.Predmet.SudioniciListNaziv_1">
      <item>FINA RC OSIJEK</item>
      <item>ONE BEAT jednostavno društvo s ograničenom odgovornošću za usluge</item>
      <item>Dejan Bešir</item>
    </derivirana_varijabla>
  </DomainObject.Predmet.SudioniciListNaziv>
  <DomainObject.Predmet.SudioniciListAdressOIB>
    <izvorni_sadrzaj>
      <item>FINA RC OSIJEK, OIB 85821130368</item>
      <item>ONE BEAT jednostavno društvo s ograničenom odgovornošću za usluge, OIB 41995593041, Šamačka 9,31000 Osijek</item>
      <item>Dejan Bešir, OIB 03057394115, Psunjska 24,31000 Osijek</item>
    </izvorni_sadrzaj>
    <derivirana_varijabla naziv="DomainObject.Predmet.SudioniciListAdressOIB_1">
      <item>FINA RC OSIJEK, OIB 85821130368</item>
      <item>ONE BEAT jednostavno društvo s ograničenom odgovornošću za usluge, OIB 41995593041, Šamačka 9,31000 Osijek</item>
      <item>Dejan Bešir, OIB 03057394115, Psunjska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41995593041</item>
      <item>, OIB 03057394115</item>
    </izvorni_sadrzaj>
    <derivirana_varijabla naziv="DomainObject.Predmet.SudioniciListNazivOIB_1">
      <item>, OIB 85821130368</item>
      <item>, OIB 41995593041</item>
      <item>, OIB 03057394115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96840-B0AF-4896-BA86-3C3602B0E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518</properties:Words>
  <properties:Characters>2786</properties:Characters>
  <properties:Lines>98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2017-12-18T08:14:00Z</dcterms:created>
  <dc:creator>Korisnik</dc:creator>
  <cp:lastModifiedBy>Marija Galić</cp:lastModifiedBy>
  <cp:lastPrinted>2017-12-18T09:09:00Z</cp:lastPrinted>
  <dcterms:modified xmlns:xsi="http://www.w3.org/2001/XMLSchema-instance" xsi:type="dcterms:W3CDTF">2017-12-18T09:12:00Z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