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9cc7" w14:paraId="d569cc7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FD19B3">
        <w:rPr>
          <w:bCs/>
        </w:rPr>
        <w:t>283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FD19B3">
        <w:t xml:space="preserve">CAUTELA d.o.o., Zadar, Stjepana </w:t>
      </w:r>
      <w:proofErr w:type="spellStart"/>
      <w:r w:rsidR="00FD19B3">
        <w:t>Ivšića</w:t>
      </w:r>
      <w:proofErr w:type="spellEnd"/>
      <w:r w:rsidR="00FD19B3">
        <w:t xml:space="preserve"> 4, OIB: 41098807578</w:t>
      </w:r>
      <w:r w:rsidR="00C947ED">
        <w:t xml:space="preserve">, povodom zahtjeva Financijske agencije, Regionalnog centra Split, Podružnice Zadar, Ivana Danila 4, OIB: 85821130368 od </w:t>
      </w:r>
      <w:r w:rsidR="00FD19B3">
        <w:t>15</w:t>
      </w:r>
      <w:r w:rsidR="00A57491">
        <w:t xml:space="preserve">. </w:t>
      </w:r>
      <w:r w:rsidR="00FD19B3">
        <w:t>kolovoza</w:t>
      </w:r>
      <w:r w:rsidR="00757DF3">
        <w:t xml:space="preserve"> 2018</w:t>
      </w:r>
      <w:r w:rsidR="00C947ED">
        <w:t xml:space="preserve">., </w:t>
      </w:r>
      <w:r w:rsidR="00994F76">
        <w:t>30</w:t>
      </w:r>
      <w:r w:rsidR="00572FB9">
        <w:t xml:space="preserve">. </w:t>
      </w:r>
      <w:r w:rsidR="00CA1811">
        <w:t>kolovoza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FD19B3">
        <w:t xml:space="preserve">CAUTELA d.o.o., Zadar, Stjepana </w:t>
      </w:r>
      <w:proofErr w:type="spellStart"/>
      <w:r w:rsidR="00FD19B3">
        <w:t>Ivšića</w:t>
      </w:r>
      <w:proofErr w:type="spellEnd"/>
      <w:r w:rsidR="00FD19B3">
        <w:t xml:space="preserve"> 4, OIB: 41098807578</w:t>
      </w:r>
      <w:r w:rsidR="00A57491">
        <w:t>,</w:t>
      </w:r>
      <w:r>
        <w:t xml:space="preserve"> na temelju neizvršenih osnova za plaćanje iznosi </w:t>
      </w:r>
      <w:r w:rsidR="00FD19B3">
        <w:t>9.972.509,45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FD19B3">
        <w:rPr>
          <w:color w:themeColor="text1" w:val="000000"/>
        </w:rPr>
        <w:t xml:space="preserve">Mate </w:t>
      </w:r>
      <w:proofErr w:type="spellStart"/>
      <w:r w:rsidR="00FD19B3">
        <w:rPr>
          <w:color w:themeColor="text1" w:val="000000"/>
        </w:rPr>
        <w:t>Ivković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994F76">
        <w:t>30</w:t>
      </w:r>
      <w:r w:rsidR="00572FB9">
        <w:t xml:space="preserve">. </w:t>
      </w:r>
      <w:r w:rsidR="00CA1811">
        <w:t>kolovoza</w:t>
      </w:r>
      <w:r>
        <w:t xml:space="preserve"> 2018.</w:t>
      </w:r>
    </w:p>
    <w:p w:rsidRDefault="006E3223" w:rsidP="006E3223" w:rsidR="006E3223"/>
    <w:p w:rsidRDefault="00AE79BD" w:rsidP="00746BD2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 w:rsidR="00556B6E">
        <w:tab/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AE79BD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 w:rsidR="00556B6E">
        <w:tab/>
        <w:t xml:space="preserve">        </w:t>
      </w:r>
      <w:r>
        <w:t xml:space="preserve">     </w:t>
      </w:r>
      <w:r w:rsidR="00556B6E">
        <w:t xml:space="preserve"> </w:t>
      </w:r>
      <w:r w:rsidR="006E3223">
        <w:t>Anamarija Kovačić Milković</w:t>
      </w:r>
      <w:r>
        <w:t>, v.r.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FD19B3">
      <w:rPr>
        <w:bCs/>
      </w:rPr>
      <w:t>283</w:t>
    </w:r>
    <w:r w:rsidR="00994F76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17605E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6077A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83EAA"/>
    <w:rsid w:val="00985F15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AE79BD"/>
    <w:rsid w:val="00B17EFE"/>
    <w:rsid w:val="00B93D8D"/>
    <w:rsid w:val="00BD1275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E13686"/>
    <w:rsid w:val="00E8100C"/>
    <w:rsid w:val="00F81FA4"/>
    <w:rsid w:val="00F87045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7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07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07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07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0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7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07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07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07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2018.</izvorni_sadrzaj>
    <derivirana_varijabla naziv="DomainObject.Predmet.DatumOsnivanja_1">10.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St-200/18-riješen; 
St-272/18 u rješavanju</izvorni_sadrzaj>
    <derivirana_varijabla naziv="DomainObject.Predmet.PrimjedbaSuca_1">Veza: St-200/18-riješen; 
St-272/18 u rješavanju</derivirana_varijabla>
  </DomainObject.Predmet.PrimjedbaSuca>
  <DomainObject.Predmet.ProtustrankaFormated>
    <izvorni_sadrzaj>  CAUTELA društvo s ograničenom odgovornošću za graditeljstvo, trgovinu, turizam i usluge</izvorni_sadrzaj>
    <derivirana_varijabla naziv="DomainObject.Predmet.ProtustrankaFormated_1">  CAUTELA društvo s ograničenom odgovornošću za graditeljstvo, trgovinu, turizam i usluge</derivirana_varijabla>
  </DomainObject.Predmet.ProtustrankaFormated>
  <DomainObject.Predmet.ProtustrankaFormatedOIB>
    <izvorni_sadrzaj>  CAUTELA društvo s ograničenom odgovornošću za graditeljstvo, trgovinu, turizam i usluge, OIB 41098807578</izvorni_sadrzaj>
    <derivirana_varijabla naziv="DomainObject.Predmet.ProtustrankaFormatedOIB_1">  CAUTELA društvo s ograničenom odgovornošću za graditeljstvo, trgovinu, turizam i usluge, OIB 41098807578</derivirana_varijabla>
  </DomainObject.Predmet.ProtustrankaFormatedOIB>
  <DomainObject.Predmet.ProtustrankaFormatedWithAdress>
    <izvorni_sadrzaj> CAUTELA društvo s ograničenom odgovornošću za graditeljstvo, trgovinu, turizam i usluge, Stjepana Ivšića 4, 23000 Zadar</izvorni_sadrzaj>
    <derivirana_varijabla naziv="DomainObject.Predmet.ProtustrankaFormatedWithAdress_1"> CAUTELA društvo s ograničenom odgovornošću za graditeljstvo, trgovinu, turizam i usluge, Stjepana Ivšića 4, 23000 Zadar</derivirana_varijabla>
  </DomainObject.Predmet.ProtustrankaFormatedWithAdress>
  <DomainObject.Predmet.ProtustrankaFormatedWithAdressOIB>
    <izvorni_sadrzaj> CAUTELA društvo s ograničenom odgovornošću za graditeljstvo, trgovinu, turizam i usluge, OIB 41098807578, Stjepana Ivšića 4, 23000 Zadar</izvorni_sadrzaj>
    <derivirana_varijabla naziv="DomainObject.Predmet.ProtustrankaFormatedWithAdressOIB_1"> CAUTELA društvo s ograničenom odgovornošću za graditeljstvo, trgovinu, turizam i usluge, OIB 41098807578, Stjepana Ivšića 4, 23000 Zadar</derivirana_varijabla>
  </DomainObject.Predmet.ProtustrankaFormatedWithAdressOIB>
  <DomainObject.Predmet.ProtustrankaWithAdress>
    <izvorni_sadrzaj>CAUTELA društvo s ograničenom odgovornošću za graditeljstvo, trgovinu, turizam i usluge Stjepana Ivšića 4, 23000 Zadar</izvorni_sadrzaj>
    <derivirana_varijabla naziv="DomainObject.Predmet.ProtustrankaWithAdress_1">CAUTELA društvo s ograničenom odgovornošću za graditeljstvo, trgovinu, turizam i usluge Stjepana Ivšića 4, 23000 Zadar</derivirana_varijabla>
  </DomainObject.Predmet.ProtustrankaWithAdress>
  <DomainObject.Predmet.ProtustrankaWithAdressOIB>
    <izvorni_sadrzaj>CAUTELA društvo s ograničenom odgovornošću za graditeljstvo, trgovinu, turizam i usluge, OIB 41098807578, Stjepana Ivšića 4, 23000 Zadar</izvorni_sadrzaj>
    <derivirana_varijabla naziv="DomainObject.Predmet.ProtustrankaWithAdressOIB_1">CAUTELA društvo s ograničenom odgovornošću za graditeljstvo, trgovinu, turizam i usluge, OIB 41098807578, Stjepana Ivšića 4, 23000 Zadar</derivirana_varijabla>
  </DomainObject.Predmet.ProtustrankaWithAdressOIB>
  <DomainObject.Predmet.ProtustrankaNazivFormated>
    <izvorni_sadrzaj>CAUTELA društvo s ograničenom odgovornošću za graditeljstvo, trgovinu, turizam i usluge</izvorni_sadrzaj>
    <derivirana_varijabla naziv="DomainObject.Predmet.ProtustrankaNazivFormated_1">CAUTELA društvo s ograničenom odgovornošću za graditeljstvo, trgovinu, turizam i usluge</derivirana_varijabla>
  </DomainObject.Predmet.ProtustrankaNazivFormated>
  <DomainObject.Predmet.ProtustrankaNazivFormatedOIB>
    <izvorni_sadrzaj>CAUTELA društvo s ograničenom odgovornošću za graditeljstvo, trgovinu, turizam i usluge, OIB 41098807578</izvorni_sadrzaj>
    <derivirana_varijabla naziv="DomainObject.Predmet.ProtustrankaNazivFormatedOIB_1">CAUTELA društvo s ograničenom odgovornošću za graditeljstvo, trgovinu, turizam i usluge, OIB 41098807578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CAUTELA društvo s ograničenom odgovornošću za graditeljstvo, trgovinu, turizam i usluge</item>
    </izvorni_sadrzaj>
    <derivirana_varijabla naziv="DomainObject.Predmet.ProtuStrankaListFormated_1">
      <item>CAUTELA društvo s ograničenom odgovornošću za graditeljstvo, trgovinu, turizam i usluge</item>
    </derivirana_varijabla>
  </DomainObject.Predmet.ProtuStrankaListFormated>
  <DomainObject.Predmet.ProtuStrankaListFormatedOIB>
    <izvorni_sadrzaj>
      <item>CAUTELA društvo s ograničenom odgovornošću za graditeljstvo, trgovinu, turizam i usluge, OIB 41098807578</item>
    </izvorni_sadrzaj>
    <derivirana_varijabla naziv="DomainObject.Predmet.ProtuStrankaListFormatedOIB_1">
      <item>CAUTELA društvo s ograničenom odgovornošću za graditeljstvo, trgovinu, turizam i usluge, OIB 41098807578</item>
    </derivirana_varijabla>
  </DomainObject.Predmet.ProtuStrankaListFormatedOIB>
  <DomainObject.Predmet.ProtuStrankaListFormatedWithAdress>
    <izvorni_sadrzaj>
      <item>CAUTELA društvo s ograničenom odgovornošću za graditeljstvo, trgovinu, turizam i usluge, Stjepana Ivšića 4, 23000 Zadar</item>
    </izvorni_sadrzaj>
    <derivirana_varijabla naziv="DomainObject.Predmet.ProtuStrankaListFormatedWithAdress_1">
      <item>CAUTELA društvo s ograničenom odgovornošću za graditeljstvo, trgovinu, turizam i usluge, Stjepana Ivšića 4, 23000 Zadar</item>
    </derivirana_varijabla>
  </DomainObject.Predmet.ProtuStrankaListFormatedWithAdress>
  <DomainObject.Predmet.ProtuStrankaListFormatedWithAdressOIB>
    <izvorni_sadrzaj>
      <item>CAUTELA društvo s ograničenom odgovornošću za graditeljstvo, trgovinu, turizam i usluge, OIB 41098807578, Stjepana Ivšića 4, 23000 Zadar</item>
    </izvorni_sadrzaj>
    <derivirana_varijabla naziv="DomainObject.Predmet.ProtuStrankaListFormatedWithAdressOIB_1">
      <item>CAUTELA društvo s ograničenom odgovornošću za graditeljstvo, trgovinu, turizam i usluge, OIB 41098807578, Stjepana Ivšića 4, 23000 Zadar</item>
    </derivirana_varijabla>
  </DomainObject.Predmet.ProtuStrankaListFormatedWithAdressOIB>
  <DomainObject.Predmet.ProtuStrankaListNazivFormated>
    <izvorni_sadrzaj>
      <item>CAUTELA društvo s ograničenom odgovornošću za graditeljstvo, trgovinu, turizam i usluge</item>
    </izvorni_sadrzaj>
    <derivirana_varijabla naziv="DomainObject.Predmet.ProtuStrankaListNazivFormated_1">
      <item>CAUTELA društvo s ograničenom odgovornošću za graditeljstvo, trgovinu, turizam i usluge</item>
    </derivirana_varijabla>
  </DomainObject.Predmet.ProtuStrankaListNazivFormated>
  <DomainObject.Predmet.ProtuStrankaListNazivFormatedOIB>
    <izvorni_sadrzaj>
      <item>CAUTELA društvo s ograničenom odgovornošću za graditeljstvo, trgovinu, turizam i usluge, OIB 41098807578</item>
    </izvorni_sadrzaj>
    <derivirana_varijabla naziv="DomainObject.Predmet.ProtuStrankaListNazivFormatedOIB_1">
      <item>CAUTELA društvo s ograničenom odgovornošću za graditeljstvo, trgovinu, turizam i usluge, OIB 41098807578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CAUTELA društvo s ograničenom odgovornošću za graditeljstvo, trgovinu, turizam i usluge</izvorni_sadrzaj>
    <derivirana_varijabla naziv="DomainObject.Predmet.ProtustrankaIDrugi_1">CAUTELA društvo s ograničenom odgovornošću za graditeljstvo, trgovinu, turizam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CAUTELA društvo s ograničenom odgovornošću za graditeljstvo, trgovinu, turizam i usluge, OIB 41098807578, Stjepana Ivšića 4, 23000 Zadar</izvorni_sadrzaj>
    <derivirana_varijabla naziv="DomainObject.Predmet.ProtustrankaIDrugiAdressOIB_1">CAUTELA društvo s ograničenom odgovornošću za graditeljstvo, trgovinu, turizam i usluge, OIB 41098807578, Stjepana Ivšića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CAUTELA društvo s ograničenom odgovornošću za graditeljstvo, trgovinu, turizam i usluge</item>
    </izvorni_sadrzaj>
    <derivirana_varijabla naziv="DomainObject.Predmet.SudioniciListNaziv_1">
      <item>FINA</item>
      <item>CAUTELA društvo s ograničenom odgovornošću za graditeljstvo, trgovinu, turizam i usluge</item>
    </derivirana_varijabla>
  </DomainObject.Predmet.SudioniciListNaziv>
  <DomainObject.Predmet.SudioniciListAdressOIB>
    <izvorni_sadrzaj>
      <item>FINA, OIB 85821130368, Ivana Danila 4,23000 Zadar</item>
      <item>CAUTELA društvo s ograničenom odgovornošću za graditeljstvo, trgovinu, turizam i usluge, OIB 41098807578, Stjepana Ivšića 4,23000 Zadar</item>
    </izvorni_sadrzaj>
    <derivirana_varijabla naziv="DomainObject.Predmet.SudioniciListAdressOIB_1">
      <item>FINA, OIB 85821130368, Ivana Danila 4,23000 Zadar</item>
      <item>CAUTELA društvo s ograničenom odgovornošću za graditeljstvo, trgovinu, turizam i usluge, OIB 41098807578, Stjepana Ivšića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41098807578</item>
    </izvorni_sadrzaj>
    <derivirana_varijabla naziv="DomainObject.Predmet.SudioniciListNazivOIB_1">
      <item>, OIB 85821130368</item>
      <item>, OIB 41098807578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2036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2018-08-30T07:29:00Z</dcterms:created>
  <dc:creator>mklismanic</dc:creator>
  <cp:lastModifiedBy>Anita Ivandić</cp:lastModifiedBy>
  <cp:lastPrinted>2018-08-23T11:37:00Z</cp:lastPrinted>
  <dcterms:modified xmlns:xsi="http://www.w3.org/2001/XMLSchema-instance" xsi:type="dcterms:W3CDTF">2018-08-30T11:15:00Z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