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86cb" w14:paraId="41b86cb" w:rsidRDefault="00281BC7" w:rsidP="00EF7C9A" w:rsidR="00281BC7" w:rsidRPr="008B337C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8B337C">
      <w:pPr>
        <w:rPr>
          <w:b/>
        </w:rPr>
      </w:pPr>
    </w:p>
    <w:p w:rsidRDefault="00281BC7" w:rsidP="00281BC7" w:rsidR="00281BC7" w:rsidRPr="008B337C">
      <w:pPr>
        <w:rPr>
          <w:b/>
        </w:rPr>
      </w:pPr>
    </w:p>
    <w:p w:rsidRDefault="00E022E9" w:rsidP="00281BC7" w:rsidR="00E022E9" w:rsidRPr="008B337C">
      <w:pPr>
        <w:rPr>
          <w:b/>
          <w:bCs/>
        </w:rPr>
      </w:pPr>
    </w:p>
    <w:p w:rsidRDefault="00281BC7" w:rsidP="00281BC7" w:rsidR="00281BC7" w:rsidRPr="006638E5">
      <w:pPr>
        <w:rPr>
          <w:bCs/>
        </w:rPr>
      </w:pPr>
      <w:r w:rsidRPr="006638E5">
        <w:rPr>
          <w:bCs/>
        </w:rPr>
        <w:t>REPUBLIKA HRVATSKA</w:t>
      </w:r>
    </w:p>
    <w:p w:rsidRDefault="00281BC7" w:rsidP="00281BC7" w:rsidR="00E022E9" w:rsidRPr="006638E5">
      <w:pPr>
        <w:rPr>
          <w:bCs/>
        </w:rPr>
      </w:pPr>
      <w:r w:rsidRPr="006638E5">
        <w:rPr>
          <w:bCs/>
        </w:rPr>
        <w:t>TRGOVAČKI SUD U ZADRU</w:t>
      </w:r>
    </w:p>
    <w:p w:rsidRDefault="00E022E9" w:rsidP="004E7E9B" w:rsidR="00EF7C9A" w:rsidRPr="006638E5">
      <w:r w:rsidRPr="006638E5">
        <w:t>Dr. Franje Tuđmana 35</w:t>
      </w:r>
      <w:r w:rsidR="00281BC7" w:rsidRPr="006638E5">
        <w:tab/>
      </w:r>
    </w:p>
    <w:p w:rsidRDefault="00E022E9" w:rsidP="00281BC7" w:rsidR="00E022E9" w:rsidRPr="006638E5">
      <w:pPr>
        <w:rPr>
          <w:bCs/>
        </w:rPr>
      </w:pPr>
    </w:p>
    <w:p w:rsidRDefault="00EF7C9A" w:rsidP="00EF7C9A" w:rsidR="00EF7C9A" w:rsidRPr="006638E5">
      <w:pPr>
        <w:jc w:val="center"/>
        <w:rPr>
          <w:bCs/>
        </w:rPr>
      </w:pPr>
      <w:r w:rsidRPr="006638E5">
        <w:rPr>
          <w:bCs/>
        </w:rPr>
        <w:t>R E P U B L I K A   H R V A T S K A</w:t>
      </w:r>
    </w:p>
    <w:p w:rsidRDefault="00281BC7" w:rsidP="00281BC7" w:rsidR="00281BC7" w:rsidRPr="006638E5">
      <w:pPr>
        <w:rPr>
          <w:bCs/>
        </w:rPr>
      </w:pPr>
      <w:r w:rsidRPr="006638E5">
        <w:rPr>
          <w:bCs/>
        </w:rPr>
        <w:tab/>
      </w:r>
      <w:r w:rsidRPr="006638E5">
        <w:rPr>
          <w:bCs/>
        </w:rPr>
        <w:tab/>
      </w:r>
      <w:r w:rsidRPr="006638E5">
        <w:rPr>
          <w:bCs/>
        </w:rPr>
        <w:tab/>
      </w:r>
      <w:r w:rsidRPr="006638E5">
        <w:rPr>
          <w:bCs/>
        </w:rPr>
        <w:tab/>
      </w:r>
      <w:r w:rsidRPr="006638E5">
        <w:rPr>
          <w:bCs/>
        </w:rPr>
        <w:tab/>
      </w:r>
    </w:p>
    <w:p w:rsidRDefault="00C04252" w:rsidP="00281BC7" w:rsidR="00C04252" w:rsidRPr="006638E5">
      <w:pPr>
        <w:jc w:val="center"/>
      </w:pPr>
      <w:r w:rsidRPr="006638E5">
        <w:t>Z A K L J U Č A K</w:t>
      </w:r>
    </w:p>
    <w:p w:rsidRDefault="00900D49" w:rsidP="00281BC7" w:rsidR="00900D49" w:rsidRPr="006638E5">
      <w:pPr>
        <w:jc w:val="center"/>
      </w:pPr>
    </w:p>
    <w:p w:rsidRDefault="006638E5" w:rsidP="006638E5" w:rsidR="00C04252" w:rsidRPr="006638E5">
      <w:pPr>
        <w:ind w:firstLine="708"/>
        <w:jc w:val="both"/>
      </w:pPr>
      <w:r w:rsidRPr="006638E5">
        <w:t xml:space="preserve">Trgovački sud u Zadru, po sutkinji Ani Markač, u </w:t>
      </w:r>
      <w:proofErr w:type="spellStart"/>
      <w:r w:rsidRPr="006638E5">
        <w:t>predstečajnom</w:t>
      </w:r>
      <w:proofErr w:type="spellEnd"/>
      <w:r w:rsidRPr="006638E5">
        <w:t xml:space="preserve"> postupku nad dužnikom ŠIBENIK SECURITY d.o.o., Šibenik, </w:t>
      </w:r>
      <w:proofErr w:type="spellStart"/>
      <w:r w:rsidRPr="006638E5">
        <w:t>Mosećka</w:t>
      </w:r>
      <w:proofErr w:type="spellEnd"/>
      <w:r w:rsidRPr="006638E5">
        <w:t xml:space="preserve"> 7, OIB:83718875669, dana 23. studenog 2017., donosi</w:t>
      </w:r>
      <w:r w:rsidR="00900D49" w:rsidRPr="006638E5">
        <w:t xml:space="preserve">,  </w:t>
      </w:r>
    </w:p>
    <w:p w:rsidRDefault="00C04252" w:rsidP="0094137A" w:rsidR="00C04252" w:rsidRPr="006638E5">
      <w:pPr>
        <w:pStyle w:val="Tijeloteksta"/>
        <w:ind w:firstLine="708" w:left="2832"/>
        <w:rPr>
          <w:szCs w:val="24"/>
        </w:rPr>
      </w:pPr>
      <w:r w:rsidRPr="006638E5">
        <w:rPr>
          <w:szCs w:val="24"/>
        </w:rPr>
        <w:t xml:space="preserve">z a k l j u č i o   j e </w:t>
      </w:r>
    </w:p>
    <w:p w:rsidRDefault="00C04252" w:rsidP="00C04252" w:rsidR="00C04252" w:rsidRPr="006638E5">
      <w:pPr>
        <w:pStyle w:val="Tijeloteksta"/>
        <w:ind w:firstLine="708"/>
        <w:jc w:val="center"/>
        <w:rPr>
          <w:b/>
          <w:szCs w:val="24"/>
        </w:rPr>
      </w:pPr>
    </w:p>
    <w:p w:rsidRDefault="008B337C" w:rsidP="008B337C" w:rsidR="008B337C">
      <w:pPr>
        <w:jc w:val="both"/>
        <w:rPr>
          <w:bCs/>
        </w:rPr>
      </w:pPr>
      <w:r w:rsidRPr="006638E5">
        <w:t>I</w:t>
      </w:r>
      <w:r w:rsidRPr="006638E5">
        <w:tab/>
        <w:t xml:space="preserve">Poziva se </w:t>
      </w:r>
      <w:r w:rsidR="006638E5" w:rsidRPr="006638E5">
        <w:t>zastupnica</w:t>
      </w:r>
      <w:r w:rsidR="00900D49" w:rsidRPr="006638E5">
        <w:t xml:space="preserve"> dužnika po zakonu </w:t>
      </w:r>
      <w:r w:rsidR="006638E5" w:rsidRPr="006638E5">
        <w:t xml:space="preserve">Martina </w:t>
      </w:r>
      <w:proofErr w:type="spellStart"/>
      <w:r w:rsidR="006638E5" w:rsidRPr="006638E5">
        <w:t>Lugović</w:t>
      </w:r>
      <w:proofErr w:type="spellEnd"/>
      <w:r w:rsidR="006638E5" w:rsidRPr="006638E5">
        <w:t xml:space="preserve"> iz Šibenika, OIB: 30068190655</w:t>
      </w:r>
      <w:r w:rsidR="00900D49">
        <w:t>,</w:t>
      </w:r>
      <w:r w:rsidR="00360794">
        <w:t xml:space="preserve"> </w:t>
      </w:r>
      <w:r>
        <w:t xml:space="preserve">da </w:t>
      </w:r>
      <w:r w:rsidR="006638E5">
        <w:rPr>
          <w:bCs/>
        </w:rPr>
        <w:t xml:space="preserve">povjereniku Domagoju </w:t>
      </w:r>
      <w:proofErr w:type="spellStart"/>
      <w:r w:rsidR="006638E5">
        <w:rPr>
          <w:bCs/>
        </w:rPr>
        <w:t>Repaču</w:t>
      </w:r>
      <w:proofErr w:type="spellEnd"/>
      <w:r w:rsidR="006638E5">
        <w:rPr>
          <w:bCs/>
        </w:rPr>
        <w:t xml:space="preserve"> iz Zagreba, </w:t>
      </w:r>
      <w:proofErr w:type="spellStart"/>
      <w:r w:rsidR="006638E5">
        <w:rPr>
          <w:bCs/>
        </w:rPr>
        <w:t>Đorđićeva</w:t>
      </w:r>
      <w:proofErr w:type="spellEnd"/>
      <w:r w:rsidR="006638E5">
        <w:rPr>
          <w:bCs/>
        </w:rPr>
        <w:t xml:space="preserve"> 24</w:t>
      </w:r>
      <w:r w:rsidR="00360794">
        <w:rPr>
          <w:bCs/>
        </w:rPr>
        <w:t xml:space="preserve">, </w:t>
      </w:r>
      <w:r w:rsidR="00752EA4">
        <w:rPr>
          <w:bCs/>
        </w:rPr>
        <w:t xml:space="preserve">odmah </w:t>
      </w:r>
      <w:r w:rsidR="009F2F92">
        <w:rPr>
          <w:bCs/>
        </w:rPr>
        <w:t xml:space="preserve">po </w:t>
      </w:r>
      <w:r w:rsidR="00900D49">
        <w:rPr>
          <w:bCs/>
        </w:rPr>
        <w:t>zaprimanju</w:t>
      </w:r>
      <w:r w:rsidR="00752EA4">
        <w:rPr>
          <w:bCs/>
        </w:rPr>
        <w:t xml:space="preserve"> prijepisa ovog zaključka </w:t>
      </w:r>
      <w:r w:rsidR="006638E5">
        <w:rPr>
          <w:bCs/>
        </w:rPr>
        <w:t xml:space="preserve">omogući uvid u </w:t>
      </w:r>
      <w:r w:rsidR="00752EA4">
        <w:rPr>
          <w:bCs/>
        </w:rPr>
        <w:t>cjelokupn</w:t>
      </w:r>
      <w:r w:rsidR="00900D49">
        <w:rPr>
          <w:bCs/>
        </w:rPr>
        <w:t>u</w:t>
      </w:r>
      <w:r w:rsidR="00752EA4">
        <w:rPr>
          <w:bCs/>
        </w:rPr>
        <w:t xml:space="preserve"> poslovnu dokumentaciju dužnika. </w:t>
      </w:r>
    </w:p>
    <w:p w:rsidRDefault="008B337C" w:rsidP="008B337C" w:rsidR="008B337C">
      <w:pPr>
        <w:jc w:val="both"/>
        <w:rPr>
          <w:bCs/>
        </w:rPr>
      </w:pPr>
    </w:p>
    <w:p w:rsidRDefault="008B337C" w:rsidP="008B337C" w:rsidR="008B337C">
      <w:pPr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  <w:t xml:space="preserve">Upozorava se </w:t>
      </w:r>
      <w:r w:rsidR="00900D49">
        <w:t xml:space="preserve">zastupnica dužnika po zakonu </w:t>
      </w:r>
      <w:r w:rsidR="006638E5" w:rsidRPr="006638E5">
        <w:t xml:space="preserve">Martina </w:t>
      </w:r>
      <w:proofErr w:type="spellStart"/>
      <w:r w:rsidR="006638E5" w:rsidRPr="006638E5">
        <w:t>Lugović</w:t>
      </w:r>
      <w:proofErr w:type="spellEnd"/>
      <w:r w:rsidR="006638E5" w:rsidRPr="006638E5">
        <w:t xml:space="preserve"> iz Šibenika</w:t>
      </w:r>
      <w:r w:rsidR="00900D49">
        <w:t xml:space="preserve">, </w:t>
      </w:r>
      <w:r>
        <w:rPr>
          <w:bCs/>
        </w:rPr>
        <w:t xml:space="preserve">da ukoliko ne postupi po točki I. ovog zaključka da će se kazniti novčanom kaznom do 10.000,00 kn, sukladno odredbi čl. 178. st. 2. Stečajnog zakona. </w:t>
      </w:r>
    </w:p>
    <w:p w:rsidRDefault="00901D99" w:rsidP="00901D99" w:rsidR="00901D99" w:rsidRPr="008B337C">
      <w:pPr>
        <w:jc w:val="both"/>
      </w:pPr>
    </w:p>
    <w:p w:rsidRDefault="008F3AD6" w:rsidP="005E7AE1" w:rsidR="008F03DE" w:rsidRPr="008B337C">
      <w:pPr>
        <w:jc w:val="center"/>
      </w:pPr>
      <w:r w:rsidRPr="008B337C">
        <w:t>U Zadru</w:t>
      </w:r>
      <w:r w:rsidR="00901D99" w:rsidRPr="008B337C">
        <w:t xml:space="preserve"> </w:t>
      </w:r>
      <w:r w:rsidR="006638E5">
        <w:t>23. studenog</w:t>
      </w:r>
      <w:r w:rsidR="00360794">
        <w:t xml:space="preserve"> </w:t>
      </w:r>
      <w:r w:rsidR="00255413">
        <w:t>2017</w:t>
      </w:r>
      <w:r w:rsidR="004E7E9B" w:rsidRPr="008B337C">
        <w:t xml:space="preserve">. </w:t>
      </w:r>
    </w:p>
    <w:p w:rsidRDefault="0055636D" w:rsidP="0055636D" w:rsidR="0055636D" w:rsidRPr="008B337C">
      <w:pPr>
        <w:jc w:val="both"/>
      </w:pPr>
    </w:p>
    <w:p w:rsidRDefault="005E7AE1" w:rsidP="006D77E9" w:rsidR="005E7AE1" w:rsidRPr="008B337C"/>
    <w:p w:rsidRDefault="006B79E4" w:rsidP="006B79E4" w:rsidR="004E7E9B" w:rsidRPr="008B337C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4E7E9B" w:rsidRPr="008B337C">
        <w:t>Sutkinja</w:t>
      </w:r>
    </w:p>
    <w:p w:rsidRDefault="006B79E4" w:rsidP="006B79E4" w:rsidR="00752EA4">
      <w:r>
        <w:t xml:space="preserve">Martina Kalmeta </w:t>
      </w:r>
      <w:r w:rsidR="00360794">
        <w:tab/>
      </w:r>
      <w:r w:rsidR="00360794">
        <w:tab/>
      </w:r>
      <w:r w:rsidR="00360794">
        <w:tab/>
      </w:r>
      <w:r w:rsidR="00360794">
        <w:tab/>
      </w:r>
      <w:r w:rsidR="00360794">
        <w:tab/>
      </w:r>
      <w:r w:rsidR="00360794">
        <w:tab/>
      </w:r>
      <w:r w:rsidR="00360794">
        <w:tab/>
      </w:r>
      <w:r w:rsidR="00360794">
        <w:tab/>
        <w:t xml:space="preserve">    </w:t>
      </w:r>
      <w:r w:rsidR="00752EA4">
        <w:t xml:space="preserve"> </w:t>
      </w:r>
      <w:r w:rsidR="004E7E9B" w:rsidRPr="008B337C">
        <w:t>Ana Markač</w:t>
      </w:r>
      <w:r>
        <w:t>, v.r.</w:t>
      </w:r>
    </w:p>
    <w:p w:rsidRDefault="006638E5" w:rsidP="006638E5" w:rsidR="006638E5">
      <w:pPr>
        <w:jc w:val="right"/>
      </w:pPr>
    </w:p>
    <w:p w:rsidRDefault="006B79E4" w:rsidP="008F03DE" w:rsidR="006B79E4"/>
    <w:p w:rsidRDefault="006B79E4" w:rsidP="008F03DE" w:rsidR="006B79E4"/>
    <w:p w:rsidRDefault="008F3AD6" w:rsidP="008F03DE" w:rsidR="008F3AD6" w:rsidRPr="008B337C">
      <w:r w:rsidRPr="008B337C">
        <w:t>POUKA O PRAVNOM LIJEKU</w:t>
      </w:r>
    </w:p>
    <w:p w:rsidRDefault="008F3AD6" w:rsidP="00C04252" w:rsidR="008F3AD6" w:rsidRPr="008B337C">
      <w:r w:rsidRPr="008B337C">
        <w:t xml:space="preserve">Protiv ovog </w:t>
      </w:r>
      <w:r w:rsidR="00C04252" w:rsidRPr="008B337C">
        <w:t xml:space="preserve">zaključka </w:t>
      </w:r>
      <w:r w:rsidR="00E235B4" w:rsidRPr="008B337C">
        <w:t>žalba nije dopuštena.</w:t>
      </w:r>
    </w:p>
    <w:p w:rsidRDefault="00C04252" w:rsidP="008F3AD6" w:rsidR="00C04252" w:rsidRPr="008B337C"/>
    <w:p w:rsidRDefault="00B65045" w:rsidP="008F3AD6" w:rsidR="00B65045" w:rsidRPr="008B337C"/>
    <w:p w:rsidRDefault="008F3AD6" w:rsidP="005E7AE1" w:rsidR="008F3AD6">
      <w:r w:rsidRPr="008B337C">
        <w:t xml:space="preserve"> Dostaviti: </w:t>
      </w:r>
    </w:p>
    <w:p w:rsidRDefault="00900D49" w:rsidP="008B337C" w:rsidR="008B337C" w:rsidRPr="008B337C">
      <w:pPr>
        <w:pStyle w:val="Odlomakpopisa"/>
        <w:numPr>
          <w:ilvl w:val="0"/>
          <w:numId w:val="1"/>
        </w:numPr>
      </w:pPr>
      <w:r>
        <w:t xml:space="preserve">zastupnici dužnika po zakonu </w:t>
      </w:r>
      <w:r w:rsidR="006638E5">
        <w:t xml:space="preserve">Martini </w:t>
      </w:r>
      <w:proofErr w:type="spellStart"/>
      <w:r w:rsidR="006638E5">
        <w:t>Lugović</w:t>
      </w:r>
      <w:proofErr w:type="spellEnd"/>
      <w:r w:rsidR="006638E5">
        <w:t xml:space="preserve"> iz Šibenika, </w:t>
      </w:r>
      <w:proofErr w:type="spellStart"/>
      <w:r w:rsidR="006638E5">
        <w:t>Mosećka</w:t>
      </w:r>
      <w:proofErr w:type="spellEnd"/>
      <w:r w:rsidR="006638E5">
        <w:t xml:space="preserve"> 7,</w:t>
      </w:r>
    </w:p>
    <w:p w:rsidRDefault="006638E5" w:rsidP="009068CC" w:rsidR="006638E5">
      <w:pPr>
        <w:numPr>
          <w:ilvl w:val="0"/>
          <w:numId w:val="1"/>
        </w:numPr>
      </w:pPr>
      <w:r>
        <w:rPr>
          <w:bCs/>
        </w:rPr>
        <w:t xml:space="preserve">povjereniku Domagoju </w:t>
      </w:r>
      <w:proofErr w:type="spellStart"/>
      <w:r>
        <w:rPr>
          <w:bCs/>
        </w:rPr>
        <w:t>Repaču</w:t>
      </w:r>
      <w:proofErr w:type="spellEnd"/>
      <w:r>
        <w:rPr>
          <w:bCs/>
        </w:rPr>
        <w:t xml:space="preserve"> iz Zagreba putem e-mail,</w:t>
      </w:r>
      <w:r>
        <w:t xml:space="preserve"> </w:t>
      </w:r>
    </w:p>
    <w:p w:rsidRDefault="008B337C" w:rsidP="009068CC" w:rsidR="008B337C" w:rsidRPr="008B337C">
      <w:pPr>
        <w:numPr>
          <w:ilvl w:val="0"/>
          <w:numId w:val="1"/>
        </w:numPr>
      </w:pPr>
      <w:r>
        <w:t xml:space="preserve">e-Oglasna ploča </w:t>
      </w:r>
      <w:r w:rsidR="00255413">
        <w:t>sudova</w:t>
      </w:r>
      <w:r w:rsidR="00360794">
        <w:t>,</w:t>
      </w:r>
    </w:p>
    <w:p w:rsidRDefault="008F3AD6" w:rsidP="009068CC" w:rsidR="00842CEB" w:rsidRPr="008B337C">
      <w:pPr>
        <w:numPr>
          <w:ilvl w:val="0"/>
          <w:numId w:val="1"/>
        </w:numPr>
      </w:pPr>
      <w:r w:rsidRPr="008B337C">
        <w:t>u spis</w:t>
      </w:r>
      <w:r w:rsidR="00360794">
        <w:t xml:space="preserve">. </w:t>
      </w:r>
      <w:r w:rsidRPr="008B337C">
        <w:t xml:space="preserve">      </w:t>
      </w:r>
    </w:p>
    <w:p w:rsidRDefault="008B337C" w:rsidP="00D16430" w:rsidR="008B337C" w:rsidRPr="008B337C">
      <w:pPr>
        <w:ind w:left="360"/>
      </w:pPr>
    </w:p>
    <w:sectPr w:rsidSect="009C0FF2" w:rsidR="008B337C" w:rsidRPr="008B337C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2C3359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6638E5">
      <w:t>312/2017-35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C1954"/>
    <w:rsid w:val="0013102B"/>
    <w:rsid w:val="001840A0"/>
    <w:rsid w:val="001A363B"/>
    <w:rsid w:val="001C347E"/>
    <w:rsid w:val="0020672D"/>
    <w:rsid w:val="00243782"/>
    <w:rsid w:val="00255413"/>
    <w:rsid w:val="00281BC7"/>
    <w:rsid w:val="002C3359"/>
    <w:rsid w:val="003024D4"/>
    <w:rsid w:val="00323F63"/>
    <w:rsid w:val="00342BE6"/>
    <w:rsid w:val="00360794"/>
    <w:rsid w:val="003C6DA5"/>
    <w:rsid w:val="00426ECA"/>
    <w:rsid w:val="00453E80"/>
    <w:rsid w:val="004676BD"/>
    <w:rsid w:val="00474A81"/>
    <w:rsid w:val="004A4B76"/>
    <w:rsid w:val="004B768C"/>
    <w:rsid w:val="004C5C40"/>
    <w:rsid w:val="004E7E9B"/>
    <w:rsid w:val="004F1515"/>
    <w:rsid w:val="00515656"/>
    <w:rsid w:val="0055636D"/>
    <w:rsid w:val="005E7AE1"/>
    <w:rsid w:val="006638E5"/>
    <w:rsid w:val="00665069"/>
    <w:rsid w:val="006A6847"/>
    <w:rsid w:val="006B0580"/>
    <w:rsid w:val="006B79E4"/>
    <w:rsid w:val="006D77E9"/>
    <w:rsid w:val="006E5E65"/>
    <w:rsid w:val="007002A2"/>
    <w:rsid w:val="0074396A"/>
    <w:rsid w:val="00752EA4"/>
    <w:rsid w:val="00766A92"/>
    <w:rsid w:val="007B6657"/>
    <w:rsid w:val="007C75BF"/>
    <w:rsid w:val="007F26FC"/>
    <w:rsid w:val="00842CEB"/>
    <w:rsid w:val="008B337C"/>
    <w:rsid w:val="008F03DE"/>
    <w:rsid w:val="008F3AD6"/>
    <w:rsid w:val="00900D49"/>
    <w:rsid w:val="00901D99"/>
    <w:rsid w:val="009068CC"/>
    <w:rsid w:val="0094137A"/>
    <w:rsid w:val="009B4456"/>
    <w:rsid w:val="009C0FF2"/>
    <w:rsid w:val="009D7950"/>
    <w:rsid w:val="009F2F92"/>
    <w:rsid w:val="009F62F2"/>
    <w:rsid w:val="00A5292A"/>
    <w:rsid w:val="00B310F0"/>
    <w:rsid w:val="00B65045"/>
    <w:rsid w:val="00BB4F73"/>
    <w:rsid w:val="00BE6E59"/>
    <w:rsid w:val="00C02DE3"/>
    <w:rsid w:val="00C04252"/>
    <w:rsid w:val="00C30170"/>
    <w:rsid w:val="00C85781"/>
    <w:rsid w:val="00C9120F"/>
    <w:rsid w:val="00D16430"/>
    <w:rsid w:val="00E022E9"/>
    <w:rsid w:val="00E235B4"/>
    <w:rsid w:val="00EA3143"/>
    <w:rsid w:val="00EB3FAB"/>
    <w:rsid w:val="00EF7C9A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C3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3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35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3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3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C3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3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35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3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3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696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70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St-312/2017</izvorni_sadrzaj>
    <derivirana_varijabla naziv="DomainObject.Predmet.OznakaBroj_1">St-312/2017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ŠIBENIK  SECURITY  d.o.o.</izvorni_sadrzaj>
    <derivirana_varijabla naziv="DomainObject.Predmet.StrankaFormated_1">  ŠIBENIK  SECURITY  d.o.o.</derivirana_varijabla>
  </DomainObject.Predmet.StrankaFormated>
  <DomainObject.Predmet.StrankaFormatedOIB>
    <izvorni_sadrzaj>  ŠIBENIK  SECURITY  d.o.o., OIB 83718875669</izvorni_sadrzaj>
    <derivirana_varijabla naziv="DomainObject.Predmet.StrankaFormatedOIB_1">  ŠIBENIK  SECURITY  d.o.o., OIB 83718875669</derivirana_varijabla>
  </DomainObject.Predmet.StrankaFormatedOIB>
  <DomainObject.Predmet.StrankaFormatedWithAdress>
    <izvorni_sadrzaj> ŠIBENIK  SECURITY  d.o.o., Mosećka 7, 22000 Šibenik</izvorni_sadrzaj>
    <derivirana_varijabla naziv="DomainObject.Predmet.StrankaFormatedWithAdress_1"> ŠIBENIK  SECURITY  d.o.o., Mosećka 7, 22000 Šibenik</derivirana_varijabla>
  </DomainObject.Predmet.StrankaFormatedWithAdress>
  <DomainObject.Predmet.StrankaFormatedWithAdressOIB>
    <izvorni_sadrzaj> ŠIBENIK  SECURITY  d.o.o., OIB 83718875669, Mosećka 7, 22000 Šibenik</izvorni_sadrzaj>
    <derivirana_varijabla naziv="DomainObject.Predmet.StrankaFormatedWithAdressOIB_1"> ŠIBENIK  SECURITY  d.o.o., OIB 83718875669, Mosećka 7, 22000 Šibenik</derivirana_varijabla>
  </DomainObject.Predmet.StrankaFormatedWithAdressOIB>
  <DomainObject.Predmet.StrankaWithAdress>
    <izvorni_sadrzaj>ŠIBENIK  SECURITY  d.o.o. Mosećka 7,22000 Šibenik</izvorni_sadrzaj>
    <derivirana_varijabla naziv="DomainObject.Predmet.StrankaWithAdress_1">ŠIBENIK  SECURITY  d.o.o. Mosećka 7,22000 Šibenik</derivirana_varijabla>
  </DomainObject.Predmet.StrankaWithAdress>
  <DomainObject.Predmet.StrankaWithAdressOIB>
    <izvorni_sadrzaj>ŠIBENIK  SECURITY  d.o.o., OIB 83718875669, Mosećka 7,22000 Šibenik</izvorni_sadrzaj>
    <derivirana_varijabla naziv="DomainObject.Predmet.StrankaWithAdressOIB_1">ŠIBENIK  SECURITY  d.o.o., OIB 83718875669, Mosećka 7,22000 Šibenik</derivirana_varijabla>
  </DomainObject.Predmet.StrankaWithAdressOIB>
  <DomainObject.Predmet.StrankaNazivFormated>
    <izvorni_sadrzaj>ŠIBENIK  SECURITY  d.o.o.</izvorni_sadrzaj>
    <derivirana_varijabla naziv="DomainObject.Predmet.StrankaNazivFormated_1">ŠIBENIK  SECURITY  d.o.o.</derivirana_varijabla>
  </DomainObject.Predmet.StrankaNazivFormated>
  <DomainObject.Predmet.StrankaNazivFormatedOIB>
    <izvorni_sadrzaj>ŠIBENIK  SECURITY  d.o.o., OIB 83718875669</izvorni_sadrzaj>
    <derivirana_varijabla naziv="DomainObject.Predmet.StrankaNazivFormatedOIB_1">ŠIBENIK  SECURITY  d.o.o., OIB 83718875669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ŠIBENIK  SECURITY  d.o.o.</item>
    </izvorni_sadrzaj>
    <derivirana_varijabla naziv="DomainObject.Predmet.StrankaListFormated_1">
      <item>ŠIBENIK  SECURITY  d.o.o.</item>
    </derivirana_varijabla>
  </DomainObject.Predmet.StrankaListFormated>
  <DomainObject.Predmet.StrankaListFormatedOIB>
    <izvorni_sadrzaj>
      <item>ŠIBENIK  SECURITY  d.o.o., OIB 83718875669</item>
    </izvorni_sadrzaj>
    <derivirana_varijabla naziv="DomainObject.Predmet.StrankaListFormatedOIB_1">
      <item>ŠIBENIK  SECURITY  d.o.o., OIB 83718875669</item>
    </derivirana_varijabla>
  </DomainObject.Predmet.StrankaListFormatedOIB>
  <DomainObject.Predmet.StrankaListFormatedWithAdress>
    <izvorni_sadrzaj>
      <item>ŠIBENIK  SECURITY  d.o.o., Mosećka 7, 22000 Šibenik</item>
    </izvorni_sadrzaj>
    <derivirana_varijabla naziv="DomainObject.Predmet.StrankaListFormatedWithAdress_1">
      <item>ŠIBENIK  SECURITY  d.o.o., Mosećka 7, 22000 Šibenik</item>
    </derivirana_varijabla>
  </DomainObject.Predmet.StrankaListFormatedWithAdress>
  <DomainObject.Predmet.StrankaListFormatedWithAdressOIB>
    <izvorni_sadrzaj>
      <item>ŠIBENIK  SECURITY  d.o.o., OIB 83718875669, Mosećka 7, 22000 Šibenik</item>
    </izvorni_sadrzaj>
    <derivirana_varijabla naziv="DomainObject.Predmet.StrankaListFormatedWithAdressOIB_1">
      <item>ŠIBENIK  SECURITY  d.o.o., OIB 83718875669, Mosećka 7, 22000 Šibenik</item>
    </derivirana_varijabla>
  </DomainObject.Predmet.StrankaListFormatedWithAdressOIB>
  <DomainObject.Predmet.StrankaListNazivFormated>
    <izvorni_sadrzaj>
      <item>ŠIBENIK  SECURITY  d.o.o.</item>
    </izvorni_sadrzaj>
    <derivirana_varijabla naziv="DomainObject.Predmet.StrankaListNazivFormated_1">
      <item>ŠIBENIK  SECURITY  d.o.o.</item>
    </derivirana_varijabla>
  </DomainObject.Predmet.StrankaListNazivFormated>
  <DomainObject.Predmet.StrankaListNazivFormatedOIB>
    <izvorni_sadrzaj>
      <item>ŠIBENIK  SECURITY  d.o.o., OIB 83718875669</item>
    </izvorni_sadrzaj>
    <derivirana_varijabla naziv="DomainObject.Predmet.StrankaListNazivFormatedOIB_1">
      <item>ŠIBENIK  SECURITY  d.o.o., OIB 83718875669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ŠIBENIK  SECURITY  d.o.o.</izvorni_sadrzaj>
    <derivirana_varijabla naziv="DomainObject.Predmet.StrankaIDrugi_1">ŠIBENIK  SECURITY 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ŠIBENIK  SECURITY  d.o.o., OIB 83718875669, Mosećka 7, 22000 Šibenik</izvorni_sadrzaj>
    <derivirana_varijabla naziv="DomainObject.Predmet.StrankaIDrugiAdressOIB_1">ŠIBENIK  SECURITY  d.o.o., OIB 83718875669, Mosećka 7,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ŠIBENIK  SECURITY  d.o.o.</item>
    </izvorni_sadrzaj>
    <derivirana_varijabla naziv="DomainObject.Predmet.SudioniciListNaziv_1">
      <item>ŠIBENIK  SECURITY  d.o.o.</item>
    </derivirana_varijabla>
  </DomainObject.Predmet.SudioniciListNaziv>
  <DomainObject.Predmet.SudioniciListAdressOIB>
    <izvorni_sadrzaj>
      <item>ŠIBENIK  SECURITY  d.o.o., OIB 83718875669, Mosećka 7,22000 Šibenik</item>
    </izvorni_sadrzaj>
    <derivirana_varijabla naziv="DomainObject.Predmet.SudioniciListAdressOIB_1">
      <item>ŠIBENIK  SECURITY  d.o.o., OIB 83718875669, Mosećka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83718875669</item>
    </izvorni_sadrzaj>
    <derivirana_varijabla naziv="DomainObject.Predmet.SudioniciListNazivOIB_1">
      <item>, OIB 83718875669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04512F-AAA6-40A0-9F66-3042C0547B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945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2017-11-23T13:46:00Z</dcterms:created>
  <dc:creator>Ardena Bajlo</dc:creator>
  <cp:lastModifiedBy>Martina Kalmeta</cp:lastModifiedBy>
  <cp:lastPrinted>2017-11-23T13:23:00Z</cp:lastPrinted>
  <dcterms:modified xmlns:xsi="http://www.w3.org/2001/XMLSchema-instance" xsi:type="dcterms:W3CDTF">2017-11-23T13:47:00Z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