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cbb1" w14:paraId="8fecbb1" w:rsidRDefault="003A0AC8" w:rsidP="003A0AC8" w:rsidR="003A0AC8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0AC8" w:rsidP="003A0AC8" w:rsidR="003A0AC8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3A0AC8" w:rsidP="003A0AC8" w:rsidR="003A0AC8">
      <w:pPr>
        <w:jc w:val="both"/>
      </w:pPr>
      <w:r>
        <w:t>TRGOVAČKI SUD U OSIJEKU                                                   Broj: 3/St-608/2017-5</w:t>
      </w:r>
    </w:p>
    <w:p w:rsidRDefault="003A0AC8" w:rsidP="003A0AC8" w:rsidR="003A0AC8">
      <w:pPr>
        <w:jc w:val="both"/>
      </w:pPr>
      <w:r>
        <w:t xml:space="preserve">STALNA SLUŽBA U SLAVONSKOM BRODU </w:t>
      </w:r>
    </w:p>
    <w:p w:rsidRDefault="003A0AC8" w:rsidP="003A0AC8" w:rsidR="003A0AC8">
      <w:pPr>
        <w:jc w:val="both"/>
      </w:pPr>
      <w:r>
        <w:t>Trg pobjede 13</w:t>
      </w:r>
    </w:p>
    <w:p w:rsidRDefault="003A0AC8" w:rsidP="003A0AC8" w:rsidR="003A0AC8">
      <w:pPr>
        <w:jc w:val="both"/>
      </w:pPr>
      <w:r>
        <w:t>Slavonski Brod</w:t>
      </w:r>
    </w:p>
    <w:p w:rsidRDefault="003A0AC8" w:rsidP="003A0AC8" w:rsidR="003A0AC8">
      <w:pPr>
        <w:jc w:val="both"/>
      </w:pPr>
    </w:p>
    <w:p w:rsidRDefault="003A0AC8" w:rsidP="003A0AC8" w:rsidR="003A0AC8">
      <w:pPr>
        <w:jc w:val="center"/>
        <w:rPr>
          <w:b/>
        </w:rPr>
      </w:pPr>
      <w:r>
        <w:rPr>
          <w:b/>
        </w:rPr>
        <w:t>Z A K L J U Č A K</w:t>
      </w:r>
    </w:p>
    <w:p w:rsidRDefault="003A0AC8" w:rsidP="003A0AC8" w:rsidR="003A0AC8">
      <w:pPr>
        <w:jc w:val="center"/>
        <w:rPr>
          <w:b/>
        </w:rPr>
      </w:pPr>
    </w:p>
    <w:p w:rsidRDefault="003A0AC8" w:rsidP="003A0AC8" w:rsidR="003A0AC8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AUTOCENTAR DANKIĆ d.o.o., Slavonski Brod, Sjeverna vezna cesta 2, OIB: 06314807685</w:t>
      </w:r>
      <w:r>
        <w:t>, 12. lipnja 2017.</w:t>
      </w:r>
    </w:p>
    <w:p w:rsidRDefault="003A0AC8" w:rsidP="003A0AC8" w:rsidR="003A0AC8">
      <w:pPr>
        <w:ind w:firstLine="708"/>
        <w:jc w:val="both"/>
      </w:pPr>
    </w:p>
    <w:p w:rsidRDefault="003A0AC8" w:rsidP="003A0AC8" w:rsidR="003A0AC8">
      <w:pPr>
        <w:jc w:val="center"/>
      </w:pPr>
      <w:r>
        <w:t>z a k l j u č i o   j e</w:t>
      </w:r>
    </w:p>
    <w:p w:rsidRDefault="003A0AC8" w:rsidP="003A0AC8" w:rsidR="003A0AC8">
      <w:pPr>
        <w:jc w:val="both"/>
      </w:pPr>
    </w:p>
    <w:p w:rsidRDefault="003A0AC8" w:rsidP="003A0AC8" w:rsidR="003A0AC8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25. srpnja 2017. u 8,45 sati, soba 73, III kat, Stalna služba u Slavonskom Brodu, Trg pobjede 13, Slavonski Brod.</w:t>
      </w:r>
    </w:p>
    <w:p w:rsidRDefault="003A0AC8" w:rsidP="003A0AC8" w:rsidR="003A0AC8">
      <w:pPr>
        <w:ind w:firstLine="708"/>
        <w:jc w:val="both"/>
        <w:rPr>
          <w:b/>
        </w:rPr>
      </w:pPr>
    </w:p>
    <w:p w:rsidRDefault="003A0AC8" w:rsidP="003A0AC8" w:rsidR="003A0AC8">
      <w:pPr>
        <w:ind w:firstLine="708"/>
        <w:jc w:val="both"/>
      </w:pPr>
      <w:r>
        <w:t xml:space="preserve">Na ročište se poziva predlagatelj i jedini osnivač Ilija </w:t>
      </w:r>
      <w:proofErr w:type="spellStart"/>
      <w:r>
        <w:t>Dankić</w:t>
      </w:r>
      <w:proofErr w:type="spellEnd"/>
      <w:r>
        <w:t>, Slavonski Brod, Županjska 77, OIB: 89165537272,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3A0AC8" w:rsidP="003A0AC8" w:rsidR="003A0AC8">
      <w:pPr>
        <w:ind w:firstLine="708"/>
        <w:jc w:val="both"/>
      </w:pPr>
      <w:r>
        <w:t>Ukoliko niste u mogućnosti doći na ročište zakazano za gore navedeni datum, molimo da na vrijeme obavijestite sud pisanim podneskom s pozivom na gore navedeni broj predmeta.</w:t>
      </w:r>
    </w:p>
    <w:p w:rsidRDefault="003A0AC8" w:rsidP="003A0AC8" w:rsidR="003A0AC8">
      <w:pPr>
        <w:ind w:firstLine="708"/>
        <w:jc w:val="both"/>
      </w:pPr>
    </w:p>
    <w:p w:rsidRDefault="003A0AC8" w:rsidP="003A0AC8" w:rsidR="003A0AC8">
      <w:pPr>
        <w:jc w:val="center"/>
      </w:pPr>
      <w:r>
        <w:t>Obrazloženje</w:t>
      </w:r>
    </w:p>
    <w:p w:rsidRDefault="003A0AC8" w:rsidP="003A0AC8" w:rsidR="003A0AC8">
      <w:pPr>
        <w:jc w:val="center"/>
      </w:pPr>
    </w:p>
    <w:p w:rsidRDefault="003A0AC8" w:rsidP="003A0AC8" w:rsidR="003A0AC8">
      <w:pPr>
        <w:ind w:firstLine="708"/>
        <w:jc w:val="both"/>
      </w:pPr>
      <w:r>
        <w:t xml:space="preserve">Fina je pokrenula postupak skraćenog stečaja nad dužnikom. </w:t>
      </w:r>
    </w:p>
    <w:p w:rsidRDefault="003A0AC8" w:rsidP="003A0AC8" w:rsidR="003A0AC8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3A0AC8" w:rsidP="003A0AC8" w:rsidR="003A0AC8">
      <w:pPr>
        <w:ind w:firstLine="708"/>
        <w:jc w:val="both"/>
      </w:pPr>
      <w:r>
        <w:t xml:space="preserve"> U Slavonskom Brodu  12. lipnja 2017.</w:t>
      </w:r>
    </w:p>
    <w:p w:rsidRDefault="003A0AC8" w:rsidP="003A0AC8" w:rsidR="003A0AC8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3A0AC8" w:rsidP="003A0AC8" w:rsidR="003A0AC8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3A0AC8" w:rsidP="003A0AC8" w:rsidR="003A0AC8">
      <w:pPr>
        <w:jc w:val="both"/>
      </w:pPr>
    </w:p>
    <w:p w:rsidRDefault="003A0AC8" w:rsidP="003A0AC8" w:rsidR="003A0AC8">
      <w:pPr>
        <w:jc w:val="both"/>
      </w:pPr>
      <w:r>
        <w:t xml:space="preserve">                </w:t>
      </w:r>
    </w:p>
    <w:p w:rsidRDefault="003A0AC8" w:rsidP="003A0AC8" w:rsidR="003A0AC8">
      <w:pPr>
        <w:jc w:val="both"/>
      </w:pPr>
      <w:r>
        <w:t xml:space="preserve">RJ. </w:t>
      </w:r>
    </w:p>
    <w:p w:rsidRDefault="003A0AC8" w:rsidP="003A0AC8" w:rsidR="003A0AC8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3A0AC8" w:rsidP="003A0AC8" w:rsidR="003A0AC8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3A0AC8" w:rsidP="003A0AC8" w:rsidR="003A0AC8">
      <w:pPr>
        <w:jc w:val="both"/>
      </w:pPr>
    </w:p>
    <w:p w:rsidRDefault="003A0AC8" w:rsidP="003A0AC8" w:rsidR="003A0AC8">
      <w:pPr>
        <w:jc w:val="both"/>
      </w:pPr>
    </w:p>
    <w:p w:rsidRDefault="003A0AC8" w:rsidP="003A0AC8" w:rsidR="003A0AC8"/>
    <w:p w:rsidRDefault="008F541F" w:rsidR="008F541F"/>
    <w:sectPr w:rsidR="008F54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AC8"/>
    <w:rsid w:val="003A0AC8"/>
    <w:rsid w:val="008F541F"/>
    <w:rsid w:val="00AE15C9"/>
    <w:rsid w:val="00DA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A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0A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0A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5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5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5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5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A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0A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0A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5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5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5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5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4347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256</properties:Words>
  <properties:Characters>1403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2017-06-12T06:35:00Z</dcterms:created>
  <dc:creator>wsadmin</dc:creator>
  <cp:lastModifiedBy>wsadmin</cp:lastModifiedBy>
  <cp:lastPrinted>2017-06-12T06:39:00Z</cp:lastPrinted>
  <dcterms:modified xmlns:xsi="http://www.w3.org/2001/XMLSchema-instance" xsi:type="dcterms:W3CDTF">2017-06-12T06:41:00Z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