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b888" w14:paraId="3b6b888" w:rsidRDefault="00585268" w:rsidP="00585268" w:rsidR="00585268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585268" w:rsidP="00585268" w:rsidR="0058526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St-38/2015.</w:t>
      </w: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Nagodbeno vijeće:ZG07</w:t>
      </w:r>
    </w:p>
    <w:p w:rsidRDefault="00585268" w:rsidP="00585268" w:rsidR="00585268">
      <w:pPr>
        <w:ind w:left="2160"/>
        <w:rPr>
          <w:rFonts w:cs="Arial" w:hAnsi="Arial" w:ascii="Arial"/>
          <w:lang w:val="hr-HR"/>
        </w:rPr>
      </w:pPr>
    </w:p>
    <w:p w:rsidRDefault="00585268" w:rsidP="00585268" w:rsidR="0058526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Dužnik:VLASTA BERTIĆ vlasnik obrta SLAVONIJA TEKSTIL iz Slatine.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Radi: izjašnjenja o prijedlogu za otvaranje stečaja </w:t>
      </w:r>
      <w:bookmarkStart w:name="_GoBack" w:id="0"/>
      <w:bookmarkEnd w:id="0"/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585268" w:rsidP="00585268" w:rsidR="0058526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585268" w:rsidP="00585268" w:rsidR="00585268">
      <w:pPr>
        <w:jc w:val="center"/>
        <w:rPr>
          <w:rFonts w:cs="Arial" w:hAnsi="Arial" w:ascii="Arial"/>
          <w:b/>
          <w:lang w:val="hr-HR"/>
        </w:rPr>
      </w:pPr>
    </w:p>
    <w:p w:rsidRDefault="00585268" w:rsidP="00585268" w:rsidR="00585268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VLASTA BERTIĆ vlasnik obrta SLAVONIJA TEKSTIL</w:t>
      </w:r>
    </w:p>
    <w:p w:rsidRDefault="00585268" w:rsidP="00585268" w:rsidR="0058526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(predlagatelj)</w:t>
      </w:r>
    </w:p>
    <w:p w:rsidRDefault="00585268" w:rsidP="00585268" w:rsidR="00585268">
      <w:pPr>
        <w:jc w:val="center"/>
        <w:rPr>
          <w:rFonts w:cs="Arial" w:hAnsi="Arial" w:ascii="Arial"/>
          <w:lang w:val="hr-HR"/>
        </w:rPr>
      </w:pPr>
    </w:p>
    <w:p w:rsidRDefault="00585268" w:rsidP="00585268" w:rsidR="00585268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Slatina, Marka Marulića 31.</w:t>
      </w:r>
    </w:p>
    <w:p w:rsidRDefault="00585268" w:rsidP="00585268" w:rsidR="0058526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585268" w:rsidP="00585268" w:rsidR="00585268">
      <w:pPr>
        <w:rPr>
          <w:rFonts w:cs="Arial" w:hAnsi="Arial" w:ascii="Arial"/>
          <w:lang w:val="hr-HR"/>
        </w:rPr>
      </w:pPr>
    </w:p>
    <w:p w:rsidRDefault="00585268" w:rsidP="00585268" w:rsidR="0058526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Pozivate se na ročište radi izjašnjenja o prijedlogu za otvaranje stečaja nad imovinom dužnika pojedinca Vlaste </w:t>
      </w:r>
      <w:proofErr w:type="spellStart"/>
      <w:r>
        <w:rPr>
          <w:rFonts w:cs="Arial" w:hAnsi="Arial" w:ascii="Arial"/>
        </w:rPr>
        <w:t>Bertić</w:t>
      </w:r>
      <w:proofErr w:type="spellEnd"/>
      <w:r>
        <w:rPr>
          <w:rFonts w:cs="Arial" w:hAnsi="Arial" w:ascii="Arial"/>
        </w:rPr>
        <w:t xml:space="preserve"> vlasnice obrta u ovom predmetu na dan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</w:p>
    <w:p w:rsidRDefault="00585268" w:rsidP="00585268" w:rsidR="0058526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28. veljače 2017. godine u 11,00 sati,</w:t>
      </w:r>
    </w:p>
    <w:p w:rsidRDefault="00585268" w:rsidP="00585268" w:rsidR="00585268">
      <w:pPr>
        <w:jc w:val="center"/>
        <w:rPr>
          <w:rFonts w:cs="Arial" w:hAnsi="Arial" w:ascii="Arial"/>
          <w:b/>
          <w:lang w:val="hr-HR"/>
        </w:rPr>
      </w:pPr>
    </w:p>
    <w:p w:rsidRDefault="00585268" w:rsidP="00585268" w:rsidR="0058526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585268" w:rsidP="00585268" w:rsidR="00585268">
      <w:pPr>
        <w:jc w:val="both"/>
        <w:rPr>
          <w:rFonts w:cs="Arial" w:hAnsi="Arial" w:ascii="Arial"/>
        </w:rPr>
      </w:pP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31. siječnja 2017. godine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585268" w:rsidP="00585268" w:rsidR="005852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Dna:dužniku putem pošte i e-oglasnom pločom 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585268" w:rsidP="00585268" w:rsidR="0058526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Bj.31.01.2017.g.</w:t>
      </w:r>
    </w:p>
    <w:p w:rsidRDefault="00585268" w:rsidP="00585268" w:rsidR="00585268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268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85268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85268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274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B. Jelačića 41</izvorni_sadrzaj>
    <derivirana_varijabla naziv="DomainObject.UcesnikSudskeRadnje.Adresa.UlicaIKBR_1">B. Jelačića 41</derivirana_varijabla>
  </DomainObject.UcesnikSudskeRadnje.Adresa.UlicaIKBR>
  <DomainObject.UcesnikSudskeRadnje.Naziv>
    <izvorni_sadrzaj>VLASTA BERTIĆ</izvorni_sadrzaj>
    <derivirana_varijabla naziv="DomainObject.UcesnikSudskeRadnje.Naziv_1">VLASTA BERTIĆ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28. veljače 2017.</izvorni_sadrzaj>
    <derivirana_varijabla naziv="DomainObject.UcesnikSudskeRadnje.SudskaRadnja.PlaniraniZavrsetakDatum_1">28. veljače 2017.</derivirana_varijabla>
  </DomainObject.UcesnikSudskeRadnje.SudskaRadnja.PlaniraniZavrsetakDatum>
  <DomainObject.UcesnikSudskeRadnje.SudskaRadnja.PlaniraniPocetakDatum>
    <izvorni_sadrzaj>28. veljače 2017.</izvorni_sadrzaj>
    <derivirana_varijabla naziv="DomainObject.UcesnikSudskeRadnje.SudskaRadnja.PlaniraniPocetakDatum_1">28.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70; BRANKO SMRTIĆ, privremeni stečajni upravitelj</izvorni_sadrzaj>
    <derivirana_varijabla naziv="DomainObject.Predmet.StrankaFormated_1">  FINA, Regionalni centar: Zagreb, Nagodbeno vijeće ZG07, Ulica grada Vukovara 70; BRANKO SMRTIĆ, privremeni stečajni upravitelj</derivirana_varijabla>
  </DomainObject.Predmet.StrankaFormated>
  <DomainObject.Predmet.StrankaFormatedOIB>
    <izvorni_sadrzaj>  FINA, Regionalni centar: Zagreb, Nagodbeno vijeće ZG07, Ulica grada Vukovara 70, OIB 85821130368; BRANKO SMRTIĆ, privremeni stečajni upravitelj</izvorni_sadrzaj>
    <derivirana_varijabla naziv="DomainObject.Predmet.StrankaFormatedOIB_1">  FINA, Regionalni centar: Zagreb, Nagodbeno vijeće ZG07, Ulica grada Vukovara 70, OIB 85821130368; BRANKO SMRTIĆ, privremeni stečajni upravitelj</derivirana_varijabla>
  </DomainObject.Predmet.StrankaFormatedOIB>
  <DomainObject.Predmet.StrankaFormatedWithAdress>
    <izvorni_sadrzaj> FINA, Regionalni centar: Zagreb, Nagodbeno vijeće ZG07, Ulica grada Vukovara 70, Ulica grada Vukovara 70, 10000 Zagreb; BRANKO SMRTIĆ, privremeni stečajni upravitelj</izvorni_sadrzaj>
    <derivirana_varijabla naziv="DomainObject.Predmet.StrankaFormatedWithAdress_1"> FINA, Regionalni centar: Zagreb, Nagodbeno vijeće ZG07, Ulica grada Vukovara 70, Ulica grada Vukovara 70, 10000 Zagreb; BRANKO SMRTIĆ, privremeni stečajni upravitelj</derivirana_varijabla>
  </DomainObject.Predmet.StrankaFormatedWithAdress>
  <DomainObject.Predmet.StrankaFormatedWithAdressOIB>
    <izvorni_sadrzaj> FINA, Regionalni centar: Zagreb, Nagodbeno vijeće ZG07, Ulica grada Vukovara 70, OIB 85821130368, Ulica grada Vukovara 70, 10000 Zagreb; BRANKO SMRTIĆ, privremeni stečajni upravitelj</izvorni_sadrzaj>
    <derivirana_varijabla naziv="DomainObject.Predmet.StrankaFormatedWithAdressOIB_1"> FINA, Regionalni centar: Zagreb, Nagodbeno vijeće ZG07, Ulica grada Vukovara 70, OIB 85821130368, Ulica grada Vukovara 70, 10000 Zagreb; BRANKO SMRTIĆ, privremeni stečajni upravitelj</derivirana_varijabla>
  </DomainObject.Predmet.StrankaFormatedWithAdressOIB>
  <DomainObject.Predmet.StrankaWithAdress>
    <izvorni_sadrzaj>FINA, Regionalni centar: Zagreb, Nagodbeno vijeće ZG07, Ulica grada Vukovara 70 Ulica grada Vukovara 70,10000 Zagreb,BRANKO SMRTIĆ, privremeni stečajni upravitelj </izvorni_sadrzaj>
    <derivirana_varijabla naziv="DomainObject.Predmet.StrankaWithAdress_1">FINA, Regionalni centar: Zagreb, Nagodbeno vijeće ZG07, Ulica grada Vukovara 70 Ulica grada Vukovara 70,10000 Zagreb,BRANKO SMRTIĆ, privremeni stečajni upravitelj </derivirana_varijabla>
  </DomainObject.Predmet.StrankaWithAdress>
  <DomainObject.Predmet.StrankaWithAdressOIB>
    <izvorni_sadrzaj>FINA, Regionalni centar: Zagreb, Nagodbeno vijeće ZG07, Ulica grada Vukovara 70, OIB 85821130368, Ulica grada Vukovara 70,10000 Zagreb,BRANKO SMRTIĆ, privremeni stečajni upravitelj</izvorni_sadrzaj>
    <derivirana_varijabla naziv="DomainObject.Predmet.StrankaWithAdressOIB_1">FINA, Regionalni centar: Zagreb, Nagodbeno vijeće ZG07, Ulica grada Vukovara 70, OIB 85821130368, Ulica grada Vukovara 70,10000 Zagreb,BRANKO SMRTIĆ, privremeni stečajni upravitelj</derivirana_varijabla>
  </DomainObject.Predmet.StrankaWithAdressOIB>
  <DomainObject.Predmet.StrankaNazivFormated>
    <izvorni_sadrzaj>FINA, Regionalni centar: Zagreb, Nagodbeno vijeće ZG07, Ulica grada Vukovara 70,BRANKO SMRTIĆ, privremeni stečajni upravitelj</izvorni_sadrzaj>
    <derivirana_varijabla naziv="DomainObject.Predmet.StrankaNazivFormated_1">FINA, Regionalni centar: Zagreb, Nagodbeno vijeće ZG07, Ulica grada Vukovara 70,BRANKO SMRTIĆ, privremeni stečajni upravitelj</derivirana_varijabla>
  </DomainObject.Predmet.StrankaNazivFormated>
  <DomainObject.Predmet.StrankaNazivFormatedOIB>
    <izvorni_sadrzaj>FINA, Regionalni centar: Zagreb, Nagodbeno vijeće ZG07, Ulica grada Vukovara 70, OIB 85821130368,BRANKO SMRTIĆ, privremeni stečajni upravitelj</izvorni_sadrzaj>
    <derivirana_varijabla naziv="DomainObject.Predmet.StrankaNazivFormatedOIB_1">FINA, Regionalni centar: Zagreb, Nagodbeno vijeće ZG07, Ulica grada Vukovara 70, OIB 85821130368,BRANKO SMRTIĆ, privremeni stečajni upravitelj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Formated_1">
      <item>FINA, Regionalni centar: Zagreb, Nagodbeno vijeće ZG07, Ulica grada Vukovara 70</item>
      <item>BRANKO SMRTIĆ, privremeni stečajni upravitelj</item>
    </derivirana_varijabla>
  </DomainObject.Predmet.StrankaListFormated>
  <DomainObject.Predmet.StrankaList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FormatedOIB_1">
      <item>FINA, Regionalni centar: Zagreb, Nagodbeno vijeće ZG07, Ulica grada Vukovara 70, OIB 85821130368</item>
      <item>BRANKO SMRTIĆ, privremeni stečajni upravitelj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  <item>BRANKO SMRTIĆ, privremeni stečajni upravitelj</item>
    </izvorni_sadrzaj>
    <derivirana_varijabla naziv="DomainObject.Predmet.StrankaListFormatedWithAdress_1">
      <item>FINA, Regionalni centar: Zagreb, Nagodbeno vijeće ZG07, Ulica grada Vukovara 70, Ulica grada Vukovara 70, 10000 Zagreb</item>
      <item>BRANKO SMRTIĆ, privremeni stečajni upravitelj</item>
    </derivirana_varijabla>
  </DomainObject.Predmet.StrankaListFormatedWithAdress>
  <DomainObject.Predmet.StrankaListFormatedWithAdressOIB>
    <izvorni_sadrzaj>
      <item>FINA, Regionalni centar: Zagreb, Nagodbeno vijeće ZG07, Ulica grada Vukovara 70, OIB 85821130368, Ulica grada Vukovara 70, 10000 Zagreb</item>
      <item>BRANKO SMRTIĆ, privremeni stečajni upravitelj</item>
    </izvorni_sadrzaj>
    <derivirana_varijabla naziv="DomainObject.Predmet.StrankaListFormatedWithAdressOIB_1">
      <item>FINA, Regionalni centar: Zagreb, Nagodbeno vijeće ZG07, Ulica grada Vukovara 70, OIB 85821130368, Ulica grada Vukovara 70, 10000 Zagreb</item>
      <item>BRANKO SMRTIĆ, privremeni stečajni upravitelj</item>
    </derivirana_varijabla>
  </DomainObject.Predmet.StrankaListFormatedWithAdressOIB>
  <DomainObject.Predmet.StrankaListNaziv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NazivFormated_1">
      <item>FINA, Regionalni centar: Zagreb, Nagodbeno vijeće ZG07, Ulica grada Vukovara 70</item>
      <item>BRANKO SMRTIĆ, privremeni stečajni upravitelj</item>
    </derivirana_varijabla>
  </DomainObject.Predmet.StrankaListNazivFormated>
  <DomainObject.Predmet.StrankaListNaziv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NazivFormatedOIB_1">
      <item>FINA, Regionalni centar: Zagreb, Nagodbeno vijeće ZG07, Ulica grada Vukovara 70, OIB 85821130368</item>
      <item>BRANKO SMRTIĆ, privremeni stečajni upravitelj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 ZG07, Ulica grada Vukovara 70 i dr.</izvorni_sadrzaj>
    <derivirana_varijabla naziv="DomainObject.Predmet.StrankaIDrugi_1">FINA, Regionalni centar: Zagreb, Nagodbeno vijeće ZG07, Ulica grada Vukovara 70 i dr.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OIB 85821130368, Ulica grada Vukovara 70, 10000 Zagreb i dr.</izvorni_sadrzaj>
    <derivirana_varijabla naziv="DomainObject.Predmet.StrankaIDrugiAdressOIB_1">FINA, Regionalni centar: Zagreb, Nagodbeno vijeće ZG07, Ulica grada Vukovara 70, OIB 85821130368, Ulica grada Vukovara 70, 10000 Zagreb i dr.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  <item>BRANKO SMRTIĆ, privremeni stečajni upravitelj</item>
    </izvorni_sadrzaj>
    <derivirana_varijabla naziv="DomainObject.Predmet.SudioniciListNaziv_1">
      <item>FINA, Regionalni centar: Zagreb, Nagodbeno vijeće ZG07, Ulica grada Vukovara 70</item>
      <item>VLASTA BERTIĆ</item>
      <item>BRANKO SMRTIĆ, privremeni stečajni upravitelj</item>
    </derivirana_varijabla>
  </DomainObject.Predmet.SudioniciListNaziv>
  <DomainObject.Predmet.SudioniciListAdressOIB>
    <izvorni_sadrzaj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izvorni_sadrzaj>
    <derivirana_varijabla naziv="DomainObject.Predmet.SudioniciListAdressOIB_1"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derivirana_varijabla>
  </DomainObject.Predmet.SudioniciListAdressOIB>
  <DomainObject.UcesnikSudskeRadnje.NazivFormated>
    <izvorni_sadrzaj>VLASTA BERTIĆ, OIB 89248125604, B. Jelačića 41,33520 Slatina</izvorni_sadrzaj>
    <derivirana_varijabla naziv="DomainObject.UcesnikSudskeRadnje.NazivFormated_1">VLASTA BERTIĆ, OIB 89248125604, B. Jelačića 41,33520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92EA5-1E26-45E3-9D78-04B593DE8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729</properties:Characters>
  <properties:Lines>48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VLASTA BERTIĆ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