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e759" w14:paraId="6d2e75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90C2C">
        <w:t xml:space="preserve"> pod poslovnim brojem St-7107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90C2C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90C2C">
        <w:t xml:space="preserve"> </w:t>
      </w:r>
      <w:r w:rsidR="00790C2C" w:rsidRPr="00790C2C">
        <w:t xml:space="preserve">TRGOPROMET-POSAVINA d.o.o. OIB: 44605782505, MBS: 080385211, </w:t>
      </w:r>
      <w:proofErr w:type="spellStart"/>
      <w:r w:rsidR="00790C2C" w:rsidRPr="00790C2C">
        <w:t>Martinska</w:t>
      </w:r>
      <w:proofErr w:type="spellEnd"/>
      <w:r w:rsidR="00790C2C" w:rsidRPr="00790C2C">
        <w:t xml:space="preserve"> </w:t>
      </w:r>
      <w:proofErr w:type="spellStart"/>
      <w:r w:rsidR="00790C2C" w:rsidRPr="00790C2C">
        <w:t>Ves</w:t>
      </w:r>
      <w:proofErr w:type="spellEnd"/>
      <w:r w:rsidR="00790C2C" w:rsidRPr="00790C2C">
        <w:t xml:space="preserve">,  </w:t>
      </w:r>
      <w:proofErr w:type="spellStart"/>
      <w:r w:rsidR="00790C2C" w:rsidRPr="00790C2C">
        <w:t>Martinska</w:t>
      </w:r>
      <w:proofErr w:type="spellEnd"/>
      <w:r w:rsidR="00790C2C" w:rsidRPr="00790C2C">
        <w:t xml:space="preserve"> </w:t>
      </w:r>
      <w:proofErr w:type="spellStart"/>
      <w:r w:rsidR="00790C2C" w:rsidRPr="00790C2C">
        <w:t>Ves</w:t>
      </w:r>
      <w:proofErr w:type="spellEnd"/>
      <w:r w:rsidR="00790C2C" w:rsidRPr="00790C2C">
        <w:t xml:space="preserve"> Lijeva 96 </w:t>
      </w:r>
      <w:r w:rsidR="00790C2C">
        <w:t xml:space="preserve">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894653">
        <w:t xml:space="preserve"> </w:t>
      </w:r>
      <w:r w:rsidR="00790C2C">
        <w:t xml:space="preserve">16.157,16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12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90C2C"/>
    <w:rsid w:val="007B34F1"/>
    <w:rsid w:val="007B5AFD"/>
    <w:rsid w:val="007D5A5D"/>
    <w:rsid w:val="008155EE"/>
    <w:rsid w:val="008613BD"/>
    <w:rsid w:val="00863025"/>
    <w:rsid w:val="00871F01"/>
    <w:rsid w:val="00894653"/>
    <w:rsid w:val="00920CA0"/>
    <w:rsid w:val="009419D8"/>
    <w:rsid w:val="00946E4E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St-7107/2015</izvorni_sadrzaj>
    <derivirana_varijabla naziv="DomainObject.Predmet.OznakaBroj_1">St-7107/2015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TRGOPROMET-POSAVINA, d.o.o.</izvorni_sadrzaj>
    <derivirana_varijabla naziv="DomainObject.Predmet.ProtustrankaFormated_1">  TRGOPROMET-POSAVINA, d.o.o.</derivirana_varijabla>
  </DomainObject.Predmet.ProtustrankaFormated>
  <DomainObject.Predmet.ProtustrankaFormatedOIB>
    <izvorni_sadrzaj>  TRGOPROMET-POSAVINA, d.o.o., OIB 44605782505</izvorni_sadrzaj>
    <derivirana_varijabla naziv="DomainObject.Predmet.ProtustrankaFormatedOIB_1">  TRGOPROMET-POSAVINA, d.o.o., OIB 44605782505</derivirana_varijabla>
  </DomainObject.Predmet.ProtustrankaFormatedOIB>
  <DomainObject.Predmet.ProtustrankaFormatedWithAdress>
    <izvorni_sadrzaj> TRGOPROMET-POSAVINA, d.o.o., Martinska Ves Lijeva 96, 44201 Lijeva Martinska Ves</izvorni_sadrzaj>
    <derivirana_varijabla naziv="DomainObject.Predmet.ProtustrankaFormatedWithAdress_1"> TRGOPROMET-POSAVINA, d.o.o., Martinska Ves Lijeva 96, 44201 Lijeva Martinska Ves</derivirana_varijabla>
  </DomainObject.Predmet.ProtustrankaFormatedWithAdress>
  <DomainObject.Predmet.ProtustrankaFormatedWithAdressOIB>
    <izvorni_sadrzaj> TRGOPROMET-POSAVINA, d.o.o., OIB 44605782505, Martinska Ves Lijeva 96, 44201 Lijeva Martinska Ves</izvorni_sadrzaj>
    <derivirana_varijabla naziv="DomainObject.Predmet.ProtustrankaFormatedWithAdressOIB_1"> TRGOPROMET-POSAVINA, d.o.o., OIB 44605782505, Martinska Ves Lijeva 96, 44201 Lijeva Martinska Ves</derivirana_varijabla>
  </DomainObject.Predmet.ProtustrankaFormatedWithAdressOIB>
  <DomainObject.Predmet.ProtustrankaWithAdress>
    <izvorni_sadrzaj>TRGOPROMET-POSAVINA, d.o.o. Martinska Ves Lijeva 96, 44201 Lijeva Martinska Ves</izvorni_sadrzaj>
    <derivirana_varijabla naziv="DomainObject.Predmet.ProtustrankaWithAdress_1">TRGOPROMET-POSAVINA, d.o.o. Martinska Ves Lijeva 96, 44201 Lijeva Martinska Ves</derivirana_varijabla>
  </DomainObject.Predmet.ProtustrankaWithAdress>
  <DomainObject.Predmet.ProtustrankaWithAdressOIB>
    <izvorni_sadrzaj>TRGOPROMET-POSAVINA, d.o.o., OIB 44605782505, Martinska Ves Lijeva 96, 44201 Lijeva Martinska Ves</izvorni_sadrzaj>
    <derivirana_varijabla naziv="DomainObject.Predmet.ProtustrankaWithAdressOIB_1">TRGOPROMET-POSAVINA, d.o.o., OIB 44605782505, Martinska Ves Lijeva 96, 44201 Lijeva Martinska Ves</derivirana_varijabla>
  </DomainObject.Predmet.ProtustrankaWithAdressOIB>
  <DomainObject.Predmet.ProtustrankaNazivFormated>
    <izvorni_sadrzaj>TRGOPROMET-POSAVINA, d.o.o.</izvorni_sadrzaj>
    <derivirana_varijabla naziv="DomainObject.Predmet.ProtustrankaNazivFormated_1">TRGOPROMET-POSAVINA, d.o.o.</derivirana_varijabla>
  </DomainObject.Predmet.ProtustrankaNazivFormated>
  <DomainObject.Predmet.ProtustrankaNazivFormatedOIB>
    <izvorni_sadrzaj>TRGOPROMET-POSAVINA, d.o.o., OIB 44605782505</izvorni_sadrzaj>
    <derivirana_varijabla naziv="DomainObject.Predmet.ProtustrankaNazivFormatedOIB_1">TRGOPROMET-POSAVINA, d.o.o., OIB 44605782505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TRGOPROMET-POSAVINA, d.o.o.</item>
    </izvorni_sadrzaj>
    <derivirana_varijabla naziv="DomainObject.Predmet.ProtuStrankaListFormated_1">
      <item>TRGOPROMET-POSAVINA, d.o.o.</item>
    </derivirana_varijabla>
  </DomainObject.Predmet.ProtuStrankaListFormated>
  <DomainObject.Predmet.ProtuStrankaListFormatedOIB>
    <izvorni_sadrzaj>
      <item>TRGOPROMET-POSAVINA, d.o.o., OIB 44605782505</item>
    </izvorni_sadrzaj>
    <derivirana_varijabla naziv="DomainObject.Predmet.ProtuStrankaListFormatedOIB_1">
      <item>TRGOPROMET-POSAVINA, d.o.o., OIB 44605782505</item>
    </derivirana_varijabla>
  </DomainObject.Predmet.ProtuStrankaListFormatedOIB>
  <DomainObject.Predmet.ProtuStrankaListFormatedWithAdress>
    <izvorni_sadrzaj>
      <item>TRGOPROMET-POSAVINA, d.o.o., Martinska Ves Lijeva 96, 44201 Lijeva Martinska Ves</item>
    </izvorni_sadrzaj>
    <derivirana_varijabla naziv="DomainObject.Predmet.ProtuStrankaListFormatedWithAdress_1">
      <item>TRGOPROMET-POSAVINA, d.o.o., Martinska Ves Lijeva 96, 44201 Lijeva Martinska Ves</item>
    </derivirana_varijabla>
  </DomainObject.Predmet.ProtuStrankaListFormatedWithAdress>
  <DomainObject.Predmet.ProtuStrankaListFormatedWithAdressOIB>
    <izvorni_sadrzaj>
      <item>TRGOPROMET-POSAVINA, d.o.o., OIB 44605782505, Martinska Ves Lijeva 96, 44201 Lijeva Martinska Ves</item>
    </izvorni_sadrzaj>
    <derivirana_varijabla naziv="DomainObject.Predmet.ProtuStrankaListFormatedWithAdressOIB_1">
      <item>TRGOPROMET-POSAVINA, d.o.o., OIB 44605782505, Martinska Ves Lijeva 96, 44201 Lijeva Martinska Ves</item>
    </derivirana_varijabla>
  </DomainObject.Predmet.ProtuStrankaListFormatedWithAdressOIB>
  <DomainObject.Predmet.ProtuStrankaListNazivFormated>
    <izvorni_sadrzaj>
      <item>TRGOPROMET-POSAVINA, d.o.o.</item>
    </izvorni_sadrzaj>
    <derivirana_varijabla naziv="DomainObject.Predmet.ProtuStrankaListNazivFormated_1">
      <item>TRGOPROMET-POSAVINA, d.o.o.</item>
    </derivirana_varijabla>
  </DomainObject.Predmet.ProtuStrankaListNazivFormated>
  <DomainObject.Predmet.ProtuStrankaListNazivFormatedOIB>
    <izvorni_sadrzaj>
      <item>TRGOPROMET-POSAVINA, d.o.o., OIB 44605782505</item>
    </izvorni_sadrzaj>
    <derivirana_varijabla naziv="DomainObject.Predmet.ProtuStrankaListNazivFormatedOIB_1">
      <item>TRGOPROMET-POSAVINA, d.o.o., OIB 44605782505</item>
    </derivirana_varijabla>
  </DomainObject.Predmet.ProtuStrankaListNazivFormatedOIB>
  <DomainObject.Predmet.OstaliListFormated>
    <izvorni_sadrzaj>
      <item>JOSIP IVOŠ</item>
    </izvorni_sadrzaj>
    <derivirana_varijabla naziv="DomainObject.Predmet.OstaliListFormated_1">
      <item>JOSIP IVOŠ</item>
    </derivirana_varijabla>
  </DomainObject.Predmet.OstaliListFormated>
  <DomainObject.Predmet.OstaliListFormatedOIB>
    <izvorni_sadrzaj>
      <item>JOSIP IVOŠ, OIB 05276904723</item>
    </izvorni_sadrzaj>
    <derivirana_varijabla naziv="DomainObject.Predmet.OstaliListFormatedOIB_1">
      <item>JOSIP IVOŠ, OIB 05276904723</item>
    </derivirana_varijabla>
  </DomainObject.Predmet.OstaliListFormatedOIB>
  <DomainObject.Predmet.OstaliListFormatedWithAdress>
    <izvorni_sadrzaj>
      <item>JOSIP IVOŠ, MARTINSKA VES LIJEVA 96, 44000 Martinska Ves</item>
    </izvorni_sadrzaj>
    <derivirana_varijabla naziv="DomainObject.Predmet.OstaliListFormatedWithAdress_1">
      <item>JOSIP IVOŠ, MARTINSKA VES LIJEVA 96, 44000 Martinska Ves</item>
    </derivirana_varijabla>
  </DomainObject.Predmet.OstaliListFormatedWithAdress>
  <DomainObject.Predmet.OstaliListFormatedWithAdressOIB>
    <izvorni_sadrzaj>
      <item>JOSIP IVOŠ, OIB 05276904723, MARTINSKA VES LIJEVA 96, 44000 Martinska Ves</item>
    </izvorni_sadrzaj>
    <derivirana_varijabla naziv="DomainObject.Predmet.OstaliListFormatedWithAdressOIB_1">
      <item>JOSIP IVOŠ, OIB 05276904723, MARTINSKA VES LIJEVA 96, 44000 Martinska Ves</item>
    </derivirana_varijabla>
  </DomainObject.Predmet.OstaliListFormatedWithAdressOIB>
  <DomainObject.Predmet.OstaliListNazivFormated>
    <izvorni_sadrzaj>
      <item>JOSIP IVOŠ</item>
    </izvorni_sadrzaj>
    <derivirana_varijabla naziv="DomainObject.Predmet.OstaliListNazivFormated_1">
      <item>JOSIP IVOŠ</item>
    </derivirana_varijabla>
  </DomainObject.Predmet.OstaliListNazivFormated>
  <DomainObject.Predmet.OstaliListNazivFormatedOIB>
    <izvorni_sadrzaj>
      <item>JOSIP IVOŠ, OIB 05276904723</item>
    </izvorni_sadrzaj>
    <derivirana_varijabla naziv="DomainObject.Predmet.OstaliListNazivFormatedOIB_1">
      <item>JOSIP IVOŠ, OIB 05276904723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TRGOPROMET-POSAVINA, d.o.o.</izvorni_sadrzaj>
    <derivirana_varijabla naziv="DomainObject.Predmet.ProtustrankaIDrugi_1">TRGOPROMET-POSAVINA,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TRGOPROMET-POSAVINA, d.o.o., OIB 44605782505, Martinska Ves Lijeva 96, 44201 Lijeva Martinska Ves</izvorni_sadrzaj>
    <derivirana_varijabla naziv="DomainObject.Predmet.ProtustrankaIDrugiAdressOIB_1">TRGOPROMET-POSAVINA, d.o.o., OIB 44605782505, Martinska Ves Lijeva 96, 44201 Lijeva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TRGOPROMET-POSAVINA, d.o.o.</item>
      <item>JOSIP IVOŠ</item>
    </izvorni_sadrzaj>
    <derivirana_varijabla naziv="DomainObject.Predmet.SudioniciListNaziv_1">
      <item>FINA Regionalni centar Zagreb</item>
      <item>TRGOPROMET-POSAVINA, d.o.o.</item>
      <item>JOSIP IVOŠ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izvorni_sadrzaj>
    <derivirana_varijabla naziv="DomainObject.Predmet.SudioniciListAdressOIB_1">
      <item>FINA Regionalni centar Zagreb, OIB 85821130368, Trg svibanjskih žrtava 1995. br. 1,10000 Zagreb</item>
      <item>TRGOPROMET-POSAVINA, d.o.o., OIB 44605782505, Martinska Ves Lijeva 96,44201 Lijeva Martinska Ves</item>
      <item>JOSIP IVOŠ, OIB 05276904723, MARTINSKA VES LIJEVA 96,44000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44605782505</item>
      <item>, OIB 05276904723</item>
    </izvorni_sadrzaj>
    <derivirana_varijabla naziv="DomainObject.Predmet.SudioniciListNazivOIB_1">
      <item>, OIB 85821130368</item>
      <item>, OIB 44605782505</item>
      <item>, OIB 05276904723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2015-12-04T06:32:00Z</dcterms:created>
  <dc:creator>ilukac</dc:creator>
  <cp:lastModifiedBy>Melanija Krilčić</cp:lastModifiedBy>
  <cp:lastPrinted>2015-12-04T06:32:00Z</cp:lastPrinted>
  <dcterms:modified xmlns:xsi="http://www.w3.org/2001/XMLSchema-instance" xsi:type="dcterms:W3CDTF">2015-12-17T09:26:00Z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