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747E0" w14:paraId="571F0F4B" w:rsidRDefault="00BD2E8D" w:rsidP="00BD2E8D" w:rsidR="00BD2E8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D9A9D0A" w:rsidRDefault="00BD2E8D" w:rsidP="00BD2E8D" w:rsidR="00BD2E8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F877EF3" w:rsidRDefault="00BD2E8D" w:rsidP="00BD2E8D" w:rsidR="00BD2E8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C1DDC7C" w:rsidRDefault="00BD2E8D" w:rsidP="00BD2E8D" w:rsidR="00BD2E8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0A06155" w:rsidRDefault="00BD2E8D" w:rsidP="00BD2E8D" w:rsidR="00BD2E8D">
      <w:pPr>
        <w:tabs>
          <w:tab w:pos="709" w:val="left"/>
        </w:tabs>
        <w:jc w:val="right"/>
      </w:pPr>
      <w:r>
        <w:t>42. St-5306/2015</w:t>
      </w:r>
    </w:p>
    <w:p w14:textId="77777777" w14:paraId="23C2BD04" w:rsidRDefault="00BD2E8D" w:rsidP="00BD2E8D" w:rsidR="00BD2E8D">
      <w:pPr>
        <w:tabs>
          <w:tab w:pos="709" w:val="left"/>
        </w:tabs>
        <w:jc w:val="right"/>
      </w:pPr>
    </w:p>
    <w:p w14:textId="77777777" w14:paraId="00DA12B5" w:rsidRDefault="00BD2E8D" w:rsidP="00BD2E8D" w:rsidR="00BD2E8D">
      <w:pPr>
        <w:tabs>
          <w:tab w:pos="709" w:val="left"/>
        </w:tabs>
        <w:jc w:val="right"/>
      </w:pPr>
    </w:p>
    <w:p w14:textId="77777777" w14:paraId="490C56F9" w:rsidRDefault="00BD2E8D" w:rsidP="00BD2E8D" w:rsidR="00BD2E8D">
      <w:pPr>
        <w:tabs>
          <w:tab w:pos="709" w:val="left"/>
        </w:tabs>
        <w:jc w:val="center"/>
      </w:pPr>
      <w:r>
        <w:t>R E P U B L I K A   H R V A T S K A</w:t>
      </w:r>
    </w:p>
    <w:p w14:textId="77777777" w14:paraId="79716CE7" w:rsidRDefault="00BD2E8D" w:rsidP="00BD2E8D" w:rsidR="00BD2E8D">
      <w:pPr>
        <w:tabs>
          <w:tab w:pos="709" w:val="left"/>
        </w:tabs>
        <w:jc w:val="center"/>
      </w:pPr>
    </w:p>
    <w:p w14:textId="77777777" w14:paraId="0F6BD0D5" w:rsidRDefault="00BD2E8D" w:rsidP="00BD2E8D" w:rsidR="00BD2E8D">
      <w:pPr>
        <w:tabs>
          <w:tab w:pos="709" w:val="left"/>
        </w:tabs>
        <w:jc w:val="center"/>
      </w:pPr>
      <w:r>
        <w:t>R J E Š E N J E</w:t>
      </w:r>
    </w:p>
    <w:p w14:textId="77777777" w14:paraId="3637390C" w:rsidRDefault="00BD2E8D" w:rsidP="00BD2E8D" w:rsidR="00BD2E8D">
      <w:pPr>
        <w:tabs>
          <w:tab w:pos="709" w:val="left"/>
        </w:tabs>
        <w:jc w:val="both"/>
      </w:pPr>
    </w:p>
    <w:p w14:textId="77777777" w14:paraId="7F9447A3" w:rsidRDefault="00BD2E8D" w:rsidP="00BD2E8D" w:rsidR="00BD2E8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KORFBALL KLUB ŽIRAFA, Zagreb, Vankina 10, OIB 03267867077, dana 2. svibnja 2016.g.  </w:t>
      </w:r>
    </w:p>
    <w:p w14:textId="77777777" w14:paraId="768D46F3" w:rsidRDefault="00BD2E8D" w:rsidP="00BD2E8D" w:rsidR="00BD2E8D">
      <w:pPr>
        <w:tabs>
          <w:tab w:pos="709" w:val="left"/>
        </w:tabs>
        <w:jc w:val="both"/>
      </w:pPr>
    </w:p>
    <w:p w14:textId="77777777" w14:paraId="24E7D988" w:rsidRDefault="00BD2E8D" w:rsidP="00BD2E8D" w:rsidR="00BD2E8D">
      <w:pPr>
        <w:tabs>
          <w:tab w:pos="709" w:val="left"/>
        </w:tabs>
        <w:jc w:val="center"/>
      </w:pPr>
      <w:r>
        <w:t>r i j e š i o   j e</w:t>
      </w:r>
    </w:p>
    <w:p w14:textId="77777777" w14:paraId="6D90F69E" w:rsidRDefault="00BD2E8D" w:rsidP="00BD2E8D" w:rsidR="00BD2E8D">
      <w:pPr>
        <w:tabs>
          <w:tab w:pos="709" w:val="left"/>
        </w:tabs>
        <w:jc w:val="both"/>
      </w:pPr>
    </w:p>
    <w:p w14:textId="77777777" w14:paraId="6D51FEC9" w:rsidRDefault="00BD2E8D" w:rsidP="00BD2E8D" w:rsidR="00BD2E8D">
      <w:pPr>
        <w:ind w:firstLine="708"/>
        <w:jc w:val="both"/>
      </w:pPr>
      <w:r>
        <w:t>I   Otvara se stečajni postupak nad dužnikom KORFBALL KLUB ŽIRAFA, Zagreb, Vankina 10, OIB 03267867077.</w:t>
      </w:r>
    </w:p>
    <w:p w14:textId="77777777" w14:paraId="7DA85ABA" w:rsidRDefault="00BD2E8D" w:rsidP="00BD2E8D" w:rsidR="00BD2E8D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3EAD9F8F" w:rsidRDefault="00BD2E8D" w:rsidP="00BD2E8D" w:rsidR="00BD2E8D">
      <w:pPr>
        <w:ind w:firstLine="708"/>
        <w:jc w:val="both"/>
      </w:pPr>
    </w:p>
    <w:p w14:textId="77777777" w14:paraId="25CF12E2" w:rsidRDefault="00BD2E8D" w:rsidP="00BD2E8D" w:rsidR="00BD2E8D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Ivan Prpić, Zagreb, Hruševečka ulica 11, OIB: 16795120342.                        </w:t>
      </w:r>
    </w:p>
    <w:p w14:textId="77777777" w14:paraId="14142B17" w:rsidRDefault="00BD2E8D" w:rsidP="00BD2E8D" w:rsidR="00BD2E8D">
      <w:pPr>
        <w:ind w:firstLine="708"/>
        <w:jc w:val="both"/>
      </w:pPr>
    </w:p>
    <w:p w14:textId="77777777" w14:paraId="64C5D3AA" w:rsidRDefault="00BD2E8D" w:rsidP="00BD2E8D" w:rsidR="00BD2E8D">
      <w:pPr>
        <w:ind w:firstLine="708"/>
        <w:jc w:val="both"/>
      </w:pPr>
      <w:r>
        <w:t>III  Zaključuje se stečajni postupak nad dužnikom KORFBALL KLUB ŽIRAFA, Zagreb, Vankina 10, OIB 03267867077.</w:t>
      </w:r>
    </w:p>
    <w:p w14:textId="77777777" w14:paraId="14561772" w:rsidRDefault="00BD2E8D" w:rsidP="00BD2E8D" w:rsidR="00BD2E8D">
      <w:pPr>
        <w:ind w:firstLine="708"/>
        <w:jc w:val="both"/>
      </w:pPr>
    </w:p>
    <w:p w14:textId="77777777" w14:paraId="45CE3F77" w:rsidRDefault="00BD2E8D" w:rsidP="00BD2E8D" w:rsidR="00BD2E8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46583E9" w:rsidRDefault="00BD2E8D" w:rsidP="00BD2E8D" w:rsidR="00BD2E8D">
      <w:pPr>
        <w:ind w:firstLine="708"/>
        <w:jc w:val="both"/>
      </w:pPr>
    </w:p>
    <w:p w14:textId="77777777" w14:paraId="158246A8" w:rsidRDefault="00BD2E8D" w:rsidP="00BD2E8D" w:rsidR="00BD2E8D">
      <w:pPr>
        <w:jc w:val="center"/>
      </w:pPr>
      <w:r>
        <w:t>Obrazloženje</w:t>
      </w:r>
    </w:p>
    <w:p w14:textId="77777777" w14:paraId="41DD59AC" w:rsidRDefault="00BD2E8D" w:rsidP="00BD2E8D" w:rsidR="00BD2E8D">
      <w:pPr>
        <w:jc w:val="center"/>
      </w:pPr>
    </w:p>
    <w:p w14:textId="77777777" w14:paraId="63C5EFA1" w:rsidRDefault="00BD2E8D" w:rsidP="00BD2E8D" w:rsidR="00BD2E8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3B86CCA7" w:rsidRDefault="00BD2E8D" w:rsidP="00BD2E8D" w:rsidR="00BD2E8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D66025A" w:rsidRDefault="00BD2E8D" w:rsidP="00BD2E8D" w:rsidR="00BD2E8D">
      <w:pPr>
        <w:ind w:firstLine="708"/>
        <w:jc w:val="both"/>
      </w:pPr>
      <w:r>
        <w:t>Po zaključku nije postupljeno.</w:t>
      </w:r>
    </w:p>
    <w:p w14:textId="77777777" w14:paraId="0D750ED0" w:rsidRDefault="00BD2E8D" w:rsidP="00BD2E8D" w:rsidR="00BD2E8D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EC60C6A" w:rsidRDefault="00BD2E8D" w:rsidP="00BD2E8D" w:rsidR="00BD2E8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ED729F4" w:rsidRDefault="00BD2E8D" w:rsidP="00BD2E8D" w:rsidR="00BD2E8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71619D" w:rsidRDefault="00BD2E8D" w:rsidP="00BD2E8D" w:rsidR="00BD2E8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BBA9422" w:rsidRDefault="00BD2E8D" w:rsidP="00BD2E8D" w:rsidR="00BD2E8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FD1BCDC" w:rsidRDefault="00BD2E8D" w:rsidP="00BD2E8D" w:rsidR="00BD2E8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C471BF7" w:rsidRDefault="00BD2E8D" w:rsidP="00BD2E8D" w:rsidR="00BD2E8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F62A38A" w:rsidTr="00BD2E8D" w:rsidR="00BD2E8D">
        <w:tc>
          <w:tcPr>
            <w:tcW w:type="dxa" w:w="2346"/>
          </w:tcPr>
          <w:p w14:textId="77777777" w14:paraId="0F08969E" w:rsidRDefault="00BD2E8D" w:rsidR="00BD2E8D">
            <w:pPr>
              <w:tabs>
                <w:tab w:pos="709" w:val="left"/>
              </w:tabs>
              <w:jc w:val="right"/>
            </w:pPr>
            <w:r>
              <w:t xml:space="preserve">42. St-5306/2015  </w:t>
            </w:r>
          </w:p>
          <w:p w14:textId="77777777" w14:paraId="5786F49A" w:rsidRDefault="00BD2E8D" w:rsidR="00BD2E8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628DF0B" w:rsidRDefault="00BD2E8D" w:rsidP="00BD2E8D" w:rsidR="00BD2E8D">
      <w:pPr>
        <w:jc w:val="both"/>
      </w:pPr>
    </w:p>
    <w:p w14:textId="77777777" w14:paraId="590170DA" w:rsidRDefault="00BD2E8D" w:rsidP="00BD2E8D" w:rsidR="00BD2E8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7533C74" w:rsidRDefault="00BD2E8D" w:rsidP="00BD2E8D" w:rsidR="00BD2E8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F42FF23" w:rsidRDefault="00BD2E8D" w:rsidP="00BD2E8D" w:rsidR="00BD2E8D">
      <w:pPr>
        <w:jc w:val="both"/>
      </w:pPr>
      <w:r>
        <w:tab/>
        <w:t>Izbor stečajnog upravitelja odabran je primjenom odredbe čl. 432 SZ.</w:t>
      </w:r>
    </w:p>
    <w:p w14:textId="77777777" w14:paraId="0842C91F" w:rsidRDefault="00BD2E8D" w:rsidP="00BD2E8D" w:rsidR="00BD2E8D">
      <w:pPr>
        <w:jc w:val="both"/>
      </w:pPr>
      <w:r>
        <w:tab/>
      </w:r>
    </w:p>
    <w:p w14:textId="77777777" w14:paraId="052A50DB" w:rsidRDefault="00BD2E8D" w:rsidP="00BD2E8D" w:rsidR="00BD2E8D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436C8393" w:rsidRDefault="00BD2E8D" w:rsidP="00BD2E8D" w:rsidR="00BD2E8D">
      <w:pPr>
        <w:tabs>
          <w:tab w:pos="709" w:val="left"/>
        </w:tabs>
      </w:pPr>
    </w:p>
    <w:p w14:textId="77777777" w14:paraId="35008A13" w:rsidRDefault="00BD2E8D" w:rsidP="00BD2E8D" w:rsidR="00BD2E8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0BDD56A" w:rsidRDefault="00BD2E8D" w:rsidP="00BD2E8D" w:rsidR="00BD2E8D">
      <w:pPr>
        <w:tabs>
          <w:tab w:pos="709" w:val="left"/>
        </w:tabs>
      </w:pPr>
    </w:p>
    <w:p w14:textId="77777777" w14:paraId="3DB12D88" w:rsidRDefault="00BD2E8D" w:rsidP="00BD2E8D" w:rsidR="00BD2E8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12C9525" w:rsidRDefault="00BD2E8D" w:rsidP="00BD2E8D" w:rsidR="00BD2E8D">
      <w:pPr>
        <w:tabs>
          <w:tab w:pos="709" w:val="left"/>
        </w:tabs>
      </w:pPr>
    </w:p>
    <w:p w14:textId="77777777" w14:paraId="36628502" w:rsidRDefault="00BD2E8D" w:rsidP="00BD2E8D" w:rsidR="00BD2E8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C956C06" w:rsidRDefault="00BD2E8D" w:rsidP="00BD2E8D" w:rsidR="00BD2E8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B5E1B44" w:rsidRDefault="00BD2E8D" w:rsidP="00BD2E8D" w:rsidR="00BD2E8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448C78F" w:rsidRDefault="00BD2E8D" w:rsidP="00BD2E8D" w:rsidR="00BD2E8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71C9A34" w:rsidRDefault="00BD2E8D" w:rsidP="00BD2E8D" w:rsidR="00BD2E8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F54B440" w:rsidRDefault="00BD2E8D" w:rsidP="00BD2E8D" w:rsidR="00BD2E8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7F93E2A6" w:rsidRDefault="00BD2E8D" w:rsidP="00BD2E8D" w:rsidR="00BD2E8D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676AED9E" w:rsidRDefault="00BD2E8D" w:rsidP="00BD2E8D" w:rsidR="00BD2E8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C2AB539" w:rsidRDefault="00BD2E8D" w:rsidP="00BD2E8D" w:rsidR="00BD2E8D">
      <w:pPr>
        <w:tabs>
          <w:tab w:pos="709" w:val="left"/>
        </w:tabs>
      </w:pPr>
    </w:p>
    <w:p w14:textId="77777777" w14:paraId="5D76F19F" w:rsidRDefault="00BD2E8D" w:rsidP="00BD2E8D" w:rsidR="00BD2E8D">
      <w:pPr>
        <w:jc w:val="both"/>
        <w:rPr>
          <w:i/>
        </w:rPr>
      </w:pPr>
    </w:p>
    <w:p w14:textId="77777777" w14:paraId="37203728" w:rsidRDefault="00BD2E8D" w:rsidP="00BD2E8D" w:rsidR="00BD2E8D">
      <w:pPr>
        <w:tabs>
          <w:tab w:pos="709" w:val="left"/>
        </w:tabs>
      </w:pPr>
    </w:p>
    <w:p w14:textId="0A2F4DE3" w14:paraId="0A2F4DE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D2E8D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2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D2E8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D2E8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D2E8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D2E8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2E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E8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D2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D2E8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D2E8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D2E8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D2E8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2E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E8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8090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5306</izvorni_sadrzaj>
    <derivirana_varijabla naziv="DomainObject.Predmet.Broj_1">5306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St-5306/2015</izvorni_sadrzaj>
    <derivirana_varijabla naziv="DomainObject.Predmet.OznakaBroj_1">St-5306/2015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KORFBALL KLUB ŽIRAFA</izvorni_sadrzaj>
    <derivirana_varijabla naziv="DomainObject.Predmet.ProtustrankaFormated_1">  KORFBALL KLUB ŽIRAFA</derivirana_varijabla>
  </DomainObject.Predmet.ProtustrankaFormated>
  <DomainObject.Predmet.ProtustrankaFormatedOIB>
    <izvorni_sadrzaj>  KORFBALL KLUB ŽIRAFA, OIB 03267867077</izvorni_sadrzaj>
    <derivirana_varijabla naziv="DomainObject.Predmet.ProtustrankaFormatedOIB_1">  KORFBALL KLUB ŽIRAFA, OIB 03267867077</derivirana_varijabla>
  </DomainObject.Predmet.ProtustrankaFormatedOIB>
  <DomainObject.Predmet.ProtustrankaFormatedWithAdress>
    <izvorni_sadrzaj> KORFBALL KLUB ŽIRAFA, VANKININA 10, 10000 Zagreb</izvorni_sadrzaj>
    <derivirana_varijabla naziv="DomainObject.Predmet.ProtustrankaFormatedWithAdress_1"> KORFBALL KLUB ŽIRAFA, VANKININA 10, 10000 Zagreb</derivirana_varijabla>
  </DomainObject.Predmet.ProtustrankaFormatedWithAdress>
  <DomainObject.Predmet.ProtustrankaFormatedWithAdressOIB>
    <izvorni_sadrzaj> KORFBALL KLUB ŽIRAFA, OIB 03267867077, VANKININA 10, 10000 Zagreb</izvorni_sadrzaj>
    <derivirana_varijabla naziv="DomainObject.Predmet.ProtustrankaFormatedWithAdressOIB_1"> KORFBALL KLUB ŽIRAFA, OIB 03267867077, VANKININA 10, 10000 Zagreb</derivirana_varijabla>
  </DomainObject.Predmet.ProtustrankaFormatedWithAdressOIB>
  <DomainObject.Predmet.ProtustrankaWithAdress>
    <izvorni_sadrzaj>KORFBALL KLUB ŽIRAFA VANKININA 10, 10000 Zagreb</izvorni_sadrzaj>
    <derivirana_varijabla naziv="DomainObject.Predmet.ProtustrankaWithAdress_1">KORFBALL KLUB ŽIRAFA VANKININA 10, 10000 Zagreb</derivirana_varijabla>
  </DomainObject.Predmet.ProtustrankaWithAdress>
  <DomainObject.Predmet.ProtustrankaWithAdressOIB>
    <izvorni_sadrzaj>KORFBALL KLUB ŽIRAFA, OIB 03267867077, VANKININA 10, 10000 Zagreb</izvorni_sadrzaj>
    <derivirana_varijabla naziv="DomainObject.Predmet.ProtustrankaWithAdressOIB_1">KORFBALL KLUB ŽIRAFA, OIB 03267867077, VANKININA 10, 10000 Zagreb</derivirana_varijabla>
  </DomainObject.Predmet.ProtustrankaWithAdressOIB>
  <DomainObject.Predmet.ProtustrankaNazivFormated>
    <izvorni_sadrzaj>KORFBALL KLUB ŽIRAFA</izvorni_sadrzaj>
    <derivirana_varijabla naziv="DomainObject.Predmet.ProtustrankaNazivFormated_1">KORFBALL KLUB ŽIRAFA</derivirana_varijabla>
  </DomainObject.Predmet.ProtustrankaNazivFormated>
  <DomainObject.Predmet.ProtustrankaNazivFormatedOIB>
    <izvorni_sadrzaj>KORFBALL KLUB ŽIRAFA, OIB 03267867077</izvorni_sadrzaj>
    <derivirana_varijabla naziv="DomainObject.Predmet.ProtustrankaNazivFormatedOIB_1">KORFBALL KLUB ŽIRAFA, OIB 03267867077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KORFBALL KLUB ŽIRAFA</item>
    </izvorni_sadrzaj>
    <derivirana_varijabla naziv="DomainObject.Predmet.ProtuStrankaListFormated_1">
      <item>KORFBALL KLUB ŽIRAFA</item>
    </derivirana_varijabla>
  </DomainObject.Predmet.ProtuStrankaListFormated>
  <DomainObject.Predmet.ProtuStrankaListFormatedOIB>
    <izvorni_sadrzaj>
      <item>KORFBALL KLUB ŽIRAFA, OIB 03267867077</item>
    </izvorni_sadrzaj>
    <derivirana_varijabla naziv="DomainObject.Predmet.ProtuStrankaListFormatedOIB_1">
      <item>KORFBALL KLUB ŽIRAFA, OIB 03267867077</item>
    </derivirana_varijabla>
  </DomainObject.Predmet.ProtuStrankaListFormatedOIB>
  <DomainObject.Predmet.ProtuStrankaListFormatedWithAdress>
    <izvorni_sadrzaj>
      <item>KORFBALL KLUB ŽIRAFA, VANKININA 10, 10000 Zagreb</item>
    </izvorni_sadrzaj>
    <derivirana_varijabla naziv="DomainObject.Predmet.ProtuStrankaListFormatedWithAdress_1">
      <item>KORFBALL KLUB ŽIRAFA, VANKININA 10, 10000 Zagreb</item>
    </derivirana_varijabla>
  </DomainObject.Predmet.ProtuStrankaListFormatedWithAdress>
  <DomainObject.Predmet.ProtuStrankaListFormatedWithAdressOIB>
    <izvorni_sadrzaj>
      <item>KORFBALL KLUB ŽIRAFA, OIB 03267867077, VANKININA 10, 10000 Zagreb</item>
    </izvorni_sadrzaj>
    <derivirana_varijabla naziv="DomainObject.Predmet.ProtuStrankaListFormatedWithAdressOIB_1">
      <item>KORFBALL KLUB ŽIRAFA, OIB 03267867077, VANKININA 10, 10000 Zagreb</item>
    </derivirana_varijabla>
  </DomainObject.Predmet.ProtuStrankaListFormatedWithAdressOIB>
  <DomainObject.Predmet.ProtuStrankaListNazivFormated>
    <izvorni_sadrzaj>
      <item>KORFBALL KLUB ŽIRAFA</item>
    </izvorni_sadrzaj>
    <derivirana_varijabla naziv="DomainObject.Predmet.ProtuStrankaListNazivFormated_1">
      <item>KORFBALL KLUB ŽIRAFA</item>
    </derivirana_varijabla>
  </DomainObject.Predmet.ProtuStrankaListNazivFormated>
  <DomainObject.Predmet.ProtuStrankaListNazivFormatedOIB>
    <izvorni_sadrzaj>
      <item>KORFBALL KLUB ŽIRAFA, OIB 03267867077</item>
    </izvorni_sadrzaj>
    <derivirana_varijabla naziv="DomainObject.Predmet.ProtuStrankaListNazivFormatedOIB_1">
      <item>KORFBALL KLUB ŽIRAFA, OIB 03267867077</item>
    </derivirana_varijabla>
  </DomainObject.Predmet.ProtuStrankaListNazivFormatedOIB>
  <DomainObject.Predmet.OstaliListFormated>
    <izvorni_sadrzaj>
      <item>HRVATSKI ZAVOD ZA MIROVINSKO OSIGURANJE</item>
      <item>Držislav Bjažić</item>
    </izvorni_sadrzaj>
    <derivirana_varijabla naziv="DomainObject.Predmet.OstaliListFormated_1">
      <item>HRVATSKI ZAVOD ZA MIROVINSKO OSIGURANJE</item>
      <item>Držislav Bjažić</item>
    </derivirana_varijabla>
  </DomainObject.Predmet.OstaliListFormated>
  <DomainObject.Predmet.OstaliListFormatedOIB>
    <izvorni_sadrzaj>
      <item>HRVATSKI ZAVOD ZA MIROVINSKO OSIGURANJE, OIB 84397956623</item>
      <item>Držislav Bjažić, OIB 57457417094</item>
    </izvorni_sadrzaj>
    <derivirana_varijabla naziv="DomainObject.Predmet.OstaliListFormatedOIB_1">
      <item>HRVATSKI ZAVOD ZA MIROVINSKO OSIGURANJE, OIB 84397956623</item>
      <item>Držislav Bjažić, OIB 57457417094</item>
    </derivirana_varijabla>
  </DomainObject.Predmet.OstaliListFormatedOIB>
  <DomainObject.Predmet.OstaliListFormatedWithAdress>
    <izvorni_sadrzaj>
      <item>HRVATSKI ZAVOD ZA MIROVINSKO OSIGURANJE, Trpimirova 4, 10000 Zagreb</item>
      <item>Držislav Bjažić, Ulica Side Košutić 8, 10000 Zagreb</item>
    </izvorni_sadrzaj>
    <derivirana_varijabla naziv="DomainObject.Predmet.OstaliListFormatedWithAdress_1">
      <item>HRVATSKI ZAVOD ZA MIROVINSKO OSIGURANJE, Trpimirova 4, 10000 Zagreb</item>
      <item>Držislav Bjažić, Ulica Side Košutić 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Držislav Bjažić, OIB 57457417094, Ulica Side Košutić 8, 10000 Zagreb</item>
    </izvorni_sadrzaj>
    <derivirana_varijabla naziv="DomainObject.Predmet.OstaliListFormatedWithAdressOIB_1">
      <item>HRVATSKI ZAVOD ZA MIROVINSKO OSIGURANJE, OIB 84397956623, Trpimirova 4, 10000 Zagreb</item>
      <item>Držislav Bjažić, OIB 57457417094, Ulica Side Košutić 8, 10000 Zagreb</item>
    </derivirana_varijabla>
  </DomainObject.Predmet.OstaliListFormatedWithAdressOIB>
  <DomainObject.Predmet.OstaliListNazivFormated>
    <izvorni_sadrzaj>
      <item>HRVATSKI ZAVOD ZA MIROVINSKO OSIGURANJE</item>
      <item>Držislav Bjažić</item>
    </izvorni_sadrzaj>
    <derivirana_varijabla naziv="DomainObject.Predmet.OstaliListNazivFormated_1">
      <item>HRVATSKI ZAVOD ZA MIROVINSKO OSIGURANJE</item>
      <item>Držislav Bjažić</item>
    </derivirana_varijabla>
  </DomainObject.Predmet.OstaliListNazivFormated>
  <DomainObject.Predmet.OstaliListNazivFormatedOIB>
    <izvorni_sadrzaj>
      <item>HRVATSKI ZAVOD ZA MIROVINSKO OSIGURANJE, OIB 84397956623</item>
      <item>Držislav Bjažić, OIB 57457417094</item>
    </izvorni_sadrzaj>
    <derivirana_varijabla naziv="DomainObject.Predmet.OstaliListNazivFormatedOIB_1">
      <item>HRVATSKI ZAVOD ZA MIROVINSKO OSIGURANJE, OIB 84397956623</item>
      <item>Držislav Bjažić, OIB 57457417094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KORFBALL KLUB ŽIRAFA</izvorni_sadrzaj>
    <derivirana_varijabla naziv="DomainObject.Predmet.ProtustrankaIDrugi_1">KORFBALL KLUB ŽIRAFA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KORFBALL KLUB ŽIRAFA, OIB 03267867077, VANKININA 10, 10000 Zagreb</izvorni_sadrzaj>
    <derivirana_varijabla naziv="DomainObject.Predmet.ProtustrankaIDrugiAdressOIB_1">KORFBALL KLUB ŽIRAFA, OIB 03267867077, VANKININA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KORFBALL KLUB ŽIRAFA</item>
      <item>HRVATSKI ZAVOD ZA MIROVINSKO OSIGURANJE</item>
      <item>Držislav Bjažić</item>
    </izvorni_sadrzaj>
    <derivirana_varijabla naziv="DomainObject.Predmet.SudioniciListNaziv_1">
      <item>FINA Regionalni centar Zagreb</item>
      <item>KORFBALL KLUB ŽIRAFA</item>
      <item>HRVATSKI ZAVOD ZA MIROVINSKO OSIGURANJE</item>
      <item>Držislav Bjažić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KORFBALL KLUB ŽIRAFA, OIB 03267867077, VANKININA 10,10000 Zagreb</item>
      <item>HRVATSKI ZAVOD ZA MIROVINSKO OSIGURANJE, OIB 84397956623, Trpimirova 4,10000 Zagreb</item>
      <item>Držislav Bjažić, OIB 57457417094, Ulica Side Košutić 8,10000 Zagreb</item>
    </izvorni_sadrzaj>
    <derivirana_varijabla naziv="DomainObject.Predmet.SudioniciListAdressOIB_1">
      <item>FINA Regionalni centar Zagreb, OIB 85821130368, Trg svibanjskih žrtava 1995. 1,10000 Zagreb</item>
      <item>KORFBALL KLUB ŽIRAFA, OIB 03267867077, VANKININA 10,10000 Zagreb</item>
      <item>HRVATSKI ZAVOD ZA MIROVINSKO OSIGURANJE, OIB 84397956623, Trpimirova 4,10000 Zagreb</item>
      <item>Držislav Bjažić, OIB 57457417094, Ulica Side Košutić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03267867077</item>
      <item>, OIB 84397956623</item>
      <item>, OIB 57457417094</item>
    </izvorni_sadrzaj>
    <derivirana_varijabla naziv="DomainObject.Predmet.SudioniciListNazivOIB_1">
      <item>, OIB 85821130368</item>
      <item>, OIB 03267867077</item>
      <item>, OIB 84397956623</item>
      <item>, OIB 57457417094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1883</properties:Characters>
  <properties:Lines>75</properties:Lines>
  <properties:Paragraphs>32</properties:Paragraphs>
  <properties:TotalTime>2</properties:TotalTime>
  <properties:ScaleCrop>false</properties:ScaleCrop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