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dbe9" w14:paraId="6d8dbe9" w:rsidRDefault="00B81090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0A27D1">
        <w:rPr>
          <w:rFonts w:hAnsi="Times New Roman" w:ascii="Times New Roman"/>
        </w:rPr>
        <w:t>4417</w:t>
      </w:r>
      <w:r w:rsidR="00785DE9">
        <w:rPr>
          <w:rFonts w:hAnsi="Times New Roman" w:ascii="Times New Roman"/>
        </w:rPr>
        <w:t>/</w:t>
      </w:r>
      <w:r w:rsidR="0004727E">
        <w:rPr>
          <w:rFonts w:hAnsi="Times New Roman" w:ascii="Times New Roman"/>
        </w:rPr>
        <w:t>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A27D1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0A27D1">
        <w:rPr>
          <w:rFonts w:hAnsi="Times New Roman" w:ascii="Times New Roman"/>
          <w:szCs w:val="24"/>
        </w:rPr>
        <w:t>Trgovački sud u Zagrebu, Stalna služba, po stečajnom sucu Vesni Fundurulić Perišin,  odlučujući o  prijedlogu predlagatelja Financijske agencije, RC Zagreb, Podružnica Zagreb, Zagreb, Trg svibanjskih žrtava 1995. 1, OIB: 85821130368,  za otvaranje stečajnog postupka nad dužnikom NAJJEFTINIJI NA SVIJETU d.o.o., Zagreb, Hektorovićeva 2, OIB: 24248817402</w:t>
      </w:r>
      <w:r w:rsidR="006252E5">
        <w:rPr>
          <w:rFonts w:hAnsi="Times New Roman" w:ascii="Times New Roman"/>
          <w:szCs w:val="24"/>
        </w:rPr>
        <w:t xml:space="preserve">, </w:t>
      </w:r>
      <w:r w:rsidR="00EF4900">
        <w:rPr>
          <w:rFonts w:hAnsi="Times New Roman" w:ascii="Times New Roman"/>
          <w:szCs w:val="24"/>
        </w:rPr>
        <w:t>4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EF4900">
        <w:rPr>
          <w:rFonts w:hAnsi="Times New Roman" w:ascii="Times New Roman"/>
          <w:szCs w:val="24"/>
        </w:rPr>
        <w:t>studenog</w:t>
      </w:r>
      <w:r w:rsidR="001448F8"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785DE9" w:rsidRPr="00785DE9">
        <w:rPr>
          <w:rFonts w:hAnsi="Times New Roman" w:ascii="Times New Roman"/>
          <w:szCs w:val="24"/>
        </w:rPr>
        <w:t>Ibrahim Mehmedović, iz Rijeke, A. Starčevića 5, OIB: 91320064198.</w:t>
      </w:r>
    </w:p>
    <w:p w:rsidRDefault="00785DE9" w:rsidP="007F17A7" w:rsidR="00785DE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576EC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385D09">
        <w:rPr>
          <w:rFonts w:hAnsi="Times New Roman" w:ascii="Times New Roman"/>
          <w:szCs w:val="24"/>
        </w:rPr>
        <w:t>17</w:t>
      </w:r>
      <w:r w:rsidR="005919AE">
        <w:rPr>
          <w:rFonts w:hAnsi="Times New Roman" w:ascii="Times New Roman"/>
          <w:szCs w:val="24"/>
        </w:rPr>
        <w:t xml:space="preserve">. </w:t>
      </w:r>
      <w:r w:rsidR="00385D09">
        <w:rPr>
          <w:rFonts w:hAnsi="Times New Roman" w:ascii="Times New Roman"/>
          <w:szCs w:val="24"/>
        </w:rPr>
        <w:t>svibnja</w:t>
      </w:r>
      <w:r w:rsidRPr="007F17A7">
        <w:rPr>
          <w:rFonts w:hAnsi="Times New Roman" w:ascii="Times New Roman"/>
          <w:szCs w:val="24"/>
        </w:rPr>
        <w:t xml:space="preserve"> 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1C0BA6" w:rsidRPr="001C0BA6">
        <w:rPr>
          <w:rFonts w:hAnsi="Times New Roman" w:ascii="Times New Roman"/>
          <w:szCs w:val="24"/>
        </w:rPr>
        <w:t>NAJJEFTINIJI NA SVIJETU d.o.o., Zagreb, Hektorovićeva 2, OIB: 24248817402</w:t>
      </w:r>
      <w:r w:rsidR="000331FA">
        <w:rPr>
          <w:rFonts w:hAnsi="Times New Roman" w:ascii="Times New Roman"/>
          <w:szCs w:val="24"/>
        </w:rPr>
        <w:t>.</w:t>
      </w:r>
    </w:p>
    <w:p w:rsidRDefault="000331FA" w:rsidP="007F17A7" w:rsidR="000331FA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1C0BA6">
        <w:rPr>
          <w:rFonts w:hAnsi="Times New Roman" w:ascii="Times New Roman"/>
          <w:szCs w:val="24"/>
        </w:rPr>
        <w:t>4417</w:t>
      </w:r>
      <w:r w:rsidRPr="007F17A7">
        <w:rPr>
          <w:rFonts w:hAnsi="Times New Roman" w:ascii="Times New Roman"/>
          <w:szCs w:val="24"/>
        </w:rPr>
        <w:t>/1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 od </w:t>
      </w:r>
      <w:r w:rsidR="00385D09">
        <w:rPr>
          <w:rFonts w:hAnsi="Times New Roman" w:ascii="Times New Roman"/>
          <w:szCs w:val="24"/>
        </w:rPr>
        <w:t>27</w:t>
      </w:r>
      <w:r w:rsidRPr="007F17A7">
        <w:rPr>
          <w:rFonts w:hAnsi="Times New Roman" w:ascii="Times New Roman"/>
          <w:szCs w:val="24"/>
        </w:rPr>
        <w:t xml:space="preserve">. </w:t>
      </w:r>
      <w:r w:rsidR="00576EC7">
        <w:rPr>
          <w:rFonts w:hAnsi="Times New Roman" w:ascii="Times New Roman"/>
          <w:szCs w:val="24"/>
        </w:rPr>
        <w:t>rujna</w:t>
      </w:r>
      <w:r w:rsidR="0024454B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1C0BA6" w:rsidRPr="001C0BA6">
        <w:rPr>
          <w:rFonts w:hAnsi="Times New Roman" w:ascii="Times New Roman"/>
          <w:szCs w:val="24"/>
        </w:rPr>
        <w:t>NAJJEFTINIJI NA SVIJETU d.o.o., Zagreb, Hektorovićeva 2, OIB: 24248817402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105A4B">
        <w:rPr>
          <w:rFonts w:hAnsi="Times New Roman" w:ascii="Times New Roman"/>
          <w:szCs w:val="24"/>
        </w:rPr>
        <w:t>4</w:t>
      </w:r>
      <w:r w:rsidRPr="007F17A7">
        <w:rPr>
          <w:rFonts w:hAnsi="Times New Roman" w:ascii="Times New Roman"/>
          <w:szCs w:val="24"/>
        </w:rPr>
        <w:t xml:space="preserve">. </w:t>
      </w:r>
      <w:r w:rsidR="00105A4B">
        <w:rPr>
          <w:rFonts w:hAnsi="Times New Roman" w:ascii="Times New Roman"/>
          <w:szCs w:val="24"/>
        </w:rPr>
        <w:t>studenog</w:t>
      </w:r>
      <w:r w:rsidRPr="007F17A7">
        <w:rPr>
          <w:rFonts w:hAnsi="Times New Roman" w:ascii="Times New Roman"/>
          <w:szCs w:val="24"/>
        </w:rPr>
        <w:t xml:space="preserve"> 2016., zakonski zastupnik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385D09">
        <w:rPr>
          <w:rFonts w:hAnsi="Times New Roman" w:ascii="Times New Roman"/>
          <w:szCs w:val="24"/>
        </w:rPr>
        <w:t>214.285,08</w:t>
      </w:r>
      <w:r w:rsidR="00B819D0">
        <w:rPr>
          <w:rFonts w:hAnsi="Times New Roman" w:ascii="Times New Roman"/>
          <w:szCs w:val="24"/>
        </w:rPr>
        <w:t xml:space="preserve"> kn, prema podacima o broju zaposlenika ima</w:t>
      </w:r>
      <w:r w:rsidR="00385D09">
        <w:rPr>
          <w:rFonts w:hAnsi="Times New Roman" w:ascii="Times New Roman"/>
          <w:szCs w:val="24"/>
        </w:rPr>
        <w:t xml:space="preserve"> dva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8F4418">
        <w:rPr>
          <w:rFonts w:hAnsi="Times New Roman" w:ascii="Times New Roman"/>
          <w:szCs w:val="24"/>
        </w:rPr>
        <w:t>4</w:t>
      </w:r>
      <w:r w:rsidRPr="007F17A7">
        <w:rPr>
          <w:rFonts w:hAnsi="Times New Roman" w:ascii="Times New Roman"/>
          <w:szCs w:val="24"/>
        </w:rPr>
        <w:t>.</w:t>
      </w:r>
      <w:r w:rsidR="008F4418">
        <w:rPr>
          <w:rFonts w:hAnsi="Times New Roman" w:ascii="Times New Roman"/>
          <w:szCs w:val="24"/>
        </w:rPr>
        <w:t xml:space="preserve"> studenog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127DEB">
        <w:rPr>
          <w:rFonts w:hAnsi="Times New Roman" w:ascii="Times New Roman"/>
          <w:szCs w:val="24"/>
        </w:rPr>
        <w:t>, v.r.</w:t>
      </w:r>
    </w:p>
    <w:p w:rsidRDefault="00127DEB" w:rsidP="007F17A7" w:rsidR="00127DEB">
      <w:pPr>
        <w:ind w:firstLine="720"/>
        <w:jc w:val="right"/>
        <w:rPr>
          <w:rFonts w:hAnsi="Times New Roman" w:ascii="Times New Roman"/>
          <w:szCs w:val="24"/>
        </w:rPr>
      </w:pPr>
    </w:p>
    <w:p w:rsidRDefault="00127DEB" w:rsidP="007F17A7" w:rsidR="00127DE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127DEB" w:rsidP="007F17A7" w:rsidR="00127DE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127DEB" w:rsidP="007F17A7" w:rsidR="00127DE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4E6A31" w:rsidP="007F17A7" w:rsidR="004E6A31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47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1C0BA6">
      <w:rPr>
        <w:rFonts w:hAnsi="Times New Roman" w:ascii="Times New Roman"/>
      </w:rPr>
      <w:t>4417</w:t>
    </w:r>
    <w:r w:rsidR="00164B8B">
      <w:rPr>
        <w:rFonts w:hAnsi="Times New Roman" w:ascii="Times New Roman"/>
      </w:rPr>
      <w:t>/</w:t>
    </w:r>
    <w:r w:rsidR="00E65D48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31FA"/>
    <w:rsid w:val="0004727E"/>
    <w:rsid w:val="00081DEC"/>
    <w:rsid w:val="000915FD"/>
    <w:rsid w:val="000A27D1"/>
    <w:rsid w:val="000E0033"/>
    <w:rsid w:val="000F4D6A"/>
    <w:rsid w:val="00105A4B"/>
    <w:rsid w:val="00127DEB"/>
    <w:rsid w:val="001448F8"/>
    <w:rsid w:val="00164B8B"/>
    <w:rsid w:val="001B052B"/>
    <w:rsid w:val="001C0BA6"/>
    <w:rsid w:val="001D5EB3"/>
    <w:rsid w:val="001D628B"/>
    <w:rsid w:val="001F470D"/>
    <w:rsid w:val="00202FD8"/>
    <w:rsid w:val="00211B8C"/>
    <w:rsid w:val="002236A7"/>
    <w:rsid w:val="0024454B"/>
    <w:rsid w:val="002558C5"/>
    <w:rsid w:val="00267F8D"/>
    <w:rsid w:val="002713A2"/>
    <w:rsid w:val="002B4715"/>
    <w:rsid w:val="002B5A6A"/>
    <w:rsid w:val="002C7F1C"/>
    <w:rsid w:val="002F4231"/>
    <w:rsid w:val="0036322E"/>
    <w:rsid w:val="00385D09"/>
    <w:rsid w:val="003A572A"/>
    <w:rsid w:val="003E01D6"/>
    <w:rsid w:val="00416EBF"/>
    <w:rsid w:val="00472781"/>
    <w:rsid w:val="00481A67"/>
    <w:rsid w:val="004A7FFC"/>
    <w:rsid w:val="004C2542"/>
    <w:rsid w:val="004D38B6"/>
    <w:rsid w:val="004E6A31"/>
    <w:rsid w:val="0051510F"/>
    <w:rsid w:val="00544A34"/>
    <w:rsid w:val="00546775"/>
    <w:rsid w:val="00553312"/>
    <w:rsid w:val="00554A5C"/>
    <w:rsid w:val="00573FE4"/>
    <w:rsid w:val="00576EC7"/>
    <w:rsid w:val="005919AE"/>
    <w:rsid w:val="005E0EEF"/>
    <w:rsid w:val="006252E5"/>
    <w:rsid w:val="00627D00"/>
    <w:rsid w:val="00737A4B"/>
    <w:rsid w:val="0074133D"/>
    <w:rsid w:val="007462B8"/>
    <w:rsid w:val="00766390"/>
    <w:rsid w:val="00785DE9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D7847"/>
    <w:rsid w:val="008E0EF7"/>
    <w:rsid w:val="008F4418"/>
    <w:rsid w:val="009432E4"/>
    <w:rsid w:val="009A259C"/>
    <w:rsid w:val="009C2E2C"/>
    <w:rsid w:val="00A55620"/>
    <w:rsid w:val="00A863D7"/>
    <w:rsid w:val="00AA5DBE"/>
    <w:rsid w:val="00AD105D"/>
    <w:rsid w:val="00AF16AE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C156FD"/>
    <w:rsid w:val="00C54465"/>
    <w:rsid w:val="00C703D0"/>
    <w:rsid w:val="00C75F6C"/>
    <w:rsid w:val="00C761AE"/>
    <w:rsid w:val="00C81B9B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41BCC"/>
    <w:rsid w:val="00E57739"/>
    <w:rsid w:val="00E65D48"/>
    <w:rsid w:val="00E74051"/>
    <w:rsid w:val="00EF4900"/>
    <w:rsid w:val="00F1030C"/>
    <w:rsid w:val="00F61C35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27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D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D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D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D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27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D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D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D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D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4417</izvorni_sadrzaj>
    <derivirana_varijabla naziv="DomainObject.Predmet.Broj_1">4417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St-4417/2016</izvorni_sadrzaj>
    <derivirana_varijabla naziv="DomainObject.Predmet.OznakaBroj_1">St-4417/2016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NAJJEFTINIJI NA SVIJETU d.o.o. zastupanog po punomoćniku VOLODYMYR ZEIKAN</izvorni_sadrzaj>
    <derivirana_varijabla naziv="DomainObject.Predmet.ProtustrankaFormated_1">  NAJJEFTINIJI NA SVIJETU d.o.o. zastupanog po punomoćniku VOLODYMYR ZEIKAN</derivirana_varijabla>
  </DomainObject.Predmet.ProtustrankaFormated>
  <DomainObject.Predmet.ProtustrankaFormatedOIB>
    <izvorni_sadrzaj>  NAJJEFTINIJI NA SVIJETU d.o.o., OIB 24248817402 zastupanog po punomoćniku VOLODYMYR ZEIKAN</izvorni_sadrzaj>
    <derivirana_varijabla naziv="DomainObject.Predmet.ProtustrankaFormatedOIB_1">  NAJJEFTINIJI NA SVIJETU d.o.o., OIB 24248817402 zastupanog po punomoćniku VOLODYMYR ZEIKAN</derivirana_varijabla>
  </DomainObject.Predmet.ProtustrankaFormatedOIB>
  <DomainObject.Predmet.ProtustrankaFormatedWithAdress>
    <izvorni_sadrzaj> NAJJEFTINIJI NA SVIJETU d.o.o., Hektorovićeva 2, 10000 Zagreb zastupanog po punomoćniku VOLODYMYR ZEIKAN</izvorni_sadrzaj>
    <derivirana_varijabla naziv="DomainObject.Predmet.ProtustrankaFormatedWithAdress_1"> NAJJEFTINIJI NA SVIJETU d.o.o., Hektorovićeva 2, 10000 Zagreb zastupanog po punomoćniku VOLODYMYR ZEIKAN</derivirana_varijabla>
  </DomainObject.Predmet.ProtustrankaFormatedWithAdress>
  <DomainObject.Predmet.ProtustrankaFormatedWithAdressOIB>
    <izvorni_sadrzaj> NAJJEFTINIJI NA SVIJETU d.o.o., OIB 24248817402, Hektorovićeva 2, 10000 Zagreb zastupanog po punomoćniku VOLODYMYR ZEIKAN</izvorni_sadrzaj>
    <derivirana_varijabla naziv="DomainObject.Predmet.ProtustrankaFormatedWithAdressOIB_1"> NAJJEFTINIJI NA SVIJETU d.o.o., OIB 24248817402, Hektorovićeva 2, 10000 Zagreb zastupanog po punomoćniku VOLODYMYR ZEIKAN</derivirana_varijabla>
  </DomainObject.Predmet.ProtustrankaFormatedWithAdressOIB>
  <DomainObject.Predmet.ProtustrankaWithAdress>
    <izvorni_sadrzaj>NAJJEFTINIJI NA SVIJETU d.o.o. Hektorovićeva 2, 10000 Zagreb</izvorni_sadrzaj>
    <derivirana_varijabla naziv="DomainObject.Predmet.ProtustrankaWithAdress_1">NAJJEFTINIJI NA SVIJETU d.o.o. Hektorovićeva 2, 10000 Zagreb</derivirana_varijabla>
  </DomainObject.Predmet.ProtustrankaWithAdress>
  <DomainObject.Predmet.ProtustrankaWithAdressOIB>
    <izvorni_sadrzaj>NAJJEFTINIJI NA SVIJETU d.o.o., OIB 24248817402, Hektorovićeva 2, 10000 Zagreb</izvorni_sadrzaj>
    <derivirana_varijabla naziv="DomainObject.Predmet.ProtustrankaWithAdressOIB_1">NAJJEFTINIJI NA SVIJETU d.o.o., OIB 24248817402, Hektorovićeva 2, 10000 Zagreb</derivirana_varijabla>
  </DomainObject.Predmet.ProtustrankaWithAdressOIB>
  <DomainObject.Predmet.ProtustrankaNazivFormated>
    <izvorni_sadrzaj>NAJJEFTINIJI NA SVIJETU d.o.o.</izvorni_sadrzaj>
    <derivirana_varijabla naziv="DomainObject.Predmet.ProtustrankaNazivFormated_1">NAJJEFTINIJI NA SVIJETU d.o.o.</derivirana_varijabla>
  </DomainObject.Predmet.ProtustrankaNazivFormated>
  <DomainObject.Predmet.ProtustrankaNazivFormatedOIB>
    <izvorni_sadrzaj>NAJJEFTINIJI NA SVIJETU d.o.o., OIB 24248817402</izvorni_sadrzaj>
    <derivirana_varijabla naziv="DomainObject.Predmet.ProtustrankaNazivFormatedOIB_1">NAJJEFTINIJI NA SVIJETU d.o.o., OIB 24248817402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NAJJEFTINIJI NA SVIJETU d.o.o. zastupanog po punomoćniku VOLODYMYR ZEIKAN</item>
    </izvorni_sadrzaj>
    <derivirana_varijabla naziv="DomainObject.Predmet.ProtuStrankaListFormated_1">
      <item>NAJJEFTINIJI NA SVIJETU d.o.o. zastupanog po punomoćniku VOLODYMYR ZEIKAN</item>
    </derivirana_varijabla>
  </DomainObject.Predmet.ProtuStrankaListFormated>
  <DomainObject.Predmet.ProtuStrankaListFormatedOIB>
    <izvorni_sadrzaj>
      <item>NAJJEFTINIJI NA SVIJETU d.o.o., OIB 24248817402 zastupanog po punomoćniku VOLODYMYR ZEIKAN</item>
    </izvorni_sadrzaj>
    <derivirana_varijabla naziv="DomainObject.Predmet.ProtuStrankaListFormatedOIB_1">
      <item>NAJJEFTINIJI NA SVIJETU d.o.o., OIB 24248817402 zastupanog po punomoćniku VOLODYMYR ZEIKAN</item>
    </derivirana_varijabla>
  </DomainObject.Predmet.ProtuStrankaListFormatedOIB>
  <DomainObject.Predmet.ProtuStrankaListFormatedWithAdress>
    <izvorni_sadrzaj>
      <item>NAJJEFTINIJI NA SVIJETU d.o.o., Hektorovićeva 2, 10000 Zagreb zastupanog po punomoćniku VOLODYMYR ZEIKAN</item>
    </izvorni_sadrzaj>
    <derivirana_varijabla naziv="DomainObject.Predmet.ProtuStrankaListFormatedWithAdress_1">
      <item>NAJJEFTINIJI NA SVIJETU d.o.o., Hektorovićeva 2, 10000 Zagreb zastupanog po punomoćniku VOLODYMYR ZEIKAN</item>
    </derivirana_varijabla>
  </DomainObject.Predmet.ProtuStrankaListFormatedWithAdress>
  <DomainObject.Predmet.ProtuStrankaListFormatedWithAdressOIB>
    <izvorni_sadrzaj>
      <item>NAJJEFTINIJI NA SVIJETU d.o.o., OIB 24248817402, Hektorovićeva 2, 10000 Zagreb zastupanog po punomoćniku VOLODYMYR ZEIKAN</item>
    </izvorni_sadrzaj>
    <derivirana_varijabla naziv="DomainObject.Predmet.ProtuStrankaListFormatedWithAdressOIB_1">
      <item>NAJJEFTINIJI NA SVIJETU d.o.o., OIB 24248817402, Hektorovićeva 2, 10000 Zagreb zastupanog po punomoćniku VOLODYMYR ZEIKAN</item>
    </derivirana_varijabla>
  </DomainObject.Predmet.ProtuStrankaListFormatedWithAdressOIB>
  <DomainObject.Predmet.ProtuStrankaListNazivFormated>
    <izvorni_sadrzaj>
      <item>NAJJEFTINIJI NA SVIJETU d.o.o.</item>
    </izvorni_sadrzaj>
    <derivirana_varijabla naziv="DomainObject.Predmet.ProtuStrankaListNazivFormated_1">
      <item>NAJJEFTINIJI NA SVIJETU d.o.o.</item>
    </derivirana_varijabla>
  </DomainObject.Predmet.ProtuStrankaListNazivFormated>
  <DomainObject.Predmet.ProtuStrankaListNazivFormatedOIB>
    <izvorni_sadrzaj>
      <item>NAJJEFTINIJI NA SVIJETU d.o.o., OIB 24248817402</item>
    </izvorni_sadrzaj>
    <derivirana_varijabla naziv="DomainObject.Predmet.ProtuStrankaListNazivFormatedOIB_1">
      <item>NAJJEFTINIJI NA SVIJETU d.o.o., OIB 24248817402</item>
    </derivirana_varijabla>
  </DomainObject.Predmet.ProtuStrankaListNazivFormatedOIB>
  <DomainObject.Predmet.OstaliListFormated>
    <izvorni_sadrzaj>
      <item>VOLODYMYR ZEIKAN punomoćnik sudionika u postupku NAJJEFTINIJI NA SVIJETU d.o.o.</item>
    </izvorni_sadrzaj>
    <derivirana_varijabla naziv="DomainObject.Predmet.OstaliListFormated_1">
      <item>VOLODYMYR ZEIKAN punomoćnik sudionika u postupku NAJJEFTINIJI NA SVIJETU d.o.o.</item>
    </derivirana_varijabla>
  </DomainObject.Predmet.OstaliListFormated>
  <DomainObject.Predmet.OstaliListFormatedOIB>
    <izvorni_sadrzaj>
      <item>VOLODYMYR ZEIKAN, OIB 47961355371 punomoćnik sudionika u postupku NAJJEFTINIJI NA SVIJETU d.o.o.</item>
    </izvorni_sadrzaj>
    <derivirana_varijabla naziv="DomainObject.Predmet.OstaliListFormatedOIB_1">
      <item>VOLODYMYR ZEIKAN, OIB 47961355371 punomoćnik sudionika u postupku NAJJEFTINIJI NA SVIJETU d.o.o.</item>
    </derivirana_varijabla>
  </DomainObject.Predmet.OstaliListFormatedOIB>
  <DomainObject.Predmet.OstaliListFormatedWithAdress>
    <izvorni_sadrzaj>
      <item>VOLODYMYR ZEIKAN, Ul. Volodymirska 132/45, Kovel punomoćnik sudionika u postupku NAJJEFTINIJI NA SVIJETU d.o.o.</item>
    </izvorni_sadrzaj>
    <derivirana_varijabla naziv="DomainObject.Predmet.OstaliListFormatedWithAdress_1">
      <item>VOLODYMYR ZEIKAN, Ul. Volodymirska 132/45, Kovel punomoćnik sudionika u postupku NAJJEFTINIJI NA SVIJETU d.o.o.</item>
    </derivirana_varijabla>
  </DomainObject.Predmet.OstaliListFormatedWithAdress>
  <DomainObject.Predmet.OstaliListFormatedWithAdressOIB>
    <izvorni_sadrzaj>
      <item>VOLODYMYR ZEIKAN, OIB 47961355371, Ul. Volodymirska 132/45, Kovel punomoćnik sudionika u postupku NAJJEFTINIJI NA SVIJETU d.o.o.</item>
    </izvorni_sadrzaj>
    <derivirana_varijabla naziv="DomainObject.Predmet.OstaliListFormatedWithAdressOIB_1">
      <item>VOLODYMYR ZEIKAN, OIB 47961355371, Ul. Volodymirska 132/45, Kovel punomoćnik sudionika u postupku NAJJEFTINIJI NA SVIJETU d.o.o.</item>
    </derivirana_varijabla>
  </DomainObject.Predmet.OstaliListFormatedWithAdressOIB>
  <DomainObject.Predmet.OstaliListNazivFormated>
    <izvorni_sadrzaj>
      <item>VOLODYMYR ZEIKAN</item>
    </izvorni_sadrzaj>
    <derivirana_varijabla naziv="DomainObject.Predmet.OstaliListNazivFormated_1">
      <item>VOLODYMYR ZEIKAN</item>
    </derivirana_varijabla>
  </DomainObject.Predmet.OstaliListNazivFormated>
  <DomainObject.Predmet.OstaliListNazivFormatedOIB>
    <izvorni_sadrzaj>
      <item>VOLODYMYR ZEIKAN, OIB 47961355371</item>
    </izvorni_sadrzaj>
    <derivirana_varijabla naziv="DomainObject.Predmet.OstaliListNazivFormatedOIB_1">
      <item>VOLODYMYR ZEIKAN, OIB 47961355371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NAJJEFTINIJI NA SVIJETU d.o.o.</izvorni_sadrzaj>
    <derivirana_varijabla naziv="DomainObject.Predmet.ProtustrankaIDrugi_1">NAJJEFTINIJI NA SVIJETU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NAJJEFTINIJI NA SVIJETU d.o.o., OIB 24248817402, Hektorovićeva 2, 10000 Zagreb</izvorni_sadrzaj>
    <derivirana_varijabla naziv="DomainObject.Predmet.ProtustrankaIDrugiAdressOIB_1">NAJJEFTINIJI NA SVIJETU d.o.o., OIB 24248817402,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NAJJEFTINIJI NA SVIJETU d.o.o.</item>
      <item>VOLODYMYR ZEIKAN</item>
    </izvorni_sadrzaj>
    <derivirana_varijabla naziv="DomainObject.Predmet.SudioniciListNaziv_1">
      <item>FINA Regionalni centar Zagreb</item>
      <item>NAJJEFTINIJI NA SVIJETU d.o.o.</item>
      <item>VOLODYMYR ZEIKAN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NAJJEFTINIJI NA SVIJETU d.o.o., OIB 24248817402, Hektorovićeva 2,10000 Zagreb</item>
      <item>VOLODYMYR ZEIKAN, OIB 47961355371, Ul. Volodymirska 132/45,Kovel</item>
    </izvorni_sadrzaj>
    <derivirana_varijabla naziv="DomainObject.Predmet.SudioniciListAdressOIB_1">
      <item>FINA Regionalni centar Zagreb, OIB 85821130368, Trg svibanjskih žrtava 1995. br. 1,10000 Zagreb</item>
      <item>NAJJEFTINIJI NA SVIJETU d.o.o., OIB 24248817402, Hektorovićeva 2,10000 Zagreb</item>
      <item>VOLODYMYR ZEIKAN, OIB 47961355371, Ul. Volodymirska 132/45,Kovel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24248817402</item>
      <item>, OIB 47961355371</item>
    </izvorni_sadrzaj>
    <derivirana_varijabla naziv="DomainObject.Predmet.SudioniciListNazivOIB_1">
      <item>, OIB 85821130368</item>
      <item>, OIB 24248817402</item>
      <item>, OIB 47961355371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B82302-AB1C-4C4B-B0B3-977520ABEC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437</properties:Words>
  <properties:Characters>2356</properties:Characters>
  <properties:Lines>72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2016-11-04T11:50:00Z</dcterms:created>
  <dc:creator>x</dc:creator>
  <cp:lastModifiedBy>Žana Livaja</cp:lastModifiedBy>
  <cp:lastPrinted>2016-05-31T12:54:00Z</cp:lastPrinted>
  <dcterms:modified xmlns:xsi="http://www.w3.org/2001/XMLSchema-instance" xsi:type="dcterms:W3CDTF">2016-11-04T11:57:00Z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