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569e" w14:paraId="92b569e" w:rsidRDefault="00AE649C" w:rsidP="00FA5B5E" w:rsidR="00AE649C">
      <w:pPr>
        <w:pStyle w:val="Naslov3"/>
        <w15:collapsed w:val="false"/>
      </w:pPr>
    </w:p>
    <w:p w:rsidRDefault="002D4F30" w:rsidP="002D4F30" w:rsidR="002D4F30">
      <w:pPr>
        <w:spacing w:after="0"/>
      </w:pPr>
      <w:r>
        <w:t>REPUBLIKA HRVATSKA</w:t>
      </w:r>
    </w:p>
    <w:p w:rsidRDefault="002D4F30" w:rsidP="002D4F30" w:rsidR="002D4F30">
      <w:pPr>
        <w:spacing w:after="0"/>
      </w:pPr>
      <w:r>
        <w:t>Trgovački sud u Varaždinu</w:t>
      </w:r>
    </w:p>
    <w:p w:rsidRDefault="002D4F30" w:rsidP="002D4F30" w:rsidR="00CB0EA4">
      <w:pPr>
        <w:spacing w:after="0"/>
      </w:pPr>
      <w:r>
        <w:t>Varaždin, Braće Radić br. 2.</w:t>
      </w:r>
      <w:r w:rsidR="003A3184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D4F30" w:rsidP="002D4F30" w:rsidR="002D4F30">
      <w:pPr>
        <w:spacing w:after="0"/>
      </w:pPr>
    </w:p>
    <w:p w:rsidRDefault="002D4F30" w:rsidP="002D4F30" w:rsidR="002D4F30">
      <w:pPr>
        <w:spacing w:after="0"/>
      </w:pPr>
    </w:p>
    <w:p w:rsidRDefault="002D4F30" w:rsidP="002D4F30" w:rsidR="002D4F30">
      <w:pPr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povodom prijedloga predlagatelja-dužnika NW – WIND d.o.o. iz Varaždina, Vinka </w:t>
      </w:r>
      <w:proofErr w:type="spellStart"/>
      <w:r>
        <w:t>Žganca</w:t>
      </w:r>
      <w:proofErr w:type="spellEnd"/>
      <w:r>
        <w:t xml:space="preserve"> br. 7, OIB: 21599945038, za sklapanje </w:t>
      </w:r>
      <w:proofErr w:type="spellStart"/>
      <w:r>
        <w:t>predstečajne</w:t>
      </w:r>
      <w:proofErr w:type="spellEnd"/>
      <w:r>
        <w:t xml:space="preserve"> nagodbe,16. lipnja 2016. godine, objavljuje sljedeći </w:t>
      </w:r>
    </w:p>
    <w:p w:rsidRDefault="002D4F30" w:rsidP="002D4F30" w:rsidR="002D4F30">
      <w:pPr>
        <w:spacing w:after="0"/>
        <w:jc w:val="center"/>
      </w:pPr>
      <w:r>
        <w:t>O    G    L    A    S</w:t>
      </w:r>
    </w:p>
    <w:p w:rsidRDefault="002D4F30" w:rsidP="002D4F30" w:rsidR="002D4F30"/>
    <w:p w:rsidRDefault="002D4F30" w:rsidP="002D4F30" w:rsidR="002D4F30">
      <w:pPr>
        <w:jc w:val="both"/>
      </w:pPr>
      <w:r>
        <w:tab/>
        <w:t>I/</w:t>
      </w:r>
      <w:r>
        <w:rPr>
          <w:b/>
        </w:rPr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 NW – WIND d.o.o. iz Varaždina, Vinka </w:t>
      </w:r>
      <w:proofErr w:type="spellStart"/>
      <w:r>
        <w:t>Žganca</w:t>
      </w:r>
      <w:proofErr w:type="spellEnd"/>
      <w:r>
        <w:t xml:space="preserve"> br. 7, OIB: 21599945038, kod ovog suda u Varaždinu, Braće Radić br. 2, soba broj 222, drugi kat, za dan </w:t>
      </w:r>
    </w:p>
    <w:p w:rsidRDefault="002D4F30" w:rsidP="002D4F30" w:rsidR="002D4F30">
      <w:pPr>
        <w:jc w:val="center"/>
        <w:rPr>
          <w:u w:val="single"/>
        </w:rPr>
      </w:pPr>
      <w:r>
        <w:rPr>
          <w:u w:val="single"/>
        </w:rPr>
        <w:t>7. rujna 2016.  godine  u 13,30  sati.</w:t>
      </w:r>
    </w:p>
    <w:p w:rsidRDefault="002D4F30" w:rsidP="002D4F30" w:rsidR="002D4F30">
      <w:pPr>
        <w:spacing w:after="0"/>
        <w:jc w:val="both"/>
      </w:pPr>
      <w:r>
        <w:t xml:space="preserve">           </w:t>
      </w:r>
      <w:r>
        <w:tab/>
        <w:t xml:space="preserve">II/ Na ročište se, putem objave ovog oglasa na e-oglasnoj ploči suda, web stranicama suda, te na web stranicama FINA-e, pozivaju : </w:t>
      </w:r>
    </w:p>
    <w:p w:rsidRDefault="002D4F30" w:rsidP="002D4F30" w:rsidR="002D4F30">
      <w:pPr>
        <w:spacing w:after="0"/>
        <w:jc w:val="both"/>
      </w:pPr>
    </w:p>
    <w:p w:rsidRDefault="002D4F30" w:rsidP="002D4F30" w:rsidR="002D4F30">
      <w:pPr>
        <w:spacing w:after="0"/>
        <w:jc w:val="both"/>
      </w:pPr>
      <w:r>
        <w:t xml:space="preserve">- predlagatelj-dužnik NW – WIND d.o.o. iz Varaždina, Vinka </w:t>
      </w:r>
      <w:proofErr w:type="spellStart"/>
      <w:r>
        <w:t>Žganca</w:t>
      </w:r>
      <w:proofErr w:type="spellEnd"/>
      <w:r>
        <w:t xml:space="preserve"> br. 7, </w:t>
      </w:r>
    </w:p>
    <w:p w:rsidRDefault="002D4F30" w:rsidP="002D4F30" w:rsidR="002D4F30">
      <w:pPr>
        <w:spacing w:after="0"/>
        <w:jc w:val="both"/>
      </w:pPr>
      <w:r>
        <w:t xml:space="preserve"> - vjerovnici koji su prihvatili plan financijskog restrukturiranja.   </w:t>
      </w:r>
    </w:p>
    <w:p w:rsidRDefault="002D4F30" w:rsidP="002D4F30" w:rsidR="002D4F30">
      <w:pPr>
        <w:spacing w:after="0"/>
        <w:jc w:val="both"/>
      </w:pPr>
    </w:p>
    <w:p w:rsidRDefault="002D4F30" w:rsidP="002D4F30" w:rsidR="002D4F30">
      <w:pPr>
        <w:spacing w:after="0"/>
        <w:jc w:val="both"/>
      </w:pPr>
      <w:r>
        <w:tab/>
        <w:t xml:space="preserve">III/ Novčanom kaznom od 10.000,00 kuna do 1.000.000,00 kuna kazniti će se za prekršaj poduzetnici koji ne pristupe ročištu za sklapanje </w:t>
      </w:r>
      <w:proofErr w:type="spellStart"/>
      <w:r>
        <w:t>predstečajne</w:t>
      </w:r>
      <w:proofErr w:type="spellEnd"/>
      <w: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t. 7. ZFPPN). </w:t>
      </w:r>
    </w:p>
    <w:p w:rsidRDefault="002D4F30" w:rsidP="002D4F30" w:rsidR="002D4F30">
      <w:pPr>
        <w:spacing w:after="0"/>
        <w:jc w:val="both"/>
      </w:pPr>
    </w:p>
    <w:p w:rsidRDefault="002D4F30" w:rsidP="002D4F30" w:rsidR="002D4F30">
      <w:pPr>
        <w:jc w:val="center"/>
      </w:pPr>
      <w:r>
        <w:t>U Varaždinu, 16. lipnja 2016. godine.</w:t>
      </w:r>
    </w:p>
    <w:p w:rsidRDefault="002D4F30" w:rsidP="002D4F30" w:rsidR="002D4F30">
      <w:r>
        <w:t xml:space="preserve">                                                                                                             SUDAC : </w:t>
      </w:r>
    </w:p>
    <w:p w:rsidRDefault="002D4F30" w:rsidP="009F3AD7" w:rsidR="002D4F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F3AD7">
        <w:t xml:space="preserve">  </w:t>
      </w:r>
      <w:r>
        <w:t xml:space="preserve"> Hugo </w:t>
      </w:r>
      <w:proofErr w:type="spellStart"/>
      <w:r>
        <w:t>Wedemeyer</w:t>
      </w:r>
      <w:proofErr w:type="spellEnd"/>
    </w:p>
    <w:p w:rsidRDefault="009F3AD7" w:rsidP="002D4F30" w:rsidR="009F3AD7"/>
    <w:p w:rsidRDefault="009F3AD7" w:rsidP="002D4F30" w:rsidR="009F3AD7"/>
    <w:p w:rsidRDefault="002D4F30" w:rsidP="002D4F30" w:rsidR="002D4F30">
      <w:r>
        <w:t>DNA :</w:t>
      </w:r>
    </w:p>
    <w:p w:rsidRDefault="002D4F30" w:rsidP="002D4F30" w:rsidR="002D4F30">
      <w:pPr>
        <w:jc w:val="both"/>
      </w:pPr>
      <w:r>
        <w:t>e-oglasna ploča suda,</w:t>
      </w:r>
    </w:p>
    <w:p w:rsidRDefault="002D4F30" w:rsidP="002D4F30" w:rsidR="00DA0242">
      <w:pPr>
        <w:jc w:val="both"/>
      </w:pPr>
      <w:r>
        <w:t>Oglas u FINU – uz dopis, radi objave na web-u,</w:t>
      </w:r>
      <w:bookmarkStart w:name="_GoBack" w:id="0"/>
      <w:bookmarkEnd w:id="0"/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184" w:rsidP="00537B78" w:rsidR="003A3184">
      <w:r>
        <w:separator/>
      </w:r>
    </w:p>
  </w:endnote>
  <w:endnote w:id="0" w:type="continuationSeparator">
    <w:p w:rsidRDefault="003A3184" w:rsidP="00537B78" w:rsidR="003A3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195238"/>
      <w:docPartObj>
        <w:docPartGallery w:val="Page Numbers (Bottom of Page)"/>
        <w:docPartUnique/>
      </w:docPartObj>
    </w:sdtPr>
    <w:sdtEndPr/>
    <w:sdtContent>
      <w:p w:rsidRDefault="002D4F30" w:rsidR="002D4F3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9F0">
          <w:t>1</w:t>
        </w:r>
        <w:r>
          <w:fldChar w:fldCharType="end"/>
        </w:r>
      </w:p>
    </w:sdtContent>
  </w:sdt>
  <w:p w:rsidRDefault="002D4F30" w:rsidR="002D4F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184" w:rsidP="00537B78" w:rsidR="003A3184">
      <w:r>
        <w:separator/>
      </w:r>
    </w:p>
  </w:footnote>
  <w:footnote w:id="0" w:type="continuationSeparator">
    <w:p w:rsidRDefault="003A3184" w:rsidP="00537B78" w:rsidR="003A31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F30" w:rsidR="008333A9">
    <w:pPr>
      <w:pStyle w:val="Zaglavlje"/>
    </w:pPr>
    <w:r>
      <w:rPr>
        <w:rStyle w:val="PozadinaSvijetloCrvena"/>
        <w:shd w:fill="auto" w:color="auto" w:val="clear"/>
      </w:rPr>
      <w:t>POSL. BROJ : 6 St-617/16-10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F30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184"/>
    <w:rsid w:val="003A4CAB"/>
    <w:rsid w:val="003A5070"/>
    <w:rsid w:val="003A5D13"/>
    <w:rsid w:val="003A6655"/>
    <w:rsid w:val="003A6ED4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9F0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AD7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96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St-617/2016-10</izvorni_sadrzaj>
    <derivirana_varijabla naziv="DomainObject.Oznaka_1">St-617/2016-10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predst. nagodbe</izvorni_sadrzaj>
    <derivirana_varijabla naziv="DomainObject.Predmet.Opis_1">Prijedlog za sklapanje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NW-Wind društvo s ograničenom odgovornošću za usluge, trgovinu i putnička agencija</izvorni_sadrzaj>
    <derivirana_varijabla naziv="DomainObject.Predmet.StrankaFormated_1">  NW-Wind društvo s ograničenom odgovornošću za usluge, trgovinu i putnička agencija</derivirana_varijabla>
  </DomainObject.Predmet.StrankaFormated>
  <DomainObject.Predmet.StrankaFormatedOIB>
    <izvorni_sadrzaj>  NW-Wind društvo s ograničenom odgovornošću za usluge, trgovinu i putnička agencija, OIB 21599945038</izvorni_sadrzaj>
    <derivirana_varijabla naziv="DomainObject.Predmet.StrankaFormatedOIB_1">  NW-Wind društvo s ograničenom odgovornošću za usluge, trgovinu i putnička agencija, OIB 21599945038</derivirana_varijabla>
  </DomainObject.Predmet.StrankaFormatedOIB>
  <DomainObject.Predmet.StrankaFormatedWithAdress>
    <izvorni_sadrzaj> NW-Wind društvo s ograničenom odgovornošću za usluge, trgovinu i putnička agencija, Vinka Žganca 7, 42000 Varaždin</izvorni_sadrzaj>
    <derivirana_varijabla naziv="DomainObject.Predmet.StrankaFormatedWithAdress_1"> NW-Wind društvo s ograničenom odgovornošću za usluge, trgovinu i putnička agencija, Vinka Žganca 7, 42000 Varaždin</derivirana_varijabla>
  </DomainObject.Predmet.StrankaFormatedWithAdress>
  <DomainObject.Predmet.StrankaFormatedWithAdressOIB>
    <izvorni_sadrzaj> NW-Wind društvo s ograničenom odgovornošću za usluge, trgovinu i putnička agencija, OIB 21599945038, Vinka Žganca 7, 42000 Varaždin</izvorni_sadrzaj>
    <derivirana_varijabla naziv="DomainObject.Predmet.StrankaFormatedWithAdressOIB_1"> NW-Wind društvo s ograničenom odgovornošću za usluge, trgovinu i putnička agencija, OIB 21599945038, Vinka Žganca 7, 42000 Varaždin</derivirana_varijabla>
  </DomainObject.Predmet.StrankaFormatedWithAdressOIB>
  <DomainObject.Predmet.StrankaWithAdress>
    <izvorni_sadrzaj>NW-Wind društvo s ograničenom odgovornošću za usluge, trgovinu i putnička agencija Vinka Žganca 7,42000 Varaždin</izvorni_sadrzaj>
    <derivirana_varijabla naziv="DomainObject.Predmet.StrankaWithAdress_1">NW-Wind društvo s ograničenom odgovornošću za usluge, trgovinu i putnička agencija Vinka Žganca 7,42000 Varaždin</derivirana_varijabla>
  </DomainObject.Predmet.StrankaWithAdress>
  <DomainObject.Predmet.StrankaWithAdressOIB>
    <izvorni_sadrzaj>NW-Wind društvo s ograničenom odgovornošću za usluge, trgovinu i putnička agencija, OIB 21599945038, Vinka Žganca 7,42000 Varaždin</izvorni_sadrzaj>
    <derivirana_varijabla naziv="DomainObject.Predmet.StrankaWithAdressOIB_1">NW-Wind društvo s ograničenom odgovornošću za usluge, trgovinu i putnička agencija, OIB 21599945038, Vinka Žganca 7,42000 Varaždin</derivirana_varijabla>
  </DomainObject.Predmet.StrankaWithAdressOIB>
  <DomainObject.Predmet.StrankaNazivFormated>
    <izvorni_sadrzaj>NW-Wind društvo s ograničenom odgovornošću za usluge, trgovinu i putnička agencija</izvorni_sadrzaj>
    <derivirana_varijabla naziv="DomainObject.Predmet.StrankaNazivFormated_1">NW-Wind društvo s ograničenom odgovornošću za usluge, trgovinu i putnička agencija</derivirana_varijabla>
  </DomainObject.Predmet.StrankaNazivFormated>
  <DomainObject.Predmet.StrankaNazivFormatedOIB>
    <izvorni_sadrzaj>NW-Wind društvo s ograničenom odgovornošću za usluge, trgovinu i putnička agencija, OIB 21599945038</izvorni_sadrzaj>
    <derivirana_varijabla naziv="DomainObject.Predmet.StrankaNazivFormatedOIB_1">NW-Wind društvo s ograničenom odgovornošću za usluge, trgovinu i putnička agencija, OIB 21599945038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1484590.34</izvorni_sadrzaj>
    <derivirana_varijabla naziv="DomainObject.Predmet.TrenutnaVrijednost_1">1484590.34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NW-Wind društvo s ograničenom odgovornošću za usluge, trgovinu i putnička agencija</item>
    </izvorni_sadrzaj>
    <derivirana_varijabla naziv="DomainObject.Predmet.StrankaListFormated_1">
      <item>NW-Wind društvo s ograničenom odgovornošću za usluge, trgovinu i putnička agencija</item>
    </derivirana_varijabla>
  </DomainObject.Predmet.StrankaListFormated>
  <DomainObject.Predmet.StrankaListFormatedOIB>
    <izvorni_sadrzaj>
      <item>NW-Wind društvo s ograničenom odgovornošću za usluge, trgovinu i putnička agencija, OIB 21599945038</item>
    </izvorni_sadrzaj>
    <derivirana_varijabla naziv="DomainObject.Predmet.StrankaListFormatedOIB_1">
      <item>NW-Wind društvo s ograničenom odgovornošću za usluge, trgovinu i putnička agencija, OIB 21599945038</item>
    </derivirana_varijabla>
  </DomainObject.Predmet.StrankaListFormatedOIB>
  <DomainObject.Predmet.StrankaListFormatedWithAdress>
    <izvorni_sadrzaj>
      <item>NW-Wind društvo s ograničenom odgovornošću za usluge, trgovinu i putnička agencija, Vinka Žganca 7, 42000 Varaždin</item>
    </izvorni_sadrzaj>
    <derivirana_varijabla naziv="DomainObject.Predmet.StrankaListFormatedWithAdress_1">
      <item>NW-Wind društvo s ograničenom odgovornošću za usluge, trgovinu i putnička agencija, Vinka Žganca 7, 42000 Varaždin</item>
    </derivirana_varijabla>
  </DomainObject.Predmet.StrankaListFormatedWithAdress>
  <DomainObject.Predmet.StrankaListFormatedWithAdressOIB>
    <izvorni_sadrzaj>
      <item>NW-Wind društvo s ograničenom odgovornošću za usluge, trgovinu i putnička agencija, OIB 21599945038, Vinka Žganca 7, 42000 Varaždin</item>
    </izvorni_sadrzaj>
    <derivirana_varijabla naziv="DomainObject.Predmet.StrankaListFormatedWithAdressOIB_1">
      <item>NW-Wind društvo s ograničenom odgovornošću za usluge, trgovinu i putnička agencija, OIB 21599945038, Vinka Žganca 7, 42000 Varaždin</item>
    </derivirana_varijabla>
  </DomainObject.Predmet.StrankaListFormatedWithAdressOIB>
  <DomainObject.Predmet.StrankaListNazivFormated>
    <izvorni_sadrzaj>
      <item>NW-Wind društvo s ograničenom odgovornošću za usluge, trgovinu i putnička agencija</item>
    </izvorni_sadrzaj>
    <derivirana_varijabla naziv="DomainObject.Predmet.StrankaListNazivFormated_1">
      <item>NW-Wind društvo s ograničenom odgovornošću za usluge, trgovinu i putnička agencija</item>
    </derivirana_varijabla>
  </DomainObject.Predmet.StrankaListNazivFormated>
  <DomainObject.Predmet.StrankaListNazivFormatedOIB>
    <izvorni_sadrzaj>
      <item>NW-Wind društvo s ograničenom odgovornošću za usluge, trgovinu i putnička agencija, OIB 21599945038</item>
    </izvorni_sadrzaj>
    <derivirana_varijabla naziv="DomainObject.Predmet.StrankaListNazivFormatedOIB_1">
      <item>NW-Wind društvo s ograničenom odgovornošću za usluge, trgovinu i putnička agencija, OIB 21599945038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RC</item>
      <item>Sudski registar</item>
      <item>Damir Habuš, za Poreznu upravu, Područni ured Sjeverna Hrvatska</item>
    </izvorni_sadrzaj>
    <derivirana_varijabla naziv="DomainObject.Predmet.OstaliListFormated_1">
      <item>Financijska agencija RC</item>
      <item>Sudski registar</item>
      <item>Damir Habuš, za Poreznu upravu, Područni ured Sjeverna Hrvatska</item>
    </derivirana_varijabla>
  </DomainObject.Predmet.OstaliListFormated>
  <DomainObject.Predmet.OstaliListFormatedOIB>
    <izvorni_sadrzaj>
      <item>Financijska agencija RC, OIB 85821130368</item>
      <item>Sudski registar</item>
      <item>Damir Habuš, za Poreznu upravu, Područni ured Sjeverna Hrvatska</item>
    </izvorni_sadrzaj>
    <derivirana_varijabla naziv="DomainObject.Predmet.OstaliListFormatedOIB_1">
      <item>Financijska agencija RC, OIB 85821130368</item>
      <item>Sudski registar</item>
      <item>Damir Habuš, za Poreznu upravu, Područni ured Sjeverna Hrvatska</item>
    </derivirana_varijabla>
  </DomainObject.Predmet.OstaliListFormatedOIB>
  <DomainObject.Predmet.OstaliListFormatedWithAdress>
    <izvorni_sadrzaj>
      <item>Financijska agencija RC, Ulica grada Vukovara 70, 10000 Zagreb</item>
      <item>Sudski registar, B.Radića 2, 42000 Varaždin</item>
      <item>Damir Habuš, za Poreznu upravu, Područni ured Sjeverna Hrvatska</item>
    </izvorni_sadrzaj>
    <derivirana_varijabla naziv="DomainObject.Predmet.OstaliListFormatedWithAdress_1">
      <item>Financijska agencija RC, Ulica grada Vukovara 70, 10000 Zagreb</item>
      <item>Sudski registar, B.Radića 2, 42000 Varaždin</item>
      <item>Damir Habuš, za Poreznu upravu, Područni ured Sjeverna Hrvatska</item>
    </derivirana_varijabla>
  </DomainObject.Predmet.OstaliListFormatedWithAdress>
  <DomainObject.Predmet.OstaliListFormatedWithAdressOIB>
    <izvorni_sadrzaj>
      <item>Financijska agencija RC, OIB 85821130368, Ulica grada Vukovara 70, 10000 Zagreb</item>
      <item>Sudski registar, B.Radića 2, 42000 Varaždin</item>
      <item>Damir Habuš, za Poreznu upravu, Područni ured Sjeverna Hrvatska</item>
    </izvorni_sadrzaj>
    <derivirana_varijabla naziv="DomainObject.Predmet.OstaliListFormatedWithAdressOIB_1">
      <item>Financijska agencija RC, OIB 85821130368, Ulica grada Vukovara 70, 10000 Zagreb</item>
      <item>Sudski registar, B.Radića 2, 42000 Varaždin</item>
      <item>Damir Habuš, za Poreznu upravu, Područni ured Sjeverna Hrvatska</item>
    </derivirana_varijabla>
  </DomainObject.Predmet.OstaliListFormatedWithAdressOIB>
  <DomainObject.Predmet.OstaliListNazivFormated>
    <izvorni_sadrzaj>
      <item>Financijska agencija RC</item>
      <item>Sudski registar</item>
      <item>Damir Habuš, za Poreznu upravu, Područni ured Sjeverna Hrvatska</item>
    </izvorni_sadrzaj>
    <derivirana_varijabla naziv="DomainObject.Predmet.OstaliListNazivFormated_1">
      <item>Financijska agencija RC</item>
      <item>Sudski registar</item>
      <item>Damir Habuš, za Poreznu upravu, Područni ured Sjeverna Hrvatska</item>
    </derivirana_varijabla>
  </DomainObject.Predmet.OstaliListNazivFormated>
  <DomainObject.Predmet.OstaliListNazivFormatedOIB>
    <izvorni_sadrzaj>
      <item>Financijska agencija RC, OIB 85821130368</item>
      <item>Sudski registar</item>
      <item>Damir Habuš, za Poreznu upravu, Područni ured Sjeverna Hrvatska</item>
    </izvorni_sadrzaj>
    <derivirana_varijabla naziv="DomainObject.Predmet.OstaliListNazivFormatedOIB_1">
      <item>Financijska agencija RC, OIB 85821130368</item>
      <item>Sudski registar</item>
      <item>Damir Habuš, za Poreznu upravu, Područni ured Sjeverna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St-617/2016-10</izvorni_sadrzaj>
    <derivirana_varijabla naziv="DomainObject.PoslovniBrojDokumenta_1">St-617/2016-10</derivirana_varijabla>
  </DomainObject.PoslovniBrojDokumenta>
  <DomainObject.Predmet.StrankaIDrugi>
    <izvorni_sadrzaj>NW-Wind društvo s ograničenom odgovornošću za usluge, trgovinu i putnička agencija</izvorni_sadrzaj>
    <derivirana_varijabla naziv="DomainObject.Predmet.StrankaIDrugi_1">NW-Wind društvo s ograničenom odgovornošću za usluge, trgovinu i putnička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NW-Wind društvo s ograničenom odgovornošću za usluge, trgovinu i putnička agencija, OIB 21599945038, Vinka Žganca 7, 42000 Varaždin</izvorni_sadrzaj>
    <derivirana_varijabla naziv="DomainObject.Predmet.StrankaIDrugiAdressOIB_1">NW-Wind društvo s ograničenom odgovornošću za usluge, trgovinu i putnička agencija, OIB 21599945038, Vinka Žganca 7,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NW-Wind društvo s ograničenom odgovornošću za usluge, trgovinu i putnička agencija</item>
      <item>Financijska agencija RC</item>
      <item>Sudski registar</item>
      <item>Damir Habuš, za Poreznu upravu, Područni ured Sjeverna Hrvatska</item>
    </izvorni_sadrzaj>
    <derivirana_varijabla naziv="DomainObject.Predmet.SudioniciListNaziv_1">
      <item>NW-Wind društvo s ograničenom odgovornošću za usluge, trgovinu i putnička agencija</item>
      <item>Financijska agencija RC</item>
      <item>Sudski registar</item>
      <item>Damir Habuš, za Poreznu upravu, Područni ured Sjeverna Hrvatska</item>
    </derivirana_varijabla>
  </DomainObject.Predmet.SudioniciListNaziv>
  <DomainObject.Predmet.SudioniciListAdressOIB>
    <izvorni_sadrzaj>
      <item>NW-Wind društvo s ograničenom odgovornošću za usluge, trgovinu i putnička agencija, OIB 21599945038, Vinka Žganca 7,42000 Varaždin</item>
      <item>Financijska agencija RC, OIB 85821130368, Ulica grada Vukovara 70,10000 Zagreb</item>
      <item>Sudski registar, B.Radića 2,42000 Varaždin</item>
      <item>Damir Habuš, za Poreznu upravu, Područni ured Sjeverna Hrvatska</item>
    </izvorni_sadrzaj>
    <derivirana_varijabla naziv="DomainObject.Predmet.SudioniciListAdressOIB_1">
      <item>NW-Wind društvo s ograničenom odgovornošću za usluge, trgovinu i putnička agencija, OIB 21599945038, Vinka Žganca 7,42000 Varaždin</item>
      <item>Financijska agencija RC, OIB 85821130368, Ulica grada Vukovara 70,10000 Zagreb</item>
      <item>Sudski registar, B.Radića 2,42000 Varaždin</item>
      <item>Damir Habuš, za Poreznu upravu, Područni ured Sjeverna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C2349-2B84-4711-8746-33A406D57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1049</properties:Characters>
  <properties:Lines>34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2016-06-16T10:59:00Z</cp:lastPrinted>
  <dcterms:modified xmlns:xsi="http://www.w3.org/2001/XMLSchema-instance" xsi:type="dcterms:W3CDTF">2016-06-16T10:59:00Z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St-617/2016-10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