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a958" w14:paraId="f6ea958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3130A5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ARANZA 1991 j.d.o.o., Samobor, Uskočka 1/</w:t>
      </w:r>
      <w:proofErr w:type="spellStart"/>
      <w:r>
        <w:t>1</w:t>
      </w:r>
      <w:proofErr w:type="spellEnd"/>
      <w:r>
        <w:t>, MBS: 081014535, OIB: 72266903777</w:t>
      </w:r>
      <w:r>
        <w:rPr>
          <w:color w:val="000000"/>
        </w:rPr>
        <w:t xml:space="preserve">, dana </w:t>
      </w:r>
      <w:r w:rsidR="00AF1B13">
        <w:rPr>
          <w:color w:val="000000"/>
        </w:rPr>
        <w:t>23</w:t>
      </w:r>
      <w:r>
        <w:rPr>
          <w:color w:val="000000"/>
        </w:rPr>
        <w:t xml:space="preserve">. veljače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D1D03">
        <w:t>ARANZA 1991 j.d.o.o., Samobor, Uskočka 1/</w:t>
      </w:r>
      <w:proofErr w:type="spellStart"/>
      <w:r w:rsidR="005D1D03">
        <w:t>1</w:t>
      </w:r>
      <w:proofErr w:type="spellEnd"/>
      <w:r w:rsidR="005D1D03">
        <w:t>, MBS: 081014535, OIB: 72266903777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D1D03">
        <w:t>1285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B97B12">
        <w:t>11.840,00 kn</w:t>
      </w:r>
      <w:r w:rsidR="000975FD" w:rsidRPr="00CC1194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5D1D03" w:rsidP="005D1D03" w:rsidR="005D1D03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>
        <w:lastRenderedPageBreak/>
        <w:t>ARANZA 1991 j.d.o.o., Samobor, Uskočka 1/</w:t>
      </w:r>
      <w:proofErr w:type="spellStart"/>
      <w:r>
        <w:t>1</w:t>
      </w:r>
      <w:proofErr w:type="spellEnd"/>
      <w:r>
        <w:t>, MBS: 081014535, OIB: 72266903777 temeljem čl. 110. st. 1. Stečajnog zakona.</w:t>
      </w:r>
    </w:p>
    <w:p w:rsidRDefault="005D1D03" w:rsidP="005D1D03" w:rsidR="005D1D03">
      <w:pPr>
        <w:jc w:val="both"/>
      </w:pPr>
    </w:p>
    <w:p w:rsidRDefault="005D1D03" w:rsidP="005D1D03" w:rsidR="005D1D0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D1D03">
        <w:t>20</w:t>
      </w:r>
      <w:r w:rsidR="00BB0166" w:rsidRPr="00CC1194">
        <w:t xml:space="preserve">. </w:t>
      </w:r>
      <w:r w:rsidR="005D1D03">
        <w:t>veljače</w:t>
      </w:r>
      <w:r w:rsidR="00BB0166" w:rsidRPr="00CC1194">
        <w:t xml:space="preserve"> 2017.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1461C">
        <w:t>10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5437A3">
        <w:t>11.840,00</w:t>
      </w:r>
      <w:r w:rsidR="004C187C">
        <w:t xml:space="preserve"> kn i to za:</w:t>
      </w:r>
    </w:p>
    <w:p w:rsidRDefault="000F1A57" w:rsidP="004C187C" w:rsidR="000F1A57">
      <w:pPr>
        <w:ind w:firstLine="708"/>
        <w:jc w:val="both"/>
      </w:pPr>
    </w:p>
    <w:p w:rsidRDefault="000F1A57" w:rsidP="007D3C55" w:rsidR="000F1A57" w:rsidRPr="004972F0">
      <w:pPr>
        <w:spacing w:after="240"/>
        <w:ind w:firstLine="708"/>
      </w:pPr>
      <w:r w:rsidRPr="004972F0">
        <w:t>-plaćenu naknadu FINA-i za Potvrdu o blokadi i Očevidnik u iznosu 52,00 kn</w:t>
      </w:r>
    </w:p>
    <w:p w:rsidRDefault="000F1A57" w:rsidP="007D3C55" w:rsidR="000F1A57" w:rsidRPr="004972F0">
      <w:pPr>
        <w:spacing w:after="240"/>
        <w:ind w:firstLine="708"/>
      </w:pPr>
      <w:r w:rsidRPr="004972F0">
        <w:t>-sudska pristojba za potvrdu iz zemljišnih knjiga u iznosu od 20,00 kn</w:t>
      </w:r>
    </w:p>
    <w:p w:rsidRDefault="00BB28C9" w:rsidP="007D3C55" w:rsidR="00592E2E">
      <w:pPr>
        <w:spacing w:after="240"/>
        <w:ind w:firstLine="708"/>
      </w:pPr>
      <w:r w:rsidRPr="004972F0">
        <w:t xml:space="preserve">- </w:t>
      </w:r>
      <w:r w:rsidR="000F1A57" w:rsidRPr="004972F0">
        <w:t>upravna pristojba za uvjerenje o</w:t>
      </w:r>
      <w:r w:rsidRPr="004972F0">
        <w:t xml:space="preserve"> vozilima iz CVH u iznosu od 18,</w:t>
      </w:r>
      <w:r w:rsidR="000F1A57" w:rsidRPr="004972F0">
        <w:t>00 kn</w:t>
      </w:r>
    </w:p>
    <w:p w:rsidRDefault="00592E2E" w:rsidP="00592E2E" w:rsidR="00592E2E" w:rsidRPr="004972F0">
      <w:pPr>
        <w:pStyle w:val="Odlomakpopisa"/>
        <w:numPr>
          <w:ilvl w:val="0"/>
          <w:numId w:val="16"/>
        </w:numPr>
        <w:jc w:val="both"/>
      </w:pPr>
      <w:r w:rsidRPr="004972F0">
        <w:t xml:space="preserve">poslovni račun – u stečaju (naknade za: otvaranje računa, zatvaranje računa (jednokratno 200,00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6 mjeseci</w:t>
      </w:r>
      <w:r w:rsidR="000F1A57" w:rsidRPr="004972F0">
        <w:t xml:space="preserve"> - </w:t>
      </w:r>
      <w:r w:rsidRPr="004972F0">
        <w:t>ukupno 240,00 kn</w:t>
      </w:r>
      <w:r w:rsidR="000F1A57" w:rsidRPr="004972F0">
        <w:t>)</w:t>
      </w:r>
      <w:r w:rsidRPr="004972F0">
        <w:t xml:space="preserve"> u iznosu od </w:t>
      </w:r>
      <w:r w:rsidR="000F1A57" w:rsidRPr="004972F0">
        <w:t>44</w:t>
      </w:r>
      <w:r w:rsidRPr="004972F0">
        <w:t>0,00 kn u skladu s prosječnom naknadom prema Cjeniku financijskih institucija za usluge platnog prometa na tržištu u RH</w:t>
      </w:r>
    </w:p>
    <w:p w:rsidRDefault="004C187C" w:rsidP="004C187C" w:rsidR="004C187C">
      <w:pPr>
        <w:pStyle w:val="Odlomakpopisa"/>
        <w:ind w:left="1068"/>
        <w:jc w:val="both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C187C" w:rsidP="004C187C" w:rsidR="004C187C">
      <w:pPr>
        <w:pStyle w:val="Odlomakpopisa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knjigovodstvene usluge – u stečaju (</w:t>
      </w:r>
      <w:r w:rsidR="00681A5A" w:rsidRPr="004972F0">
        <w:t>mjesečno 350,00 kn x 6 mjeseci)</w:t>
      </w:r>
      <w:r w:rsidRPr="004972F0">
        <w:t xml:space="preserve"> –u iznosu od </w:t>
      </w:r>
      <w:r w:rsidR="00681A5A" w:rsidRPr="004972F0">
        <w:t>2.100</w:t>
      </w:r>
      <w:r w:rsidRPr="004972F0">
        <w:t>,00 kn</w:t>
      </w:r>
    </w:p>
    <w:p w:rsidRDefault="004C187C" w:rsidP="004C187C" w:rsidR="004C187C" w:rsidRPr="00592E2E">
      <w:pPr>
        <w:rPr>
          <w:highlight w:val="yellow"/>
        </w:rPr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nagrada stečajnom upravitelju – prema čl. 7. Uredbe o kriterijima i načinu obračuna i plaćanja nagrade stečaj</w:t>
      </w:r>
      <w:r w:rsidR="0085100D" w:rsidRPr="004972F0">
        <w:t xml:space="preserve">nim upraviteljima) u iznosu od </w:t>
      </w:r>
      <w:r w:rsidRPr="004972F0">
        <w:t>1.</w:t>
      </w:r>
      <w:r w:rsidR="0085100D" w:rsidRPr="004972F0">
        <w:t>6</w:t>
      </w:r>
      <w:r w:rsidRPr="004972F0">
        <w:t xml:space="preserve">00,00 kn </w:t>
      </w:r>
    </w:p>
    <w:p w:rsidRDefault="004C187C" w:rsidP="004C187C" w:rsidR="004C187C">
      <w:pPr>
        <w:jc w:val="both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</w:t>
      </w:r>
      <w:r w:rsidR="00534278" w:rsidRPr="004972F0">
        <w:t>3.500</w:t>
      </w:r>
      <w:r w:rsidRPr="004972F0">
        <w:t xml:space="preserve">,00 kn bruto </w:t>
      </w:r>
    </w:p>
    <w:p w:rsidRDefault="004C187C" w:rsidP="004C187C" w:rsidR="004C187C">
      <w:pPr>
        <w:pStyle w:val="Odlomakpopisa"/>
      </w:pPr>
    </w:p>
    <w:p w:rsidRDefault="00592E2E" w:rsidP="00592E2E" w:rsidR="00592E2E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592E2E" w:rsidP="004C187C" w:rsidR="00592E2E">
      <w:pPr>
        <w:pStyle w:val="Odlomakpopisa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t>arhiviranje dokumentacije – (pohrana dokumentacije u skladu sa Zakonom o arhivskom gradivu i arhivima prema Cjeniku u iznosu od 1.500,00 kn</w:t>
      </w:r>
    </w:p>
    <w:p w:rsidRDefault="004C187C" w:rsidP="004C187C" w:rsidR="004C187C">
      <w:pPr>
        <w:jc w:val="both"/>
      </w:pP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lastRenderedPageBreak/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>23. veljače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15D7A">
        <w:t>23.3.2018.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CC" w:rsidR="00460CCC">
      <w:r>
        <w:separator/>
      </w:r>
    </w:p>
  </w:endnote>
  <w:endnote w:id="0" w:type="continuationSeparator">
    <w:p w:rsidRDefault="00460CCC" w:rsidR="00460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CC" w:rsidR="00460CCC">
      <w:r>
        <w:separator/>
      </w:r>
    </w:p>
  </w:footnote>
  <w:footnote w:id="0" w:type="continuationSeparator">
    <w:p w:rsidRDefault="00460CCC" w:rsidR="00460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8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512D4" w:rsidR="003512D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512D4">
      <w:t>7 St-1285/17-15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3512D4">
      <w:t>1285</w:t>
    </w:r>
    <w:r w:rsidR="00E84A60">
      <w:t>/17-</w:t>
    </w:r>
    <w:r w:rsidR="003512D4">
      <w:t>15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0CCC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8F1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4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8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1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4A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8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1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ARANZA 1991 jednostavno društvo s ograničenom odgovornošću za trgovinu i usluge</izvorni_sadrzaj>
    <derivirana_varijabla naziv="DomainObject.Predmet.ProtustrankaFormated_1">  ARANZA 1991 jednostavno društvo s ograničenom odgovornošću za trgovinu i usluge</derivirana_varijabla>
  </DomainObject.Predmet.ProtustrankaFormated>
  <DomainObject.Predmet.ProtustrankaFormatedOIB>
    <izvorni_sadrzaj>  ARANZA 1991 jednostavno društvo s ograničenom odgovornošću za trgovinu i usluge, OIB 72266903777</izvorni_sadrzaj>
    <derivirana_varijabla naziv="DomainObject.Predmet.ProtustrankaFormatedOIB_1">  ARANZA 1991 jednostavno društvo s ograničenom odgovornošću za trgovinu i usluge, OIB 72266903777</derivirana_varijabla>
  </DomainObject.Predmet.ProtustrankaFormatedOIB>
  <DomainObject.Predmet.ProtustrankaFormatedWithAdress>
    <izvorni_sadrzaj> ARANZA 1991 jednostavno društvo s ograničenom odgovornošću za trgovinu i usluge, Uskočka 11, 10430 Samobor</izvorni_sadrzaj>
    <derivirana_varijabla naziv="DomainObject.Predmet.ProtustrankaFormatedWithAdress_1"> ARANZA 1991 jednostavno društvo s ograničenom odgovornošću za trgovinu i usluge, Uskočka 11, 10430 Samobor</derivirana_varijabla>
  </DomainObject.Predmet.ProtustrankaFormatedWithAdress>
  <DomainObject.Predmet.ProtustrankaFormatedWithAdressOIB>
    <izvorni_sadrzaj> ARANZA 1991 jednostavno društvo s ograničenom odgovornošću za trgovinu i usluge, OIB 72266903777, Uskočka 11, 10430 Samobor</izvorni_sadrzaj>
    <derivirana_varijabla naziv="DomainObject.Predmet.ProtustrankaFormatedWithAdressOIB_1"> ARANZA 1991 jednostavno društvo s ograničenom odgovornošću za trgovinu i usluge, OIB 72266903777, Uskočka 11, 10430 Samobor</derivirana_varijabla>
  </DomainObject.Predmet.ProtustrankaFormatedWithAdressOIB>
  <DomainObject.Predmet.ProtustrankaWithAdress>
    <izvorni_sadrzaj>ARANZA 1991 jednostavno društvo s ograničenom odgovornošću za trgovinu i usluge Uskočka 11, 10430 Samobor</izvorni_sadrzaj>
    <derivirana_varijabla naziv="DomainObject.Predmet.ProtustrankaWithAdress_1">ARANZA 1991 jednostavno društvo s ograničenom odgovornošću za trgovinu i usluge Uskočka 11, 10430 Samobor</derivirana_varijabla>
  </DomainObject.Predmet.ProtustrankaWithAdress>
  <DomainObject.Predmet.ProtustrankaWithAdressOIB>
    <izvorni_sadrzaj>ARANZA 1991 jednostavno društvo s ograničenom odgovornošću za trgovinu i usluge, OIB 72266903777, Uskočka 11, 10430 Samobor</izvorni_sadrzaj>
    <derivirana_varijabla naziv="DomainObject.Predmet.ProtustrankaWithAdressOIB_1">ARANZA 1991 jednostavno društvo s ograničenom odgovornošću za trgovinu i usluge, OIB 72266903777, Uskočka 11, 10430 Samobor</derivirana_varijabla>
  </DomainObject.Predmet.ProtustrankaWithAdressOIB>
  <DomainObject.Predmet.ProtustrankaNazivFormated>
    <izvorni_sadrzaj>ARANZA 1991 jednostavno društvo s ograničenom odgovornošću za trgovinu i usluge</izvorni_sadrzaj>
    <derivirana_varijabla naziv="DomainObject.Predmet.ProtustrankaNazivFormated_1">ARANZA 1991 jednostavno društvo s ograničenom odgovornošću za trgovinu i usluge</derivirana_varijabla>
  </DomainObject.Predmet.ProtustrankaNazivFormated>
  <DomainObject.Predmet.ProtustrankaNazivFormatedOIB>
    <izvorni_sadrzaj>ARANZA 1991 jednostavno društvo s ograničenom odgovornošću za trgovinu i usluge, OIB 72266903777</izvorni_sadrzaj>
    <derivirana_varijabla naziv="DomainObject.Predmet.ProtustrankaNazivFormatedOIB_1">ARANZA 1991 jednostavno društvo s ograničenom odgovornošću za trgovinu i usluge, OIB 72266903777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ARANZA 1991 jednostavno društvo s ograničenom odgovornošću za trgovinu i usluge</item>
    </izvorni_sadrzaj>
    <derivirana_varijabla naziv="DomainObject.Predmet.ProtuStrankaListFormated_1">
      <item>ARANZA 1991 jednostavno društvo s ograničenom odgovornošću za trgovinu i usluge</item>
    </derivirana_varijabla>
  </DomainObject.Predmet.ProtuStrankaListFormated>
  <DomainObject.Predmet.ProtuStrankaListFormatedOIB>
    <izvorni_sadrzaj>
      <item>ARANZA 1991 jednostavno društvo s ograničenom odgovornošću za trgovinu i usluge, OIB 72266903777</item>
    </izvorni_sadrzaj>
    <derivirana_varijabla naziv="DomainObject.Predmet.ProtuStrankaListFormatedOIB_1">
      <item>ARANZA 1991 jednostavno društvo s ograničenom odgovornošću za trgovinu i usluge, OIB 72266903777</item>
    </derivirana_varijabla>
  </DomainObject.Predmet.ProtuStrankaListFormatedOIB>
  <DomainObject.Predmet.ProtuStrankaListFormatedWithAdress>
    <izvorni_sadrzaj>
      <item>ARANZA 1991 jednostavno društvo s ograničenom odgovornošću za trgovinu i usluge, Uskočka 11, 10430 Samobor</item>
    </izvorni_sadrzaj>
    <derivirana_varijabla naziv="DomainObject.Predmet.ProtuStrankaListFormatedWithAdress_1">
      <item>ARANZA 1991 jednostavno društvo s ograničenom odgovornošću za trgovinu i usluge, Uskočka 11, 10430 Samobor</item>
    </derivirana_varijabla>
  </DomainObject.Predmet.ProtuStrankaListFormatedWithAdress>
  <DomainObject.Predmet.ProtuStrankaListFormatedWithAdressOIB>
    <izvorni_sadrzaj>
      <item>ARANZA 1991 jednostavno društvo s ograničenom odgovornošću za trgovinu i usluge, OIB 72266903777, Uskočka 11, 10430 Samobor</item>
    </izvorni_sadrzaj>
    <derivirana_varijabla naziv="DomainObject.Predmet.ProtuStrankaListFormatedWithAdressOIB_1">
      <item>ARANZA 1991 jednostavno društvo s ograničenom odgovornošću za trgovinu i usluge, OIB 72266903777, Uskočka 11, 10430 Samobor</item>
    </derivirana_varijabla>
  </DomainObject.Predmet.ProtuStrankaListFormatedWithAdressOIB>
  <DomainObject.Predmet.ProtuStrankaListNazivFormated>
    <izvorni_sadrzaj>
      <item>ARANZA 1991 jednostavno društvo s ograničenom odgovornošću za trgovinu i usluge</item>
    </izvorni_sadrzaj>
    <derivirana_varijabla naziv="DomainObject.Predmet.ProtuStrankaListNazivFormated_1">
      <item>ARANZA 1991 jednostavno društvo s ograničenom odgovornošću za trgovinu i usluge</item>
    </derivirana_varijabla>
  </DomainObject.Predmet.ProtuStrankaListNazivFormated>
  <DomainObject.Predmet.ProtuStrankaListNazivFormatedOIB>
    <izvorni_sadrzaj>
      <item>ARANZA 1991 jednostavno društvo s ograničenom odgovornošću za trgovinu i usluge, OIB 72266903777</item>
    </izvorni_sadrzaj>
    <derivirana_varijabla naziv="DomainObject.Predmet.ProtuStrankaListNazivFormatedOIB_1">
      <item>ARANZA 1991 jednostavno društvo s ograničenom odgovornošću za trgovinu i usluge, OIB 72266903777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ARANZA 1991 jednostavno društvo s ograničenom odgovornošću za trgovinu i usluge</izvorni_sadrzaj>
    <derivirana_varijabla naziv="DomainObject.Predmet.ProtustrankaIDrugi_1">ARANZA 1991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ARANZA 1991 jednostavno društvo s ograničenom odgovornošću za trgovinu i usluge, OIB 72266903777, Uskočka 11, 10430 Samobor</izvorni_sadrzaj>
    <derivirana_varijabla naziv="DomainObject.Predmet.ProtustrankaIDrugiAdressOIB_1">ARANZA 1991 jednostavno društvo s ograničenom odgovornošću za trgovinu i usluge, OIB 72266903777, Uskočka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ARANZA 1991 jednostavno društvo s ograničenom odgovornošću za trgovinu i usluge</item>
      <item>FINA Regionalni centar Zagreb</item>
    </izvorni_sadrzaj>
    <derivirana_varijabla naziv="DomainObject.Predmet.SudioniciListNaziv_1">
      <item>ARANZA 1991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ARANZA 1991 jednostavno društvo s ograničenom odgovornošću za trgovinu i usluge, OIB 72266903777, Uskočka 11,10430 Samobor</item>
      <item>FINA Regionalni centar Zagreb, OIB 85821130368, Trg svibanjskih žrtava 1995. br. 1,10000 Zagreb</item>
    </izvorni_sadrzaj>
    <derivirana_varijabla naziv="DomainObject.Predmet.SudioniciListAdressOIB_1">
      <item>ARANZA 1991 jednostavno društvo s ograničenom odgovornošću za trgovinu i usluge, OIB 72266903777, Uskočka 11,10430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72266903777</item>
      <item>, OIB 85821130368</item>
    </izvorni_sadrzaj>
    <derivirana_varijabla naziv="DomainObject.Predmet.SudioniciListNazivOIB_1">
      <item>, OIB 72266903777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F0562-EB76-48C1-90C0-ADF3A44CB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886</properties:Words>
  <properties:Characters>4808</properties:Characters>
  <properties:Lines>141</properties:Lines>
  <properties:Paragraphs>36</properties:Paragraphs>
  <properties:TotalTime>848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2018-02-23T07:23:00Z</dcterms:modified>
  <cp:revision>495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(1285-17.docx)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