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b45d" w14:paraId="4a8b45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53F97">
        <w:t>5456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53F97">
        <w:t>BRGLEZ j.d.o.o., Jesenovec, Kurmanova 5, OIB: 06408418501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53F97" w:rsidRPr="00E53F97">
        <w:t>BRGLEZ j.d.o.o., Jesenovec, Kurmanova 5, OIB: 06408418501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E53F97">
        <w:t>11,00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53F97">
        <w:t>Marijan Belani, Križevci, I. Z. Dijankovečkog 4, OIB: 73806587468.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E53F97" w:rsidRPr="00E53F97">
        <w:t>BRGLEZ j.d.o.o., Jesenovec, Kurmanova 5, OIB: 06408418501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53F97" w:rsidRPr="00E53F97">
        <w:t>BRGLEZ j.d.o.o., Jesenovec, Kurmanova 5, OIB: 06408418501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E53F97" w:rsidRPr="00E53F97">
        <w:t>BRGLEZ j.d.o.o., Jesenovec, Kurmanova 5, OIB: 06408418501</w:t>
      </w:r>
      <w:r w:rsidR="00305723" w:rsidRPr="00305723">
        <w:t>,</w:t>
      </w:r>
      <w:r w:rsidR="00631A90">
        <w:t xml:space="preserve"> dana </w:t>
      </w:r>
      <w:r w:rsidR="00E53F97">
        <w:t>10. kolovoza</w:t>
      </w:r>
      <w:r w:rsidR="00346FC3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E53F97">
        <w:t>5456</w:t>
      </w:r>
      <w:r w:rsidR="00B0604A">
        <w:t>/16</w:t>
      </w:r>
      <w:r>
        <w:t xml:space="preserve"> od </w:t>
      </w:r>
      <w:r w:rsidR="00410A23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 xml:space="preserve">Iz podneska FINA-e od </w:t>
      </w:r>
      <w:r w:rsidR="00410A23">
        <w:t>2</w:t>
      </w:r>
      <w:r w:rsidR="00E53F97">
        <w:t>4</w:t>
      </w:r>
      <w:r>
        <w:t xml:space="preserve">. listopada 2017. proizlazi da dužnik na dan </w:t>
      </w:r>
      <w:r w:rsidR="00E53F97">
        <w:t>19. srpnja 2016.</w:t>
      </w:r>
      <w:r>
        <w:t xml:space="preserve"> ima neizvršene osnove za plaćanje u  neprekinutom razdoblju od </w:t>
      </w:r>
      <w:r w:rsidR="00E53F97">
        <w:t>120</w:t>
      </w:r>
      <w:r>
        <w:t xml:space="preserve"> dana u ukupnom iznosu od </w:t>
      </w:r>
      <w:r w:rsidR="00E53F97">
        <w:t xml:space="preserve">90.754,56 </w:t>
      </w:r>
      <w:r>
        <w:t xml:space="preserve">kn (list </w:t>
      </w:r>
      <w:r w:rsidR="00E53F97">
        <w:t>8</w:t>
      </w:r>
      <w:r>
        <w:t xml:space="preserve"> spisa).</w:t>
      </w:r>
    </w:p>
    <w:p w:rsidRDefault="00E53F97" w:rsidP="00282E1E" w:rsidR="00E53F97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>enaplaćeni iznos obveza na dan 6. lipnja</w:t>
      </w:r>
      <w:r>
        <w:t xml:space="preserve"> 2018. po svim neizvršenim osnovama za plaćanje na računu dužnika </w:t>
      </w:r>
      <w:r w:rsidR="00553A34">
        <w:t>117.304,11</w:t>
      </w:r>
      <w:r w:rsidR="00410A23">
        <w:t xml:space="preserve"> kn</w:t>
      </w:r>
      <w:r>
        <w:t xml:space="preserve">, a početak blokade računa traje od </w:t>
      </w:r>
      <w:r w:rsidR="00553A34">
        <w:t>22. ožujka 2016.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E53F97">
        <w:t>15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E53F97">
        <w:t>Policijske uprave zagrebačke, Policijska postaja Sesvete</w:t>
      </w:r>
      <w:r>
        <w:t xml:space="preserve"> od </w:t>
      </w:r>
      <w:r w:rsidR="00E53F97">
        <w:t>12</w:t>
      </w:r>
      <w:r w:rsidR="00410A23">
        <w:t>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E53F97">
        <w:t>18</w:t>
      </w:r>
      <w:r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E53F97" w:rsidRPr="00E53F97">
        <w:t>BRGLEZ j.d.o.o., Jesenovec, Kurmanova 5, OIB: 06408418501</w:t>
      </w:r>
      <w:r w:rsidR="00E53F97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53F97">
        <w:t>5456</w:t>
      </w:r>
      <w:r w:rsidR="00B0604A">
        <w:t>/16</w:t>
      </w:r>
      <w:r>
        <w:t xml:space="preserve"> od </w:t>
      </w:r>
      <w:r w:rsidR="00E53F97">
        <w:t>28.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410A23">
        <w:t>1.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EF9" w:rsidR="003D6EF9">
      <w:r>
        <w:separator/>
      </w:r>
    </w:p>
  </w:endnote>
  <w:endnote w:id="0" w:type="continuationSeparator">
    <w:p w:rsidRDefault="003D6EF9" w:rsidR="003D6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EF9" w:rsidR="003D6EF9">
      <w:r>
        <w:separator/>
      </w:r>
    </w:p>
  </w:footnote>
  <w:footnote w:id="0" w:type="continuationSeparator">
    <w:p w:rsidRDefault="003D6EF9" w:rsidR="003D6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7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53F97">
      <w:t>5456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5456</izvorni_sadrzaj>
    <derivirana_varijabla naziv="DomainObject.Predmet.Broj_1">5456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St-5456/2016</izvorni_sadrzaj>
    <derivirana_varijabla naziv="DomainObject.Predmet.OznakaBroj_1">St-5456/2016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BRGLEZ jednostavno društvo s ograničenom odgovornošću za proizvodnju i usluge zastupanog po punomoćniku Mateja Brglez</izvorni_sadrzaj>
    <derivirana_varijabla naziv="DomainObject.Predmet.ProtustrankaFormated_1">  BRGLEZ jednostavno društvo s ograničenom odgovornošću za proizvodnju i usluge zastupanog po punomoćniku Mateja Brglez</derivirana_varijabla>
  </DomainObject.Predmet.ProtustrankaFormated>
  <DomainObject.Predmet.ProtustrankaFormatedOIB>
    <izvorni_sadrzaj>  BRGLEZ jednostavno društvo s ograničenom odgovornošću za proizvodnju i usluge, OIB 06408418501 zastupanog po punomoćniku Mateja Brglez</izvorni_sadrzaj>
    <derivirana_varijabla naziv="DomainObject.Predmet.ProtustrankaFormatedOIB_1">  BRGLEZ jednostavno društvo s ograničenom odgovornošću za proizvodnju i usluge, OIB 06408418501 zastupanog po punomoćniku Mateja Brglez</derivirana_varijabla>
  </DomainObject.Predmet.ProtustrankaFormatedOIB>
  <DomainObject.Predmet.ProtustrankaFormatedWithAdress>
    <izvorni_sadrzaj> BRGLEZ jednostavno društvo s ograničenom odgovornošću za proizvodnju i usluge, Kurmanova 5, 10363 Jesenovec zastupanog po punomoćniku Mateja Brglez</izvorni_sadrzaj>
    <derivirana_varijabla naziv="DomainObject.Predmet.ProtustrankaFormatedWithAdress_1"> BRGLEZ jednostavno društvo s ograničenom odgovornošću za proizvodnju i usluge, Kurmanova 5, 10363 Jesenovec zastupanog po punomoćniku Mateja Brglez</derivirana_varijabla>
  </DomainObject.Predmet.ProtustrankaFormatedWithAdress>
  <DomainObject.Predmet.ProtustrankaFormatedWithAdressOIB>
    <izvorni_sadrzaj> BRGLEZ jednostavno društvo s ograničenom odgovornošću za proizvodnju i usluge, OIB 06408418501, Kurmanova 5, 10363 Jesenovec zastupanog po punomoćniku Mateja Brglez</izvorni_sadrzaj>
    <derivirana_varijabla naziv="DomainObject.Predmet.ProtustrankaFormatedWithAdressOIB_1"> BRGLEZ jednostavno društvo s ograničenom odgovornošću za proizvodnju i usluge, OIB 06408418501, Kurmanova 5, 10363 Jesenovec zastupanog po punomoćniku Mateja Brglez</derivirana_varijabla>
  </DomainObject.Predmet.ProtustrankaFormatedWithAdressOIB>
  <DomainObject.Predmet.ProtustrankaWithAdress>
    <izvorni_sadrzaj>BRGLEZ jednostavno društvo s ograničenom odgovornošću za proizvodnju i usluge Kurmanova 5, 10363 Jesenovec</izvorni_sadrzaj>
    <derivirana_varijabla naziv="DomainObject.Predmet.ProtustrankaWithAdress_1">BRGLEZ jednostavno društvo s ograničenom odgovornošću za proizvodnju i usluge Kurmanova 5, 10363 Jesenovec</derivirana_varijabla>
  </DomainObject.Predmet.ProtustrankaWithAdress>
  <DomainObject.Predmet.ProtustrankaWithAdressOIB>
    <izvorni_sadrzaj>BRGLEZ jednostavno društvo s ograničenom odgovornošću za proizvodnju i usluge, OIB 06408418501, Kurmanova 5, 10363 Jesenovec</izvorni_sadrzaj>
    <derivirana_varijabla naziv="DomainObject.Predmet.ProtustrankaWithAdressOIB_1">BRGLEZ jednostavno društvo s ograničenom odgovornošću za proizvodnju i usluge, OIB 06408418501, Kurmanova 5, 10363 Jesenovec</derivirana_varijabla>
  </DomainObject.Predmet.ProtustrankaWithAdressOIB>
  <DomainObject.Predmet.ProtustrankaNazivFormated>
    <izvorni_sadrzaj>BRGLEZ jednostavno društvo s ograničenom odgovornošću za proizvodnju i usluge</izvorni_sadrzaj>
    <derivirana_varijabla naziv="DomainObject.Predmet.ProtustrankaNazivFormated_1">BRGLEZ jednostavno društvo s ograničenom odgovornošću za proizvodnju i usluge</derivirana_varijabla>
  </DomainObject.Predmet.ProtustrankaNazivFormated>
  <DomainObject.Predmet.ProtustrankaNazivFormatedOIB>
    <izvorni_sadrzaj>BRGLEZ jednostavno društvo s ograničenom odgovornošću za proizvodnju i usluge, OIB 06408418501</izvorni_sadrzaj>
    <derivirana_varijabla naziv="DomainObject.Predmet.ProtustrankaNazivFormatedOIB_1">BRGLEZ jednostavno društvo s ograničenom odgovornošću za proizvodnju i usluge, OIB 06408418501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BRGLEZ jednostavno društvo s ograničenom odgovornošću za proizvodnju i usluge zastupanog po punomoćniku Mateja Brglez</item>
    </izvorni_sadrzaj>
    <derivirana_varijabla naziv="DomainObject.Predmet.ProtuStrankaListFormated_1">
      <item>BRGLEZ jednostavno društvo s ograničenom odgovornošću za proizvodnju i usluge zastupanog po punomoćniku Mateja Brglez</item>
    </derivirana_varijabla>
  </DomainObject.Predmet.ProtuStrankaListFormated>
  <DomainObject.Predmet.ProtuStrankaListFormatedOIB>
    <izvorni_sadrzaj>
      <item>BRGLEZ jednostavno društvo s ograničenom odgovornošću za proizvodnju i usluge, OIB 06408418501 zastupanog po punomoćniku Mateja Brglez</item>
    </izvorni_sadrzaj>
    <derivirana_varijabla naziv="DomainObject.Predmet.ProtuStrankaListFormatedOIB_1">
      <item>BRGLEZ jednostavno društvo s ograničenom odgovornošću za proizvodnju i usluge, OIB 06408418501 zastupanog po punomoćniku Mateja Brglez</item>
    </derivirana_varijabla>
  </DomainObject.Predmet.ProtuStrankaListFormatedOIB>
  <DomainObject.Predmet.ProtuStrankaListFormatedWithAdress>
    <izvorni_sadrzaj>
      <item>BRGLEZ jednostavno društvo s ograničenom odgovornošću za proizvodnju i usluge, Kurmanova 5, 10363 Jesenovec zastupanog po punomoćniku Mateja Brglez</item>
    </izvorni_sadrzaj>
    <derivirana_varijabla naziv="DomainObject.Predmet.ProtuStrankaListFormatedWithAdress_1">
      <item>BRGLEZ jednostavno društvo s ograničenom odgovornošću za proizvodnju i usluge, Kurmanova 5, 10363 Jesenovec zastupanog po punomoćniku Mateja Brglez</item>
    </derivirana_varijabla>
  </DomainObject.Predmet.ProtuStrankaListFormatedWithAdress>
  <DomainObject.Predmet.ProtuStrankaListFormatedWithAdressOIB>
    <izvorni_sadrzaj>
      <item>BRGLEZ jednostavno društvo s ograničenom odgovornošću za proizvodnju i usluge, OIB 06408418501, Kurmanova 5, 10363 Jesenovec zastupanog po punomoćniku Mateja Brglez</item>
    </izvorni_sadrzaj>
    <derivirana_varijabla naziv="DomainObject.Predmet.ProtuStrankaListFormatedWithAdressOIB_1">
      <item>BRGLEZ jednostavno društvo s ograničenom odgovornošću za proizvodnju i usluge, OIB 06408418501, Kurmanova 5, 10363 Jesenovec zastupanog po punomoćniku Mateja Brglez</item>
    </derivirana_varijabla>
  </DomainObject.Predmet.ProtuStrankaListFormatedWithAdressOIB>
  <DomainObject.Predmet.ProtuStrankaListNazivFormated>
    <izvorni_sadrzaj>
      <item>BRGLEZ jednostavno društvo s ograničenom odgovornošću za proizvodnju i usluge</item>
    </izvorni_sadrzaj>
    <derivirana_varijabla naziv="DomainObject.Predmet.ProtuStrankaListNazivFormated_1">
      <item>BRGLEZ jednostavno društvo s ograničenom odgovornošću za proizvodnju i usluge</item>
    </derivirana_varijabla>
  </DomainObject.Predmet.ProtuStrankaListNazivFormated>
  <DomainObject.Predmet.ProtuStrankaListNazivFormatedOIB>
    <izvorni_sadrzaj>
      <item>BRGLEZ jednostavno društvo s ograničenom odgovornošću za proizvodnju i usluge, OIB 06408418501</item>
    </izvorni_sadrzaj>
    <derivirana_varijabla naziv="DomainObject.Predmet.ProtuStrankaListNazivFormatedOIB_1">
      <item>BRGLEZ jednostavno društvo s ograničenom odgovornošću za proizvodnju i usluge, OIB 06408418501</item>
    </derivirana_varijabla>
  </DomainObject.Predmet.ProtuStrankaListNazivFormatedOIB>
  <DomainObject.Predmet.OstaliListFormated>
    <izvorni_sadrzaj>
      <item>Mateja Brglez punomoćnik sudionika u postupku BRGLEZ jednostavno društvo s ograničenom odgovornošću za proizvodnju i usluge</item>
    </izvorni_sadrzaj>
    <derivirana_varijabla naziv="DomainObject.Predmet.OstaliListFormated_1">
      <item>Mateja Brglez punomoćnik sudionika u postupku BRGLEZ jednostavno društvo s ograničenom odgovornošću za proizvodnju i usluge</item>
    </derivirana_varijabla>
  </DomainObject.Predmet.OstaliListFormated>
  <DomainObject.Predmet.OstaliListFormatedOIB>
    <izvorni_sadrzaj>
      <item>Mateja Brglez, OIB 55749271630 punomoćnik sudionika u postupku BRGLEZ jednostavno društvo s ograničenom odgovornošću za proizvodnju i usluge</item>
    </izvorni_sadrzaj>
    <derivirana_varijabla naziv="DomainObject.Predmet.OstaliListFormatedOIB_1">
      <item>Mateja Brglez, OIB 55749271630 punomoćnik sudionika u postupku BRGLEZ jednostavno društvo s ograničenom odgovornošću za proizvodnju i usluge</item>
    </derivirana_varijabla>
  </DomainObject.Predmet.OstaliListFormatedOIB>
  <DomainObject.Predmet.OstaliListFormatedWithAdress>
    <izvorni_sadrzaj>
      <item>Mateja Brglez, Kurmanova 5, 10363 Jesenovec punomoćnik sudionika u postupku BRGLEZ jednostavno društvo s ograničenom odgovornošću za proizvodnju i usluge</item>
    </izvorni_sadrzaj>
    <derivirana_varijabla naziv="DomainObject.Predmet.OstaliListFormatedWithAdress_1">
      <item>Mateja Brglez, Kurmanova 5, 10363 Jesenovec punomoćnik sudionika u postupku BRGLEZ jednostavno društvo s ograničenom odgovornošću za proizvodnju i usluge</item>
    </derivirana_varijabla>
  </DomainObject.Predmet.OstaliListFormatedWithAdress>
  <DomainObject.Predmet.OstaliListFormatedWithAdressOIB>
    <izvorni_sadrzaj>
      <item>Mateja Brglez, OIB 55749271630, Kurmanova 5, 10363 Jesenovec punomoćnik sudionika u postupku BRGLEZ jednostavno društvo s ograničenom odgovornošću za proizvodnju i usluge</item>
    </izvorni_sadrzaj>
    <derivirana_varijabla naziv="DomainObject.Predmet.OstaliListFormatedWithAdressOIB_1">
      <item>Mateja Brglez, OIB 55749271630, Kurmanova 5, 10363 Jesenovec punomoćnik sudionika u postupku BRGLEZ jednostavno društvo s ograničenom odgovornošću za proizvodnju i usluge</item>
    </derivirana_varijabla>
  </DomainObject.Predmet.OstaliListFormatedWithAdressOIB>
  <DomainObject.Predmet.OstaliListNazivFormated>
    <izvorni_sadrzaj>
      <item>Mateja Brglez</item>
    </izvorni_sadrzaj>
    <derivirana_varijabla naziv="DomainObject.Predmet.OstaliListNazivFormated_1">
      <item>Mateja Brglez</item>
    </derivirana_varijabla>
  </DomainObject.Predmet.OstaliListNazivFormated>
  <DomainObject.Predmet.OstaliListNazivFormatedOIB>
    <izvorni_sadrzaj>
      <item>Mateja Brglez, OIB 55749271630</item>
    </izvorni_sadrzaj>
    <derivirana_varijabla naziv="DomainObject.Predmet.OstaliListNazivFormatedOIB_1">
      <item>Mateja Brglez, OIB 55749271630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BRGLEZ jednostavno društvo s ograničenom odgovornošću za proizvodnju i usluge</izvorni_sadrzaj>
    <derivirana_varijabla naziv="DomainObject.Predmet.ProtustrankaIDrugi_1">BRGLEZ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BRGLEZ jednostavno društvo s ograničenom odgovornošću za proizvodnju i usluge, OIB 06408418501, Kurmanova 5, 10363 Jesenovec</izvorni_sadrzaj>
    <derivirana_varijabla naziv="DomainObject.Predmet.ProtustrankaIDrugiAdressOIB_1">BRGLEZ jednostavno društvo s ograničenom odgovornošću za proizvodnju i usluge, OIB 06408418501,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BRGLEZ jednostavno društvo s ograničenom odgovornošću za proizvodnju i usluge</item>
      <item>Mateja Brglez</item>
    </izvorni_sadrzaj>
    <derivirana_varijabla naziv="DomainObject.Predmet.SudioniciListNaziv_1">
      <item>FINA Regionalni centar Zagreb</item>
      <item>BRGLEZ jednostavno društvo s ograničenom odgovornošću za proizvodnju i usluge</item>
      <item>Mateja Brglez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BRGLEZ jednostavno društvo s ograničenom odgovornošću za proizvodnju i usluge, OIB 06408418501, Kurmanova 5,10363 Jesenovec</item>
      <item>Mateja Brglez, OIB 55749271630, Kurmanova 5,10363 Jesenovec</item>
    </izvorni_sadrzaj>
    <derivirana_varijabla naziv="DomainObject.Predmet.SudioniciListAdressOIB_1">
      <item>FINA Regionalni centar Zagreb, OIB 85821130368, Trg svibanjskih žrtava 1995. br. 1,10000 Zagreb</item>
      <item>BRGLEZ jednostavno društvo s ograničenom odgovornošću za proizvodnju i usluge, OIB 06408418501, Kurmanova 5,10363 Jesenovec</item>
      <item>Mateja Brglez, OIB 55749271630,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06408418501</item>
      <item>, OIB 55749271630</item>
    </izvorni_sadrzaj>
    <derivirana_varijabla naziv="DomainObject.Predmet.SudioniciListNazivOIB_1">
      <item>, OIB 85821130368</item>
      <item>, OIB 06408418501</item>
      <item>, OIB 55749271630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607</properties:Words>
  <properties:Characters>3203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2018-06-06T08:39:00Z</dcterms:created>
  <dc:creator>Korisnik</dc:creator>
  <cp:lastModifiedBy>Draženka Prpić</cp:lastModifiedBy>
  <cp:lastPrinted>2018-01-05T09:27:00Z</cp:lastPrinted>
  <dcterms:modified xmlns:xsi="http://www.w3.org/2001/XMLSchema-instance" xsi:type="dcterms:W3CDTF">2018-06-06T08:40:00Z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-BRGLEZ-St-5456-16.docx)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