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58616" w14:paraId="ef58616" w:rsidRDefault="009E4681" w:rsidP="009E4681" w:rsidR="009E4681" w:rsidRPr="00985DEE">
      <w:pPr>
        <w15:collapsed w:val="false"/>
      </w:pPr>
      <w:bookmarkStart w:name="_GoBack" w:id="0"/>
      <w:bookmarkEnd w:id="0"/>
    </w:p>
    <w:p w:rsidRDefault="009E4681" w:rsidP="009E4681" w:rsidR="009E4681" w:rsidRPr="00985DEE">
      <w:r w:rsidRPr="00985DEE">
        <w:t>REPUBLIKA HRVATSKA</w:t>
      </w:r>
    </w:p>
    <w:p w:rsidRDefault="009E4681" w:rsidP="009E4681" w:rsidR="009E4681" w:rsidRPr="00985DEE">
      <w:r w:rsidRPr="00985DEE">
        <w:t>TRGOVAČKI SUD U RIJECI</w:t>
      </w:r>
    </w:p>
    <w:p w:rsidRDefault="009E4681" w:rsidP="009E4681" w:rsidR="009E4681"/>
    <w:p w:rsidRDefault="00300741" w:rsidP="009E4681" w:rsidR="00300741"/>
    <w:p w:rsidRDefault="00300741" w:rsidP="009E4681" w:rsidR="00300741" w:rsidRPr="00985DEE"/>
    <w:p w:rsidRDefault="009E4681" w:rsidP="009E4681" w:rsidR="009E4681" w:rsidRPr="00985DEE">
      <w:pPr>
        <w:jc w:val="center"/>
      </w:pPr>
      <w:r w:rsidRPr="00985DEE">
        <w:t>Z A P I S N I K</w:t>
      </w:r>
    </w:p>
    <w:p w:rsidRDefault="009E4681" w:rsidP="009E4681" w:rsidR="009E4681" w:rsidRPr="00985DEE">
      <w:pPr>
        <w:jc w:val="center"/>
      </w:pPr>
      <w:r w:rsidRPr="00985DEE">
        <w:t xml:space="preserve">od </w:t>
      </w:r>
      <w:r w:rsidR="00F44527" w:rsidRPr="00985DEE">
        <w:t>20</w:t>
      </w:r>
      <w:r w:rsidR="00CF312D" w:rsidRPr="00985DEE">
        <w:t>. prosinca</w:t>
      </w:r>
      <w:r w:rsidRPr="00985DEE">
        <w:t xml:space="preserve"> 2016. godine</w:t>
      </w:r>
    </w:p>
    <w:p w:rsidRDefault="009E4681" w:rsidP="009E4681" w:rsidR="009E4681" w:rsidRPr="00985DEE">
      <w:pPr>
        <w:jc w:val="center"/>
      </w:pPr>
    </w:p>
    <w:p w:rsidRDefault="009E4681" w:rsidP="009E4681" w:rsidR="009E4681" w:rsidRPr="00985DEE">
      <w:pPr>
        <w:jc w:val="center"/>
      </w:pPr>
      <w:r w:rsidRPr="00985DEE">
        <w:t xml:space="preserve">Sastavljen kod Trgovačkog suda u Rijeci, radi izjašnjenja o prijedlogu i rasprave o uvjetima za otvaranje stečajnog postupka nad dužnikom </w:t>
      </w:r>
      <w:r w:rsidR="00F44527" w:rsidRPr="00985DEE">
        <w:t>PHOENIX DISTRIBUCIJA društvo s ograničenom odgovornošću za distribuciju robe, trgovinu i usluge Kukuljanovo (Grad Bakar), Industrijska zona, Kukuljanovo 410, OIB: 07892037908, MBS: 040261471</w:t>
      </w:r>
    </w:p>
    <w:p w:rsidRDefault="009E4681" w:rsidP="009E4681" w:rsidR="009E4681" w:rsidRPr="00985DEE"/>
    <w:p w:rsidRDefault="00300741" w:rsidP="009E4681" w:rsidR="00300741"/>
    <w:p w:rsidRDefault="009E4681" w:rsidP="009E4681" w:rsidR="009E4681" w:rsidRPr="00985DEE">
      <w:r w:rsidRPr="00985DEE">
        <w:t>OD SUDA PRISUTNI:</w:t>
      </w:r>
    </w:p>
    <w:p w:rsidRDefault="009E4681" w:rsidP="009E4681" w:rsidR="009E4681" w:rsidRPr="00985DEE">
      <w:r w:rsidRPr="00985DEE">
        <w:t>Vera Jelenović, stečajni sudac</w:t>
      </w:r>
    </w:p>
    <w:p w:rsidRDefault="009E4681" w:rsidP="009E4681" w:rsidR="009E4681" w:rsidRPr="00985DEE">
      <w:r w:rsidRPr="00985DEE">
        <w:t>Danijela Fumić, zapisničar</w:t>
      </w:r>
    </w:p>
    <w:p w:rsidRDefault="009E4681" w:rsidP="009E4681" w:rsidR="009E4681" w:rsidRPr="00985DEE"/>
    <w:p w:rsidRDefault="009E4681" w:rsidP="009E4681" w:rsidR="009E4681" w:rsidRPr="00985DEE">
      <w:r w:rsidRPr="00985DEE">
        <w:t xml:space="preserve">Početak u </w:t>
      </w:r>
      <w:r w:rsidR="00985DEE">
        <w:t>9</w:t>
      </w:r>
      <w:r w:rsidRPr="00985DEE">
        <w:t>,00 sati.</w:t>
      </w:r>
    </w:p>
    <w:p w:rsidRDefault="009E4681" w:rsidP="009E4681" w:rsidR="009E4681" w:rsidRPr="00985DEE"/>
    <w:p w:rsidRDefault="009E4681" w:rsidP="009E4681" w:rsidR="009E4681" w:rsidRPr="00985DEE">
      <w:r w:rsidRPr="00985DEE">
        <w:t>Utvrđuje se da su na današnje ročište pristupili:</w:t>
      </w:r>
    </w:p>
    <w:p w:rsidRDefault="009E4681" w:rsidP="009E4681" w:rsidR="009E4681" w:rsidRPr="00985DEE"/>
    <w:p w:rsidRDefault="009E4681" w:rsidP="009E4681" w:rsidR="009E4681" w:rsidRPr="00985DEE">
      <w:r w:rsidRPr="00985DEE">
        <w:t>Za predlagatelja: nitko, dostava poziva uredna</w:t>
      </w:r>
    </w:p>
    <w:p w:rsidRDefault="009E4681" w:rsidP="009E4681" w:rsidR="009E4681" w:rsidRPr="00985DEE">
      <w:r w:rsidRPr="00985DEE">
        <w:t xml:space="preserve">Za dužnika: nitko, dostava poziva uredna </w:t>
      </w:r>
    </w:p>
    <w:p w:rsidRDefault="00F44527" w:rsidP="009E4681" w:rsidR="00F44527" w:rsidRPr="00985DEE"/>
    <w:p w:rsidRDefault="00300741" w:rsidP="009E4681" w:rsidR="00300741"/>
    <w:p w:rsidRDefault="00F44527" w:rsidP="009E4681" w:rsidR="00F44527" w:rsidRPr="00985DEE">
      <w:r w:rsidRPr="00985DEE">
        <w:tab/>
        <w:t>Utvrđuje se da je spisu priložen telefaksom otposlan podnesak dužnikovog zakonskog zastupnika kojim isti obavještava sud da je zbog zdravstvenih razloga spriječen pristupiti na današnje ročište.</w:t>
      </w:r>
    </w:p>
    <w:p w:rsidRDefault="009E4681" w:rsidP="009E4681" w:rsidR="009E4681" w:rsidRPr="00985DEE"/>
    <w:p w:rsidRDefault="00300741" w:rsidP="009E4681" w:rsidR="009E4681" w:rsidRPr="00985DEE">
      <w:r>
        <w:tab/>
      </w:r>
      <w:r w:rsidR="00F44527" w:rsidRPr="00985DEE">
        <w:t xml:space="preserve">Sud donosi </w:t>
      </w:r>
    </w:p>
    <w:p w:rsidRDefault="00300741" w:rsidP="00F44527" w:rsidR="00300741">
      <w:pPr>
        <w:jc w:val="center"/>
      </w:pPr>
    </w:p>
    <w:p w:rsidRDefault="00F44527" w:rsidP="00F44527" w:rsidR="00F44527" w:rsidRPr="00985DEE">
      <w:pPr>
        <w:jc w:val="center"/>
      </w:pPr>
      <w:r w:rsidRPr="00985DEE">
        <w:t>z a k l j u č a k</w:t>
      </w:r>
    </w:p>
    <w:p w:rsidRDefault="00F44527" w:rsidP="009E4681" w:rsidR="00F44527" w:rsidRPr="00985DEE"/>
    <w:p w:rsidRDefault="00F44527" w:rsidP="00F44527" w:rsidR="00F44527" w:rsidRPr="00985DEE">
      <w:pPr>
        <w:pStyle w:val="Odlomakpopisa"/>
        <w:numPr>
          <w:ilvl w:val="0"/>
          <w:numId w:val="3"/>
        </w:numPr>
        <w:jc w:val="both"/>
      </w:pPr>
      <w:r w:rsidRPr="00985DEE">
        <w:t xml:space="preserve">Osobi ovlaštenoj za zastupanje dužnika Ivan Škarica, OIB: 54025915305, Zagreb, Podbrežje X. 24, dodjeljuje se dodatan rok od trideset dana za predaju sudu pisanog izviješća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44527" w:rsidP="00F44527" w:rsidR="00F44527" w:rsidRPr="00985DEE">
      <w:pPr>
        <w:pStyle w:val="Odlomakpopisa"/>
        <w:ind w:left="1080"/>
        <w:jc w:val="both"/>
      </w:pPr>
    </w:p>
    <w:p w:rsidRDefault="00F44527" w:rsidP="00F44527" w:rsidR="00F44527" w:rsidRPr="00985DEE">
      <w:pPr>
        <w:numPr>
          <w:ilvl w:val="0"/>
          <w:numId w:val="3"/>
        </w:numPr>
        <w:tabs>
          <w:tab w:pos="1080" w:val="num"/>
        </w:tabs>
        <w:jc w:val="both"/>
      </w:pPr>
      <w:r w:rsidRPr="00985DEE">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F44527" w:rsidP="00F44527" w:rsidR="00F44527" w:rsidRPr="00985DEE">
      <w:pPr>
        <w:pStyle w:val="Odlomakpopisa"/>
      </w:pPr>
    </w:p>
    <w:p w:rsidRDefault="00F44527" w:rsidP="00F44527" w:rsidR="00F44527" w:rsidRPr="00985DEE">
      <w:pPr>
        <w:numPr>
          <w:ilvl w:val="0"/>
          <w:numId w:val="3"/>
        </w:numPr>
        <w:tabs>
          <w:tab w:pos="1080" w:val="num"/>
        </w:tabs>
        <w:jc w:val="both"/>
      </w:pPr>
      <w:r w:rsidRPr="00985DEE">
        <w:lastRenderedPageBreak/>
        <w:t>Osobe ovlaštene za zastupanje dužnika odgovaraju kazneno za davanje netočnih ili nepotpunih podataka, obavijesti i izviješća kao za davanje lažnog iskaza u postupku pred sudom (čl.117. st.4. Stečajnog zakona).</w:t>
      </w:r>
    </w:p>
    <w:p w:rsidRDefault="00F44527" w:rsidP="009E4681" w:rsidR="00F44527"/>
    <w:p w:rsidRDefault="00300741" w:rsidP="009E4681" w:rsidR="00300741" w:rsidRPr="00985DEE"/>
    <w:p w:rsidRDefault="00F44527" w:rsidP="009E4681" w:rsidR="00F44527">
      <w:r w:rsidRPr="00985DEE">
        <w:t>Utvrđuje se da spisu nisu priloženi detaljni podaci o financijsko – gospodarskom stanju dužnika.</w:t>
      </w:r>
    </w:p>
    <w:p w:rsidRDefault="00300741" w:rsidP="009E4681" w:rsidR="00300741"/>
    <w:p w:rsidRDefault="00300741" w:rsidP="009E4681" w:rsidR="00300741" w:rsidRPr="00985DEE"/>
    <w:p w:rsidRDefault="009E4681" w:rsidP="009E4681" w:rsidR="009E4681" w:rsidRPr="00985DEE">
      <w:pPr>
        <w:ind w:left="1410"/>
        <w:jc w:val="both"/>
      </w:pPr>
      <w:r w:rsidRPr="00985DEE">
        <w:t>Sud donosi</w:t>
      </w:r>
    </w:p>
    <w:p w:rsidRDefault="00300741" w:rsidP="009E4681" w:rsidR="00300741">
      <w:pPr>
        <w:jc w:val="center"/>
        <w:rPr>
          <w:bCs/>
        </w:rPr>
      </w:pPr>
    </w:p>
    <w:p w:rsidRDefault="00300741" w:rsidP="009E4681" w:rsidR="00300741">
      <w:pPr>
        <w:jc w:val="center"/>
        <w:rPr>
          <w:bCs/>
        </w:rPr>
      </w:pPr>
    </w:p>
    <w:p w:rsidRDefault="009E4681" w:rsidP="009E4681" w:rsidR="009E4681" w:rsidRPr="00985DEE">
      <w:pPr>
        <w:jc w:val="center"/>
        <w:rPr>
          <w:bCs/>
        </w:rPr>
      </w:pPr>
      <w:r w:rsidRPr="00985DEE">
        <w:rPr>
          <w:bCs/>
        </w:rPr>
        <w:t>r j e š e n j e</w:t>
      </w:r>
    </w:p>
    <w:p w:rsidRDefault="009E4681" w:rsidP="009E4681" w:rsidR="009E4681" w:rsidRPr="00985DEE">
      <w:pPr>
        <w:ind w:firstLine="1440"/>
        <w:jc w:val="both"/>
      </w:pPr>
    </w:p>
    <w:p w:rsidRDefault="009E4681" w:rsidP="009E4681" w:rsidR="009E4681" w:rsidRPr="00985DEE">
      <w:pPr>
        <w:numPr>
          <w:ilvl w:val="0"/>
          <w:numId w:val="2"/>
        </w:numPr>
        <w:ind w:firstLine="1440" w:left="0"/>
        <w:jc w:val="both"/>
      </w:pPr>
      <w:r w:rsidRPr="00985DEE">
        <w:t xml:space="preserve">Za privremenog stečajnog upravitelja imenuje se </w:t>
      </w:r>
      <w:r w:rsidR="00F44527" w:rsidRPr="00985DEE">
        <w:t>Mirjana Gašparović, OIB: 36691101554, Podšupera 55, Crikvenica</w:t>
      </w:r>
      <w:r w:rsidRPr="00985DEE">
        <w:t>.</w:t>
      </w:r>
    </w:p>
    <w:p w:rsidRDefault="009E4681" w:rsidP="009E4681" w:rsidR="009E4681" w:rsidRPr="00985DEE">
      <w:pPr>
        <w:ind w:firstLine="1440"/>
        <w:jc w:val="both"/>
      </w:pPr>
      <w:r w:rsidRPr="00985DEE">
        <w:t xml:space="preserve">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9E4681" w:rsidP="009E4681" w:rsidR="009E4681" w:rsidRPr="00985DEE">
      <w:pPr>
        <w:jc w:val="both"/>
      </w:pPr>
      <w:r w:rsidRPr="00985DEE">
        <w:tab/>
      </w:r>
      <w:r w:rsidRPr="00985DEE">
        <w:tab/>
        <w:t xml:space="preserve">IV. Pisano izvješće privremeni stečajni upravitelj dužan je predati sudu najkasnije do </w:t>
      </w:r>
      <w:r w:rsidR="00985DEE" w:rsidRPr="00985DEE">
        <w:t>25. veljače</w:t>
      </w:r>
      <w:r w:rsidRPr="00985DEE">
        <w:t xml:space="preserve"> 2017. godine.</w:t>
      </w:r>
    </w:p>
    <w:p w:rsidRDefault="009E4681" w:rsidP="009E4681" w:rsidR="009E4681" w:rsidRPr="00985DEE"/>
    <w:p w:rsidRDefault="009E4681" w:rsidP="009E4681" w:rsidR="009E4681" w:rsidRPr="00985DEE"/>
    <w:p w:rsidRDefault="009E4681" w:rsidP="009E4681" w:rsidR="009E4681" w:rsidRPr="00985DEE">
      <w:pPr>
        <w:pStyle w:val="Naslov2"/>
        <w:rPr>
          <w:bCs/>
          <w:sz w:val="24"/>
        </w:rPr>
      </w:pPr>
      <w:r w:rsidRPr="00985DEE">
        <w:rPr>
          <w:bCs/>
          <w:sz w:val="24"/>
        </w:rPr>
        <w:t>Obrazloženje</w:t>
      </w:r>
    </w:p>
    <w:p w:rsidRDefault="009E4681" w:rsidP="009E4681" w:rsidR="009E4681" w:rsidRPr="00985DEE"/>
    <w:p w:rsidRDefault="009E4681" w:rsidP="009E4681" w:rsidR="009E4681" w:rsidRPr="00985DEE">
      <w:pPr>
        <w:jc w:val="both"/>
        <w:rPr>
          <w:bCs/>
        </w:rPr>
      </w:pPr>
      <w:r w:rsidRPr="00985DEE">
        <w:tab/>
      </w:r>
      <w:r w:rsidRPr="00985DEE">
        <w:tab/>
        <w:t xml:space="preserve">Predlagatelj je podnio sudu prijedlog za otvaranje stečajnog postupka nad dužnikom </w:t>
      </w:r>
      <w:r w:rsidR="00F44527" w:rsidRPr="00985DEE">
        <w:t>PHOENIX DISTRIBUCIJA društvo s ograničenom odgovornošću za distribuciju robe, trgovinu i usluge Kukuljanovo (Grad Bakar), Industrijska zona, Kukuljanovo 410, OIB: 07892037908, MBS: 040261471</w:t>
      </w:r>
      <w:r w:rsidR="00CF312D" w:rsidRPr="00985DEE">
        <w:rPr>
          <w:rFonts w:eastAsia="Calibri"/>
          <w:lang w:eastAsia="en-US"/>
        </w:rPr>
        <w:t xml:space="preserve"> </w:t>
      </w:r>
      <w:r w:rsidRPr="00985DEE">
        <w:rPr>
          <w:rFonts w:eastAsia="Calibri"/>
        </w:rPr>
        <w:t xml:space="preserve">i sud je dana </w:t>
      </w:r>
      <w:r w:rsidR="00F44527" w:rsidRPr="00985DEE">
        <w:rPr>
          <w:rFonts w:eastAsia="Calibri"/>
        </w:rPr>
        <w:t>14. listopada</w:t>
      </w:r>
      <w:r w:rsidRPr="00985DEE">
        <w:rPr>
          <w:rFonts w:eastAsia="Calibri"/>
        </w:rPr>
        <w:t xml:space="preserve"> 2016. godine donio rješenje gornjeg posl. br. kojim se pokreće prethodni postupak</w:t>
      </w:r>
      <w:r w:rsidRPr="00985DEE">
        <w:t>.</w:t>
      </w:r>
    </w:p>
    <w:p w:rsidRDefault="009E4681" w:rsidP="009E4681" w:rsidR="009E4681" w:rsidRPr="00985DEE">
      <w:pPr>
        <w:tabs>
          <w:tab w:pos="448" w:val="left"/>
        </w:tabs>
        <w:jc w:val="both"/>
      </w:pPr>
      <w:r w:rsidRPr="00985DEE">
        <w:tab/>
      </w:r>
      <w:r w:rsidRPr="00985DEE">
        <w:tab/>
      </w:r>
      <w:r w:rsidRPr="00985DEE">
        <w:tab/>
        <w:t>Spisu nisu priloženi dokazi o postojanju ikakve dužnikove imovine, a dužnikov zakonski zastupnik ni po pozivu suda nije dostavio izviješće o financijsko – gospodarskom stanju dužnika u kojem će biti naznačeni podaci o imovini dužnika.</w:t>
      </w:r>
    </w:p>
    <w:p w:rsidRDefault="009E4681" w:rsidP="009E4681" w:rsidR="009E4681" w:rsidRPr="00985DEE">
      <w:pPr>
        <w:tabs>
          <w:tab w:pos="448" w:val="left"/>
        </w:tabs>
        <w:jc w:val="both"/>
      </w:pPr>
      <w:r w:rsidRPr="00985DEE">
        <w:tab/>
      </w:r>
      <w:r w:rsidRPr="00985DEE">
        <w:tab/>
      </w:r>
      <w:r w:rsidRPr="00985DEE">
        <w:tab/>
        <w:t>Stoga je sud u skladu s odredbom članka 118. stavak 1. i 2. Stečajnog zakona (objavljenog u NN 71/15) odlučio kao u izreci ovog rješenja.</w:t>
      </w:r>
    </w:p>
    <w:p w:rsidRDefault="009E4681" w:rsidP="009E4681" w:rsidR="009E4681" w:rsidRPr="00985DEE">
      <w:pPr>
        <w:tabs>
          <w:tab w:pos="448" w:val="left"/>
        </w:tabs>
        <w:jc w:val="center"/>
      </w:pPr>
      <w:r w:rsidRPr="00985DEE">
        <w:t xml:space="preserve">Rijeka, </w:t>
      </w:r>
      <w:r w:rsidR="00F44527" w:rsidRPr="00985DEE">
        <w:t>20</w:t>
      </w:r>
      <w:r w:rsidR="00CF312D" w:rsidRPr="00985DEE">
        <w:t>. prosinca</w:t>
      </w:r>
      <w:r w:rsidRPr="00985DEE">
        <w:t xml:space="preserve"> 2016. godine</w:t>
      </w:r>
    </w:p>
    <w:p w:rsidRDefault="009E4681" w:rsidP="009E4681" w:rsidR="009E4681">
      <w:pPr>
        <w:tabs>
          <w:tab w:pos="448" w:val="left"/>
        </w:tabs>
        <w:jc w:val="center"/>
      </w:pPr>
    </w:p>
    <w:p w:rsidRDefault="00300741" w:rsidP="009E4681" w:rsidR="00300741" w:rsidRPr="00985DEE">
      <w:pPr>
        <w:tabs>
          <w:tab w:pos="448" w:val="left"/>
        </w:tabs>
        <w:jc w:val="center"/>
      </w:pPr>
    </w:p>
    <w:p w:rsidRDefault="009E4681" w:rsidP="009E4681" w:rsidR="009E4681" w:rsidRPr="00985DEE">
      <w:pPr>
        <w:jc w:val="center"/>
      </w:pPr>
      <w:r w:rsidRPr="00985DEE">
        <w:t xml:space="preserve">                                                                                        Sudac</w:t>
      </w:r>
    </w:p>
    <w:p w:rsidRDefault="009E4681" w:rsidP="009E4681" w:rsidR="009E4681" w:rsidRPr="00985DEE">
      <w:pPr>
        <w:jc w:val="both"/>
      </w:pPr>
      <w:r w:rsidRPr="00985DEE">
        <w:t xml:space="preserve">                                                                                                         Vera Jelenović </w:t>
      </w:r>
    </w:p>
    <w:p w:rsidRDefault="00300741" w:rsidP="009E4681" w:rsidR="00300741"/>
    <w:p w:rsidRDefault="00300741" w:rsidP="009E4681" w:rsidR="00300741"/>
    <w:p w:rsidRDefault="009E4681" w:rsidP="009E4681" w:rsidR="009E4681" w:rsidRPr="00985DEE">
      <w:r w:rsidRPr="00985DEE">
        <w:t>UPUTA O PRAVNOM LIJEKU:</w:t>
      </w:r>
    </w:p>
    <w:p w:rsidRDefault="009E4681" w:rsidP="009E4681" w:rsidR="009E4681" w:rsidRPr="00985DEE">
      <w:pPr>
        <w:ind w:firstLine="720"/>
        <w:jc w:val="both"/>
        <w:rPr>
          <w:bCs/>
        </w:rPr>
      </w:pPr>
      <w:r w:rsidRPr="00985DEE">
        <w:rPr>
          <w:bCs/>
        </w:rPr>
        <w:t>Protiv ovog rješenja može se izjaviti žalba. Žalba se podnosi u roku od 8 dana od dana primitka istog. Žalba se podnosi putem  ovog suda u dva istovjetna primjerka, a o žalbi odlučuje Visoki trgovački sud Republike Hrvatske.</w:t>
      </w:r>
    </w:p>
    <w:p w:rsidRDefault="009E4681" w:rsidP="009E4681" w:rsidR="009E4681" w:rsidRPr="00985DEE"/>
    <w:p w:rsidRDefault="009E4681" w:rsidP="009E4681" w:rsidR="009E4681" w:rsidRPr="00985DEE">
      <w:pPr>
        <w:ind w:left="1410"/>
        <w:jc w:val="both"/>
      </w:pPr>
    </w:p>
    <w:p w:rsidRDefault="00300741" w:rsidP="00CF312D" w:rsidR="00CF312D">
      <w:pPr>
        <w:jc w:val="both"/>
      </w:pPr>
      <w:r>
        <w:lastRenderedPageBreak/>
        <w:t>Sud donosi</w:t>
      </w:r>
    </w:p>
    <w:p w:rsidRDefault="00300741" w:rsidP="00CF312D" w:rsidR="00300741" w:rsidRPr="00985DEE">
      <w:pPr>
        <w:jc w:val="both"/>
      </w:pPr>
    </w:p>
    <w:p w:rsidRDefault="00CF312D" w:rsidP="00CF312D" w:rsidR="00CF312D" w:rsidRPr="00985DEE">
      <w:pPr>
        <w:jc w:val="center"/>
      </w:pPr>
      <w:r w:rsidRPr="00985DEE">
        <w:t>z a k l j u č a k</w:t>
      </w:r>
    </w:p>
    <w:p w:rsidRDefault="00CF312D" w:rsidP="00CF312D" w:rsidR="00CF312D" w:rsidRPr="00985DEE">
      <w:pPr>
        <w:jc w:val="both"/>
      </w:pPr>
    </w:p>
    <w:p w:rsidRDefault="009E4681" w:rsidP="009E4681" w:rsidR="009E4681" w:rsidRPr="00985DEE">
      <w:pPr>
        <w:pStyle w:val="Odlomakpopisa"/>
        <w:numPr>
          <w:ilvl w:val="0"/>
          <w:numId w:val="1"/>
        </w:numPr>
        <w:jc w:val="both"/>
      </w:pPr>
      <w:r w:rsidRPr="00985DEE">
        <w:rPr>
          <w:rFonts w:eastAsia="Calibri"/>
          <w:lang w:eastAsia="en-US"/>
        </w:rPr>
        <w:t>Današnje se ročište odgađa, a sljedeće se određuje za</w:t>
      </w:r>
    </w:p>
    <w:p w:rsidRDefault="009E4681" w:rsidP="009E4681" w:rsidR="009E4681" w:rsidRPr="00985DEE">
      <w:pPr>
        <w:pStyle w:val="Odlomakpopisa"/>
        <w:jc w:val="both"/>
        <w:rPr>
          <w:rFonts w:eastAsia="Calibri"/>
          <w:lang w:eastAsia="en-US"/>
        </w:rPr>
      </w:pPr>
    </w:p>
    <w:p w:rsidRDefault="00985DEE" w:rsidP="009E4681" w:rsidR="009E4681" w:rsidRPr="00985DEE">
      <w:pPr>
        <w:pStyle w:val="Odlomakpopisa"/>
        <w:jc w:val="center"/>
      </w:pPr>
      <w:r w:rsidRPr="00985DEE">
        <w:t xml:space="preserve">9. ožujka </w:t>
      </w:r>
      <w:r w:rsidR="00CF312D" w:rsidRPr="00985DEE">
        <w:t>2017</w:t>
      </w:r>
      <w:r w:rsidR="009E4681" w:rsidRPr="00985DEE">
        <w:t xml:space="preserve">.god. u </w:t>
      </w:r>
      <w:r w:rsidRPr="00985DEE">
        <w:t xml:space="preserve">9,40 </w:t>
      </w:r>
      <w:r w:rsidR="009E4681" w:rsidRPr="00985DEE">
        <w:t>sati</w:t>
      </w:r>
    </w:p>
    <w:p w:rsidRDefault="009E4681" w:rsidP="009E4681" w:rsidR="009E4681" w:rsidRPr="00985DEE">
      <w:pPr>
        <w:pStyle w:val="Odlomakpopisa"/>
        <w:jc w:val="both"/>
      </w:pPr>
    </w:p>
    <w:p w:rsidRDefault="009E4681" w:rsidP="00300741" w:rsidR="009E4681" w:rsidRPr="00985DEE">
      <w:pPr>
        <w:pStyle w:val="Odlomakpopisa"/>
        <w:ind w:left="2130"/>
        <w:jc w:val="both"/>
      </w:pPr>
      <w:r w:rsidRPr="00985DEE">
        <w:rPr>
          <w:rFonts w:eastAsia="Calibri"/>
          <w:lang w:eastAsia="en-US"/>
        </w:rPr>
        <w:t>u prostorijama Trgovačkog suda u Rijeci, I. kat, sudnica br. 3.</w:t>
      </w:r>
    </w:p>
    <w:p w:rsidRDefault="009E4681" w:rsidP="00300741" w:rsidR="009E4681" w:rsidRPr="00985DEE">
      <w:pPr>
        <w:jc w:val="both"/>
      </w:pPr>
    </w:p>
    <w:p w:rsidRDefault="009E4681" w:rsidP="009E4681" w:rsidR="009E4681" w:rsidRPr="00985DEE"/>
    <w:p w:rsidRDefault="009E4681" w:rsidP="009E4681" w:rsidR="009E4681" w:rsidRPr="00985DEE">
      <w:r w:rsidRPr="00985DEE">
        <w:t xml:space="preserve">Dovršeno u </w:t>
      </w:r>
      <w:r w:rsidR="00300741">
        <w:t>9,</w:t>
      </w:r>
      <w:r w:rsidRPr="00985DEE">
        <w:t>0</w:t>
      </w:r>
      <w:r w:rsidR="00300741">
        <w:t>5</w:t>
      </w:r>
      <w:r w:rsidRPr="00985DEE">
        <w:t xml:space="preserve"> sati.</w:t>
      </w:r>
    </w:p>
    <w:p w:rsidRDefault="009E4681" w:rsidP="009E4681" w:rsidR="009E4681" w:rsidRPr="00985DEE"/>
    <w:p w:rsidRDefault="009E4681" w:rsidP="009E4681" w:rsidR="009E4681" w:rsidRPr="00985DEE"/>
    <w:p w:rsidRDefault="009E4681" w:rsidP="009E4681" w:rsidR="009E4681" w:rsidRPr="00985DEE"/>
    <w:p w:rsidRDefault="009E4681" w:rsidP="009E4681" w:rsidR="009E4681" w:rsidRPr="00985DEE">
      <w:pPr>
        <w:ind w:firstLine="708" w:left="3540"/>
      </w:pPr>
      <w:r w:rsidRPr="00985DEE">
        <w:t xml:space="preserve">Sudac                        </w:t>
      </w:r>
    </w:p>
    <w:p w:rsidRDefault="009E4681" w:rsidP="009E4681" w:rsidR="009E4681" w:rsidRPr="00985DEE"/>
    <w:p w:rsidRDefault="009E4681" w:rsidP="009E4681" w:rsidR="009E4681" w:rsidRPr="00985DEE"/>
    <w:p w:rsidRDefault="009E4681" w:rsidP="009E4681" w:rsidR="009E4681" w:rsidRPr="00985DEE">
      <w:r w:rsidRPr="00985DEE">
        <w:t xml:space="preserve">           </w:t>
      </w:r>
      <w:r w:rsidRPr="00985DEE">
        <w:tab/>
      </w:r>
      <w:r w:rsidRPr="00985DEE">
        <w:tab/>
      </w:r>
      <w:r w:rsidRPr="00985DEE">
        <w:tab/>
      </w:r>
      <w:r w:rsidRPr="00985DEE">
        <w:tab/>
      </w:r>
      <w:r w:rsidRPr="00985DEE">
        <w:tab/>
      </w:r>
      <w:r w:rsidRPr="00985DEE">
        <w:tab/>
        <w:t xml:space="preserve"> Zapisničar            </w:t>
      </w:r>
      <w:r w:rsidRPr="00985DEE">
        <w:tab/>
      </w:r>
      <w:r w:rsidRPr="00985DEE">
        <w:tab/>
        <w:t xml:space="preserve">Stranke   </w:t>
      </w:r>
    </w:p>
    <w:p w:rsidRDefault="009E4681" w:rsidP="009E4681" w:rsidR="009E4681" w:rsidRPr="00985DEE"/>
    <w:p w:rsidRDefault="009E4681" w:rsidP="009E4681" w:rsidR="009E4681" w:rsidRPr="00985DEE"/>
    <w:p w:rsidRDefault="009E4681" w:rsidP="009E4681" w:rsidR="009E4681" w:rsidRPr="00985DEE"/>
    <w:p w:rsidRDefault="009E4681" w:rsidP="009E4681" w:rsidR="009E4681" w:rsidRPr="00985DEE"/>
    <w:p w:rsidRDefault="004F6C16" w:rsidR="004F6C16" w:rsidRPr="00985DEE"/>
    <w:sectPr w:rsidR="004F6C16" w:rsidRPr="00985DE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2E6" w:rsidP="00CF312D" w:rsidR="00C772E6">
      <w:r>
        <w:separator/>
      </w:r>
    </w:p>
  </w:endnote>
  <w:endnote w:id="0" w:type="continuationSeparator">
    <w:p w:rsidRDefault="00C772E6" w:rsidP="00CF312D" w:rsidR="00C772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2831298"/>
      <w:docPartObj>
        <w:docPartGallery w:val="Page Numbers (Bottom of Page)"/>
        <w:docPartUnique/>
      </w:docPartObj>
    </w:sdtPr>
    <w:sdtEndPr/>
    <w:sdtContent>
      <w:p w:rsidRDefault="00300741" w:rsidR="00300741">
        <w:pPr>
          <w:pStyle w:val="Podnoje"/>
          <w:jc w:val="center"/>
        </w:pPr>
        <w:r>
          <w:fldChar w:fldCharType="begin"/>
        </w:r>
        <w:r>
          <w:instrText>PAGE   \* MERGEFORMAT</w:instrText>
        </w:r>
        <w:r>
          <w:fldChar w:fldCharType="separate"/>
        </w:r>
        <w:r w:rsidR="00346735">
          <w:rPr>
            <w:noProof/>
          </w:rPr>
          <w:t>3</w:t>
        </w:r>
        <w:r>
          <w:fldChar w:fldCharType="end"/>
        </w:r>
      </w:p>
    </w:sdtContent>
  </w:sdt>
  <w:p w:rsidRDefault="00300741" w:rsidR="003007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2E6" w:rsidP="00CF312D" w:rsidR="00C772E6">
      <w:r>
        <w:separator/>
      </w:r>
    </w:p>
  </w:footnote>
  <w:footnote w:id="0" w:type="continuationSeparator">
    <w:p w:rsidRDefault="00C772E6" w:rsidP="00CF312D" w:rsidR="00C772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312D" w:rsidP="00CF312D" w:rsidR="00CF312D">
    <w:pPr>
      <w:pStyle w:val="Zaglavlje"/>
      <w:jc w:val="right"/>
    </w:pPr>
    <w:r>
      <w:t>Posl. br. 14. St-</w:t>
    </w:r>
    <w:r w:rsidR="00F44527">
      <w:t>631/2016</w:t>
    </w:r>
  </w:p>
  <w:p w:rsidRDefault="00CF312D" w:rsidP="00CF312D" w:rsidR="00CF312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2">
    <w:nsid w:val="32E232E9"/>
    <w:multiLevelType w:val="hybridMultilevel"/>
    <w:tmpl w:val="F3907CD2"/>
    <w:lvl w:tplc="AEB85AAC"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4681"/>
    <w:rsid w:val="00084C43"/>
    <w:rsid w:val="00267BBB"/>
    <w:rsid w:val="002D20B6"/>
    <w:rsid w:val="00300741"/>
    <w:rsid w:val="00346735"/>
    <w:rsid w:val="003541B1"/>
    <w:rsid w:val="004F6C16"/>
    <w:rsid w:val="00520689"/>
    <w:rsid w:val="0076139A"/>
    <w:rsid w:val="007B6D04"/>
    <w:rsid w:val="00836506"/>
    <w:rsid w:val="00942A0F"/>
    <w:rsid w:val="00985DEE"/>
    <w:rsid w:val="009E4681"/>
    <w:rsid w:val="00AA43BC"/>
    <w:rsid w:val="00AC6D8F"/>
    <w:rsid w:val="00AF0A5D"/>
    <w:rsid w:val="00B93FF3"/>
    <w:rsid w:val="00BA3EB5"/>
    <w:rsid w:val="00C17835"/>
    <w:rsid w:val="00C772E6"/>
    <w:rsid w:val="00CF312D"/>
    <w:rsid w:val="00D67E91"/>
    <w:rsid w:val="00E518D1"/>
    <w:rsid w:val="00ED0D53"/>
    <w:rsid w:val="00F44527"/>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4681"/>
    <w:pPr>
      <w:spacing w:lineRule="auto" w:line="24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9E4681"/>
    <w:pPr>
      <w:keepNext/>
      <w:jc w:val="center"/>
      <w:outlineLvl w:val="1"/>
    </w:pPr>
    <w:rPr>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E4681"/>
    <w:pPr>
      <w:ind w:left="708"/>
    </w:pPr>
  </w:style>
  <w:style w:customStyle="true" w:styleId="Naslov2Char" w:type="character">
    <w:name w:val="Naslov 2 Char"/>
    <w:basedOn w:val="Zadanifontodlomka"/>
    <w:link w:val="Naslov2"/>
    <w:rsid w:val="009E4681"/>
    <w:rPr>
      <w:rFonts w:cs="Times New Roman" w:eastAsia="Times New Roman" w:hAnsi="Times New Roman" w:ascii="Times New Roman"/>
      <w:sz w:val="28"/>
      <w:szCs w:val="24"/>
      <w:lang w:eastAsia="hr-HR"/>
    </w:rPr>
  </w:style>
  <w:style w:styleId="Zaglavlje" w:type="paragraph">
    <w:name w:val="header"/>
    <w:basedOn w:val="Normal"/>
    <w:link w:val="ZaglavljeChar"/>
    <w:uiPriority w:val="99"/>
    <w:unhideWhenUsed/>
    <w:rsid w:val="00CF312D"/>
    <w:pPr>
      <w:tabs>
        <w:tab w:pos="4536" w:val="center"/>
        <w:tab w:pos="9072" w:val="right"/>
      </w:tabs>
    </w:pPr>
  </w:style>
  <w:style w:customStyle="true" w:styleId="ZaglavljeChar" w:type="character">
    <w:name w:val="Zaglavlje Char"/>
    <w:basedOn w:val="Zadanifontodlomka"/>
    <w:link w:val="Zaglavlje"/>
    <w:uiPriority w:val="99"/>
    <w:rsid w:val="00CF312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F312D"/>
    <w:pPr>
      <w:tabs>
        <w:tab w:pos="4536" w:val="center"/>
        <w:tab w:pos="9072" w:val="right"/>
      </w:tabs>
    </w:pPr>
  </w:style>
  <w:style w:customStyle="true" w:styleId="PodnojeChar" w:type="character">
    <w:name w:val="Podnožje Char"/>
    <w:basedOn w:val="Zadanifontodlomka"/>
    <w:link w:val="Podnoje"/>
    <w:uiPriority w:val="99"/>
    <w:rsid w:val="00CF312D"/>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CF31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312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46735"/>
    <w:rPr>
      <w:color w:val="808080"/>
      <w:bdr w:space="0" w:sz="0" w:color="auto" w:val="none"/>
      <w:shd w:fill="auto" w:color="auto" w:val="clear"/>
    </w:rPr>
  </w:style>
  <w:style w:customStyle="true" w:styleId="eSPISCCParagraphDefaultFont" w:type="character">
    <w:name w:val="eSPIS_CC_Paragraph Default Font"/>
    <w:basedOn w:val="Zadanifontodlomka"/>
    <w:rsid w:val="003467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6735"/>
    <w:rPr>
      <w:bdr w:space="0" w:sz="0" w:color="auto" w:val="none"/>
      <w:shd w:fill="FFFFCC" w:color="auto" w:val="clear"/>
      <w:lang w:val="hr-HR"/>
    </w:rPr>
  </w:style>
  <w:style w:customStyle="true" w:styleId="PozadinaSvijetloCrvena" w:type="character">
    <w:name w:val="Pozadina_SvijetloCrvena"/>
    <w:basedOn w:val="eSPISCCParagraphDefaultFont"/>
    <w:rsid w:val="003467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67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4681"/>
    <w:pPr>
      <w:spacing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9E4681"/>
    <w:pPr>
      <w:keepNext/>
      <w:jc w:val="center"/>
      <w:outlineLvl w:val="1"/>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E4681"/>
    <w:pPr>
      <w:ind w:left="708"/>
    </w:pPr>
  </w:style>
  <w:style w:customStyle="1" w:styleId="Naslov2Char" w:type="character">
    <w:name w:val="Naslov 2 Char"/>
    <w:basedOn w:val="Zadanifontodlomka"/>
    <w:link w:val="Naslov2"/>
    <w:rsid w:val="009E4681"/>
    <w:rPr>
      <w:rFonts w:ascii="Times New Roman" w:cs="Times New Roman" w:eastAsia="Times New Roman" w:hAnsi="Times New Roman"/>
      <w:sz w:val="28"/>
      <w:szCs w:val="24"/>
      <w:lang w:eastAsia="hr-HR"/>
    </w:rPr>
  </w:style>
  <w:style w:styleId="Zaglavlje" w:type="paragraph">
    <w:name w:val="header"/>
    <w:basedOn w:val="Normal"/>
    <w:link w:val="ZaglavljeChar"/>
    <w:uiPriority w:val="99"/>
    <w:unhideWhenUsed/>
    <w:rsid w:val="00CF312D"/>
    <w:pPr>
      <w:tabs>
        <w:tab w:pos="4536" w:val="center"/>
        <w:tab w:pos="9072" w:val="right"/>
      </w:tabs>
    </w:pPr>
  </w:style>
  <w:style w:customStyle="1" w:styleId="ZaglavljeChar" w:type="character">
    <w:name w:val="Zaglavlje Char"/>
    <w:basedOn w:val="Zadanifontodlomka"/>
    <w:link w:val="Zaglavlje"/>
    <w:uiPriority w:val="99"/>
    <w:rsid w:val="00CF312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F312D"/>
    <w:pPr>
      <w:tabs>
        <w:tab w:pos="4536" w:val="center"/>
        <w:tab w:pos="9072" w:val="right"/>
      </w:tabs>
    </w:pPr>
  </w:style>
  <w:style w:customStyle="1" w:styleId="PodnojeChar" w:type="character">
    <w:name w:val="Podnožje Char"/>
    <w:basedOn w:val="Zadanifontodlomka"/>
    <w:link w:val="Podnoje"/>
    <w:uiPriority w:val="99"/>
    <w:rsid w:val="00CF312D"/>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CF312D"/>
    <w:rPr>
      <w:rFonts w:ascii="Tahoma" w:cs="Tahoma" w:hAnsi="Tahoma"/>
      <w:sz w:val="16"/>
      <w:szCs w:val="16"/>
    </w:rPr>
  </w:style>
  <w:style w:customStyle="1" w:styleId="TekstbaloniaChar" w:type="character">
    <w:name w:val="Tekst balončića Char"/>
    <w:basedOn w:val="Zadanifontodlomka"/>
    <w:link w:val="Tekstbalonia"/>
    <w:uiPriority w:val="99"/>
    <w:semiHidden/>
    <w:rsid w:val="00CF312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46735"/>
    <w:rPr>
      <w:color w:val="808080"/>
      <w:bdr w:color="auto" w:space="0" w:sz="0" w:val="none"/>
      <w:shd w:color="auto" w:fill="auto" w:val="clear"/>
    </w:rPr>
  </w:style>
  <w:style w:customStyle="1" w:styleId="eSPISCCParagraphDefaultFont" w:type="character">
    <w:name w:val="eSPIS_CC_Paragraph Default Font"/>
    <w:basedOn w:val="Zadanifontodlomka"/>
    <w:rsid w:val="003467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6735"/>
    <w:rPr>
      <w:bdr w:color="auto" w:space="0" w:sz="0" w:val="none"/>
      <w:shd w:color="auto" w:fill="FFFFCC" w:val="clear"/>
      <w:lang w:val="hr-HR"/>
    </w:rPr>
  </w:style>
  <w:style w:customStyle="1" w:styleId="PozadinaSvijetloCrvena" w:type="character">
    <w:name w:val="Pozadina_SvijetloCrvena"/>
    <w:basedOn w:val="eSPISCCParagraphDefaultFont"/>
    <w:rsid w:val="003467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67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8945286">
      <w:bodyDiv w:val="true"/>
      <w:marLeft w:val="0"/>
      <w:marRight w:val="0"/>
      <w:marTop w:val="0"/>
      <w:marBottom w:val="0"/>
      <w:divBdr>
        <w:top w:space="0" w:sz="0" w:color="auto" w:val="none"/>
        <w:left w:space="0" w:sz="0" w:color="auto" w:val="none"/>
        <w:bottom w:space="0" w:sz="0" w:color="auto" w:val="none"/>
        <w:right w:space="0" w:sz="0" w:color="auto" w:val="none"/>
      </w:divBdr>
    </w:div>
    <w:div w:id="15768135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prosinca 2016.</izvorni_sadrzaj>
    <derivirana_varijabla naziv="DomainObject.PlaniraniZavrsetakDatum_1">20. prosinca 2016.</derivirana_varijabla>
  </DomainObject.PlaniraniZavrsetakDatum>
  <DomainObject.PlaniraniPocetakDatum>
    <izvorni_sadrzaj>20. prosinca 2016.</izvorni_sadrzaj>
    <derivirana_varijabla naziv="DomainObject.PlaniraniPocetakDatum_1">20.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St-631/2016</izvorni_sadrzaj>
    <derivirana_varijabla naziv="DomainObject.Predmet.OznakaBroj_1">St-631/2016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PHOENIX DISTRIBUCIJA d.o.o.</izvorni_sadrzaj>
    <derivirana_varijabla naziv="DomainObject.Predmet.ProtustrankaFormated_1">  PHOENIX DISTRIBUCIJA d.o.o.</derivirana_varijabla>
  </DomainObject.Predmet.ProtustrankaFormated>
  <DomainObject.Predmet.ProtustrankaFormatedOIB>
    <izvorni_sadrzaj>  PHOENIX DISTRIBUCIJA d.o.o., OIB 07892037908</izvorni_sadrzaj>
    <derivirana_varijabla naziv="DomainObject.Predmet.ProtustrankaFormatedOIB_1">  PHOENIX DISTRIBUCIJA d.o.o., OIB 07892037908</derivirana_varijabla>
  </DomainObject.Predmet.ProtustrankaFormatedOIB>
  <DomainObject.Predmet.ProtustrankaFormatedWithAdress>
    <izvorni_sadrzaj> PHOENIX DISTRIBUCIJA d.o.o., Industrijska zona Kukuljanovo 410, 51227 Kukuljanovo</izvorni_sadrzaj>
    <derivirana_varijabla naziv="DomainObject.Predmet.ProtustrankaFormatedWithAdress_1"> PHOENIX DISTRIBUCIJA d.o.o., Industrijska zona Kukuljanovo 410, 51227 Kukuljanovo</derivirana_varijabla>
  </DomainObject.Predmet.ProtustrankaFormatedWithAdress>
  <DomainObject.Predmet.ProtustrankaFormatedWithAdressOIB>
    <izvorni_sadrzaj> PHOENIX DISTRIBUCIJA d.o.o., OIB 07892037908, Industrijska zona Kukuljanovo 410, 51227 Kukuljanovo</izvorni_sadrzaj>
    <derivirana_varijabla naziv="DomainObject.Predmet.ProtustrankaFormatedWithAdressOIB_1"> PHOENIX DISTRIBUCIJA d.o.o., OIB 07892037908, Industrijska zona Kukuljanovo 410, 51227 Kukuljanovo</derivirana_varijabla>
  </DomainObject.Predmet.ProtustrankaFormatedWithAdressOIB>
  <DomainObject.Predmet.ProtustrankaWithAdress>
    <izvorni_sadrzaj>PHOENIX DISTRIBUCIJA d.o.o. Industrijska zona Kukuljanovo 410, 51227 Kukuljanovo</izvorni_sadrzaj>
    <derivirana_varijabla naziv="DomainObject.Predmet.ProtustrankaWithAdress_1">PHOENIX DISTRIBUCIJA d.o.o. Industrijska zona Kukuljanovo 410, 51227 Kukuljanovo</derivirana_varijabla>
  </DomainObject.Predmet.ProtustrankaWithAdress>
  <DomainObject.Predmet.ProtustrankaWithAdressOIB>
    <izvorni_sadrzaj>PHOENIX DISTRIBUCIJA d.o.o., OIB 07892037908, Industrijska zona Kukuljanovo 410, 51227 Kukuljanovo</izvorni_sadrzaj>
    <derivirana_varijabla naziv="DomainObject.Predmet.ProtustrankaWithAdressOIB_1">PHOENIX DISTRIBUCIJA d.o.o., OIB 07892037908, Industrijska zona Kukuljanovo 410, 51227 Kukuljanovo</derivirana_varijabla>
  </DomainObject.Predmet.ProtustrankaWithAdressOIB>
  <DomainObject.Predmet.ProtustrankaNazivFormated>
    <izvorni_sadrzaj>PHOENIX DISTRIBUCIJA d.o.o.</izvorni_sadrzaj>
    <derivirana_varijabla naziv="DomainObject.Predmet.ProtustrankaNazivFormated_1">PHOENIX DISTRIBUCIJA d.o.o.</derivirana_varijabla>
  </DomainObject.Predmet.ProtustrankaNazivFormated>
  <DomainObject.Predmet.ProtustrankaNazivFormatedOIB>
    <izvorni_sadrzaj>PHOENIX DISTRIBUCIJA d.o.o., OIB 07892037908</izvorni_sadrzaj>
    <derivirana_varijabla naziv="DomainObject.Predmet.ProtustrankaNazivFormatedOIB_1">PHOENIX DISTRIBUCIJA d.o.o., OIB 07892037908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PHOENIX DISTRIBUCIJA d.o.o.</item>
    </izvorni_sadrzaj>
    <derivirana_varijabla naziv="DomainObject.Predmet.ProtuStrankaListFormated_1">
      <item>PHOENIX DISTRIBUCIJA d.o.o.</item>
    </derivirana_varijabla>
  </DomainObject.Predmet.ProtuStrankaListFormated>
  <DomainObject.Predmet.ProtuStrankaListFormatedOIB>
    <izvorni_sadrzaj>
      <item>PHOENIX DISTRIBUCIJA d.o.o., OIB 07892037908</item>
    </izvorni_sadrzaj>
    <derivirana_varijabla naziv="DomainObject.Predmet.ProtuStrankaListFormatedOIB_1">
      <item>PHOENIX DISTRIBUCIJA d.o.o., OIB 07892037908</item>
    </derivirana_varijabla>
  </DomainObject.Predmet.ProtuStrankaListFormatedOIB>
  <DomainObject.Predmet.ProtuStrankaListFormatedWithAdress>
    <izvorni_sadrzaj>
      <item>PHOENIX DISTRIBUCIJA d.o.o., Industrijska zona Kukuljanovo 410, 51227 Kukuljanovo</item>
    </izvorni_sadrzaj>
    <derivirana_varijabla naziv="DomainObject.Predmet.ProtuStrankaListFormatedWithAdress_1">
      <item>PHOENIX DISTRIBUCIJA d.o.o., Industrijska zona Kukuljanovo 410, 51227 Kukuljanovo</item>
    </derivirana_varijabla>
  </DomainObject.Predmet.ProtuStrankaListFormatedWithAdress>
  <DomainObject.Predmet.ProtuStrankaListFormatedWithAdressOIB>
    <izvorni_sadrzaj>
      <item>PHOENIX DISTRIBUCIJA d.o.o., OIB 07892037908, Industrijska zona Kukuljanovo 410, 51227 Kukuljanovo</item>
    </izvorni_sadrzaj>
    <derivirana_varijabla naziv="DomainObject.Predmet.ProtuStrankaListFormatedWithAdressOIB_1">
      <item>PHOENIX DISTRIBUCIJA d.o.o., OIB 07892037908, Industrijska zona Kukuljanovo 410, 51227 Kukuljanovo</item>
    </derivirana_varijabla>
  </DomainObject.Predmet.ProtuStrankaListFormatedWithAdressOIB>
  <DomainObject.Predmet.ProtuStrankaListNazivFormated>
    <izvorni_sadrzaj>
      <item>PHOENIX DISTRIBUCIJA d.o.o.</item>
    </izvorni_sadrzaj>
    <derivirana_varijabla naziv="DomainObject.Predmet.ProtuStrankaListNazivFormated_1">
      <item>PHOENIX DISTRIBUCIJA d.o.o.</item>
    </derivirana_varijabla>
  </DomainObject.Predmet.ProtuStrankaListNazivFormated>
  <DomainObject.Predmet.ProtuStrankaListNazivFormatedOIB>
    <izvorni_sadrzaj>
      <item>PHOENIX DISTRIBUCIJA d.o.o., OIB 07892037908</item>
    </izvorni_sadrzaj>
    <derivirana_varijabla naziv="DomainObject.Predmet.ProtuStrankaListNazivFormatedOIB_1">
      <item>PHOENIX DISTRIBUCIJA d.o.o., OIB 07892037908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PHOENIX DISTRIBUCIJA d.o.o.</izvorni_sadrzaj>
    <derivirana_varijabla naziv="DomainObject.Predmet.ProtustrankaIDrugi_1">PHOENIX DISTRIBUCIJA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PHOENIX DISTRIBUCIJA d.o.o., OIB 07892037908, Industrijska zona Kukuljanovo 410, 51227 Kukuljanovo</izvorni_sadrzaj>
    <derivirana_varijabla naziv="DomainObject.Predmet.ProtustrankaIDrugiAdressOIB_1">PHOENIX DISTRIBUCIJA d.o.o., OIB 07892037908, Industrijska zona Kukuljanovo 410,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PHOENIX DISTRIBUCIJA d.o.o.</item>
    </izvorni_sadrzaj>
    <derivirana_varijabla naziv="DomainObject.Predmet.SudioniciListNaziv_1">
      <item>FINA Rijeka</item>
      <item>PHOENIX DISTRIBUCIJA d.o.o.</item>
    </derivirana_varijabla>
  </DomainObject.Predmet.SudioniciListNaziv>
  <DomainObject.Predmet.SudioniciListAdressOIB>
    <izvorni_sadrzaj>
      <item>FINA Rijeka, OIB 85821130368, Frana Kurelca 8,51000 Rijeka</item>
      <item>PHOENIX DISTRIBUCIJA d.o.o., OIB 07892037908, Industrijska zona Kukuljanovo 410,51227 Kukuljanovo</item>
    </izvorni_sadrzaj>
    <derivirana_varijabla naziv="DomainObject.Predmet.SudioniciListAdressOIB_1">
      <item>FINA Rijeka, OIB 85821130368, Frana Kurelca 8,51000 Rijeka</item>
      <item>PHOENIX DISTRIBUCIJA d.o.o., OIB 07892037908, Industrijska zona Kukuljanovo 410,51227 Kukuljanovo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07892037908</item>
    </izvorni_sadrzaj>
    <derivirana_varijabla naziv="DomainObject.Predmet.SudioniciListNazivOIB_1">
      <item>, OIB 85821130368</item>
      <item>, OIB 07892037908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621</properties:Words>
  <properties:Characters>3414</properties:Characters>
  <properties:Lines>123</properties:Lines>
  <properties:Paragraphs>41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2016-12-20T08:00:00Z</dcterms:created>
  <dc:creator>Vera Jelenović</dc:creator>
  <cp:lastModifiedBy>Danijela Fumić</cp:lastModifiedBy>
  <dcterms:modified xmlns:xsi="http://www.w3.org/2001/XMLSchema-instance" xsi:type="dcterms:W3CDTF">2016-12-20T08:05:00Z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