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be6b" w14:paraId="d80be6b" w:rsidRDefault="003B22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2279" w:rsidP="003B2279" w:rsidR="00AE649C">
      <w:pPr>
        <w:pStyle w:val="NormaleSPIS"/>
        <w:spacing w:after="0"/>
      </w:pPr>
      <w:r>
        <w:t xml:space="preserve">       Republika Hrvatska</w:t>
      </w:r>
    </w:p>
    <w:p w:rsidRDefault="003B2279" w:rsidP="003B2279" w:rsidR="003B2279">
      <w:pPr>
        <w:pStyle w:val="NormaleSPIS"/>
        <w:spacing w:after="0"/>
      </w:pPr>
      <w:r>
        <w:t xml:space="preserve">    Trgovački sud u Bjelovaru</w:t>
      </w:r>
    </w:p>
    <w:p w:rsidRDefault="003B2279" w:rsidP="003B2279" w:rsidR="003B2279">
      <w:pPr>
        <w:pStyle w:val="NormaleSPIS"/>
        <w:spacing w:after="0"/>
      </w:pPr>
      <w:r>
        <w:t>Bjelovar, Šetalište dr.I.Lebovića 42.</w:t>
      </w:r>
    </w:p>
    <w:p w:rsidRDefault="003B2279" w:rsidP="003B2279" w:rsidR="003B2279">
      <w:pPr>
        <w:pStyle w:val="NormaleSPIS"/>
        <w:jc w:val="right"/>
        <w:rPr>
          <w:b/>
        </w:rPr>
      </w:pPr>
      <w:r>
        <w:t>Poslovni broj:7 St-22/2018-13</w:t>
      </w:r>
    </w:p>
    <w:p w:rsidRDefault="003B2279" w:rsidP="003B2279" w:rsidR="003B2279">
      <w:pPr>
        <w:jc w:val="center"/>
      </w:pPr>
      <w:r>
        <w:t>R E P U B L I K A  H R V A T S K A</w:t>
      </w:r>
    </w:p>
    <w:p w:rsidRDefault="003B2279" w:rsidP="003B2279" w:rsidR="003B2279">
      <w:pPr>
        <w:jc w:val="center"/>
      </w:pPr>
      <w:r>
        <w:t xml:space="preserve"> R J E Š E N J E</w:t>
      </w:r>
    </w:p>
    <w:p w:rsidRDefault="003B2279" w:rsidP="003B2279" w:rsidR="003B2279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</w:t>
      </w:r>
      <w:r>
        <w:rPr>
          <w:noProof/>
        </w:rPr>
        <w:t xml:space="preserve"> </w:t>
      </w:r>
      <w:r>
        <w:t>KEM-KO d.o.o. za kemijski konzalting i usluge iz Murskog Središća, Rade Končara 67, MBS 070065989, OIB 81134600105, 11. prosinca 2018.</w:t>
      </w:r>
    </w:p>
    <w:p w:rsidRDefault="003B2279" w:rsidP="003B2279" w:rsidR="003B2279">
      <w:pPr>
        <w:jc w:val="center"/>
        <w:rPr>
          <w:b/>
        </w:rPr>
      </w:pPr>
      <w:r>
        <w:t>r i j e š i o   j e</w:t>
      </w:r>
    </w:p>
    <w:p w:rsidRDefault="003B2279" w:rsidP="003B2279" w:rsidR="003B2279">
      <w:pPr>
        <w:jc w:val="both"/>
      </w:pPr>
      <w:r>
        <w:rPr>
          <w:b/>
        </w:rPr>
        <w:tab/>
      </w:r>
      <w:r>
        <w:t xml:space="preserve">Određuje se nagrada privremenoj stečajnoj upraviteljici </w:t>
      </w:r>
      <w:r>
        <w:rPr>
          <w:noProof/>
        </w:rPr>
        <w:t>Nini Markovinović Belamarić iz Zagreba, Kralja Držislava 10, OIB 49920167790</w:t>
      </w:r>
      <w:r>
        <w:t xml:space="preserve">  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3B2279" w:rsidP="003B2279" w:rsidR="003B2279">
      <w:pPr>
        <w:jc w:val="center"/>
        <w:rPr>
          <w:b/>
        </w:rPr>
      </w:pPr>
      <w:r>
        <w:t>Obrazloženje</w:t>
      </w:r>
    </w:p>
    <w:p w:rsidRDefault="003B2279" w:rsidP="003B2279" w:rsidR="003B2279">
      <w:pPr>
        <w:spacing w:after="0"/>
        <w:jc w:val="both"/>
      </w:pPr>
      <w:r>
        <w:tab/>
        <w:t xml:space="preserve">Privremena stečajna upraviteljica </w:t>
      </w:r>
      <w:r>
        <w:rPr>
          <w:noProof/>
        </w:rPr>
        <w:t>Nina Markovinović Belamarić iz Zagreba, Kralja Držislava 10,</w:t>
      </w:r>
      <w:r>
        <w:t xml:space="preserve"> podnijela je ovom sudu 13. rujna 2018. godine Izvješće o poslovanju dužnika s mišljenjem mogu li se imovinom dužnika pokriti troškovi postupka.</w:t>
      </w:r>
    </w:p>
    <w:p w:rsidRDefault="003B2279" w:rsidP="003B2279" w:rsidR="003B2279">
      <w:pPr>
        <w:spacing w:after="0"/>
        <w:jc w:val="both"/>
      </w:pPr>
      <w:r>
        <w:tab/>
        <w:t>Podneskom od 22. studenog 2018. godine privremena stečajna upraviteljica zatražila je da joj se odobri i isplati nagrada za obavljanje dužnosti u prethodnom postupku.</w:t>
      </w:r>
    </w:p>
    <w:p w:rsidRDefault="003B2279" w:rsidP="003B2279" w:rsidR="003B2279">
      <w:pPr>
        <w:spacing w:after="0"/>
        <w:jc w:val="both"/>
      </w:pPr>
      <w:r>
        <w:tab/>
        <w:t>Stečajni sudac razmotrio je zahtjev stečajne upraviteljice i ocijenio ga temeljem čl.94. i čl.119.st.6.Stečajnog zakona (Narodne novine  broj 71/15, dalje SZ-a) osnovanim.</w:t>
      </w:r>
    </w:p>
    <w:p w:rsidRDefault="003B2279" w:rsidP="003B2279" w:rsidR="003B2279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privremena stečajna upraviteljica obavila.</w:t>
      </w:r>
    </w:p>
    <w:p w:rsidRDefault="003B2279" w:rsidP="003B2279" w:rsidR="003B2279">
      <w:pPr>
        <w:spacing w:after="0"/>
        <w:jc w:val="both"/>
      </w:pPr>
      <w:r>
        <w:tab/>
        <w:t xml:space="preserve">Isplata nagrade i naknade troškova privremenoj stečajnoj upraviteljici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3B2279" w:rsidP="003B2279" w:rsidR="003B2279">
      <w:pPr>
        <w:ind w:firstLine="720"/>
        <w:jc w:val="center"/>
      </w:pPr>
      <w:r>
        <w:t>Bjelovar 11. prosinca 2018.</w:t>
      </w:r>
    </w:p>
    <w:p w:rsidRDefault="003B2279" w:rsidP="003B2279" w:rsidR="003B227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3B2279" w:rsidP="003B2279" w:rsidR="003B227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3B2279" w:rsidP="003B2279" w:rsidR="003B227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B2279" w:rsidP="003B2279" w:rsidR="003B2279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B2279" w:rsidP="003B2279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279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07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St-22/2018-13</izvorni_sadrzaj>
    <derivirana_varijabla naziv="DomainObject.Oznaka_1">St-22/2018-13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2018.</izvorni_sadrzaj>
    <derivirana_varijabla naziv="DomainObject.Predmet.DatumRjesavanja_1">16.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St-22/2018</izvorni_sadrzaj>
    <derivirana_varijabla naziv="DomainObject.Predmet.OznakaBroj_1">St-22/2018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KEM-KO društvo s ograničenom odgovornošću za kemijski konzalting i usluge zastupanog po punomoćniku Željko Hrženjak</izvorni_sadrzaj>
    <derivirana_varijabla naziv="DomainObject.Predmet.ProtustrankaFormated_1">  KEM-KO društvo s ograničenom odgovornošću za kemijski konzalting i usluge zastupanog po punomoćniku Željko Hrženjak</derivirana_varijabla>
  </DomainObject.Predmet.ProtustrankaFormated>
  <DomainObject.Predmet.ProtustrankaFormatedOIB>
    <izvorni_sadrzaj>  KEM-KO društvo s ograničenom odgovornošću za kemijski konzalting i usluge, OIB 81134600105 zastupanog po punomoćniku Željko Hrženjak</izvorni_sadrzaj>
    <derivirana_varijabla naziv="DomainObject.Predmet.ProtustrankaFormatedOIB_1">  KEM-KO društvo s ograničenom odgovornošću za kemijski konzalting i usluge, OIB 81134600105 zastupanog po punomoćniku Željko Hrženjak</derivirana_varijabla>
  </DomainObject.Predmet.ProtustrankaFormatedOIB>
  <DomainObject.Predmet.ProtustrankaFormatedWithAdress>
    <izvorni_sadrzaj> KEM-KO društvo s ograničenom odgovornošću za kemijski konzalting i usluge, Rade Končara 67, 40315 Mursko Središće zastupanog po punomoćniku Željko Hrženjak</izvorni_sadrzaj>
    <derivirana_varijabla naziv="DomainObject.Predmet.ProtustrankaFormatedWithAdress_1"> KEM-KO društvo s ograničenom odgovornošću za kemijski konzalting i usluge, Rade Končara 67, 40315 Mursko Središće zastupanog po punomoćniku Željko Hrženjak</derivirana_varijabla>
  </DomainObject.Predmet.ProtustrankaFormatedWithAdress>
  <DomainObject.Predmet.ProtustrankaFormatedWithAdressOIB>
    <izvorni_sadrzaj> KEM-KO društvo s ograničenom odgovornošću za kemijski konzalting i usluge, OIB 81134600105, Rade Končara 67, 40315 Mursko Središće zastupanog po punomoćniku Željko Hrženjak</izvorni_sadrzaj>
    <derivirana_varijabla naziv="DomainObject.Predmet.ProtustrankaFormatedWithAdressOIB_1"> KEM-KO društvo s ograničenom odgovornošću za kemijski konzalting i usluge, OIB 81134600105, Rade Končara 67, 40315 Mursko Središće zastupanog po punomoćniku Željko Hrženjak</derivirana_varijabla>
  </DomainObject.Predmet.ProtustrankaFormatedWithAdressOIB>
  <DomainObject.Predmet.ProtustrankaWithAdress>
    <izvorni_sadrzaj>KEM-KO društvo s ograničenom odgovornošću za kemijski konzalting i usluge Rade Končara 67, 40315 Mursko Središće</izvorni_sadrzaj>
    <derivirana_varijabla naziv="DomainObject.Predmet.ProtustrankaWithAdress_1">KEM-KO društvo s ograničenom odgovornošću za kemijski konzalting i usluge Rade Končara 67, 40315 Mursko Središće</derivirana_varijabla>
  </DomainObject.Predmet.ProtustrankaWithAdress>
  <DomainObject.Predmet.ProtustrankaWithAdressOIB>
    <izvorni_sadrzaj>KEM-KO društvo s ograničenom odgovornošću za kemijski konzalting i usluge, OIB 81134600105, Rade Končara 67, 40315 Mursko Središće</izvorni_sadrzaj>
    <derivirana_varijabla naziv="DomainObject.Predmet.ProtustrankaWithAdressOIB_1">KEM-KO društvo s ograničenom odgovornošću za kemijski konzalting i usluge, OIB 81134600105, Rade Končara 67, 40315 Mursko Središće</derivirana_varijabla>
  </DomainObject.Predmet.ProtustrankaWithAdressOIB>
  <DomainObject.Predmet.ProtustrankaNazivFormated>
    <izvorni_sadrzaj>KEM-KO društvo s ograničenom odgovornošću za kemijski konzalting i usluge</izvorni_sadrzaj>
    <derivirana_varijabla naziv="DomainObject.Predmet.ProtustrankaNazivFormated_1">KEM-KO društvo s ograničenom odgovornošću za kemijski konzalting i usluge</derivirana_varijabla>
  </DomainObject.Predmet.ProtustrankaNazivFormated>
  <DomainObject.Predmet.ProtustrankaNazivFormatedOIB>
    <izvorni_sadrzaj>KEM-KO društvo s ograničenom odgovornošću za kemijski konzalting i usluge, OIB 81134600105</izvorni_sadrzaj>
    <derivirana_varijabla naziv="DomainObject.Predmet.ProtustrankaNazivFormatedOIB_1">KEM-KO društvo s ograničenom odgovornošću za kemijski konzalting i usluge, OIB 81134600105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KEM-KO društvo s ograničenom odgovornošću za kemijski konzalting i usluge zastupanog po punomoćniku Željko Hrženjak</item>
    </izvorni_sadrzaj>
    <derivirana_varijabla naziv="DomainObject.Predmet.ProtuStrankaListFormated_1">
      <item>KEM-KO društvo s ograničenom odgovornošću za kemijski konzalting i usluge zastupanog po punomoćniku Željko Hrženjak</item>
    </derivirana_varijabla>
  </DomainObject.Predmet.ProtuStrankaListFormated>
  <DomainObject.Predmet.ProtuStrankaListFormatedOIB>
    <izvorni_sadrzaj>
      <item>KEM-KO društvo s ograničenom odgovornošću za kemijski konzalting i usluge, OIB 81134600105 zastupanog po punomoćniku Željko Hrženjak</item>
    </izvorni_sadrzaj>
    <derivirana_varijabla naziv="DomainObject.Predmet.ProtuStrankaListFormatedOIB_1">
      <item>KEM-KO društvo s ograničenom odgovornošću za kemijski konzalting i usluge, OIB 81134600105 zastupanog po punomoćniku Željko Hrženjak</item>
    </derivirana_varijabla>
  </DomainObject.Predmet.ProtuStrankaListFormatedOIB>
  <DomainObject.Predmet.ProtuStrankaListFormatedWithAdress>
    <izvorni_sadrzaj>
      <item>KEM-KO društvo s ograničenom odgovornošću za kemijski konzalting i usluge, Rade Končara 67, 40315 Mursko Središće zastupanog po punomoćniku Željko Hrženjak</item>
    </izvorni_sadrzaj>
    <derivirana_varijabla naziv="DomainObject.Predmet.ProtuStrankaListFormatedWithAdress_1">
      <item>KEM-KO društvo s ograničenom odgovornošću za kemijski konzalting i usluge, Rade Končara 67, 40315 Mursko Središće zastupanog po punomoćniku Željko Hrženjak</item>
    </derivirana_varijabla>
  </DomainObject.Predmet.ProtuStrankaListFormatedWithAdress>
  <DomainObject.Predmet.ProtuStrankaListFormatedWithAdressOIB>
    <izvorni_sadrzaj>
      <item>KEM-KO društvo s ograničenom odgovornošću za kemijski konzalting i usluge, OIB 81134600105, Rade Končara 67, 40315 Mursko Središće zastupanog po punomoćniku Željko Hrženjak</item>
    </izvorni_sadrzaj>
    <derivirana_varijabla naziv="DomainObject.Predmet.ProtuStrankaListFormatedWithAdressOIB_1">
      <item>KEM-KO društvo s ograničenom odgovornošću za kemijski konzalting i usluge, OIB 81134600105, Rade Končara 67, 40315 Mursko Središće zastupanog po punomoćniku Željko Hrženjak</item>
    </derivirana_varijabla>
  </DomainObject.Predmet.ProtuStrankaListFormatedWithAdressOIB>
  <DomainObject.Predmet.ProtuStrankaListNazivFormated>
    <izvorni_sadrzaj>
      <item>KEM-KO društvo s ograničenom odgovornošću za kemijski konzalting i usluge</item>
    </izvorni_sadrzaj>
    <derivirana_varijabla naziv="DomainObject.Predmet.ProtuStrankaListNazivFormated_1">
      <item>KEM-KO društvo s ograničenom odgovornošću za kemijski konzalting i usluge</item>
    </derivirana_varijabla>
  </DomainObject.Predmet.ProtuStrankaListNazivFormated>
  <DomainObject.Predmet.ProtuStrankaListNazivFormatedOIB>
    <izvorni_sadrzaj>
      <item>KEM-KO društvo s ograničenom odgovornošću za kemijski konzalting i usluge, OIB 81134600105</item>
    </izvorni_sadrzaj>
    <derivirana_varijabla naziv="DomainObject.Predmet.ProtuStrankaListNazivFormatedOIB_1">
      <item>KEM-KO društvo s ograničenom odgovornošću za kemijski konzalting i usluge, OIB 81134600105</item>
    </derivirana_varijabla>
  </DomainObject.Predmet.ProtuStrankaListNazivFormatedOIB>
  <DomainObject.Predmet.OstaliListFormated>
    <izvorni_sadrzaj>
      <item>Željko Hrženjak punomoćnik sudionika u postupku KEM-KO društvo s ograničenom odgovornošću za kemijski konzalting i usluge</item>
    </izvorni_sadrzaj>
    <derivirana_varijabla naziv="DomainObject.Predmet.OstaliListFormated_1">
      <item>Željko Hrženjak punomoćnik sudionika u postupku KEM-KO društvo s ograničenom odgovornošću za kemijski konzalting i usluge</item>
    </derivirana_varijabla>
  </DomainObject.Predmet.OstaliListFormated>
  <DomainObject.Predmet.OstaliListFormatedOIB>
    <izvorni_sadrzaj>
      <item>Željko Hrženjak, OIB 19778632515 punomoćnik sudionika u postupku KEM-KO društvo s ograničenom odgovornošću za kemijski konzalting i usluge</item>
    </izvorni_sadrzaj>
    <derivirana_varijabla naziv="DomainObject.Predmet.OstaliListFormatedOIB_1">
      <item>Željko Hrženjak, OIB 19778632515 punomoćnik sudionika u postupku KEM-KO društvo s ograničenom odgovornošću za kemijski konzalting i usluge</item>
    </derivirana_varijabla>
  </DomainObject.Predmet.OstaliListFormatedOIB>
  <DomainObject.Predmet.OstaliListFormatedWithAdress>
    <izvorni_sadrzaj>
      <item>Željko Hrženjak, Zrinskih 51, 40313 Selnica punomoćnik sudionika u postupku KEM-KO društvo s ograničenom odgovornošću za kemijski konzalting i usluge</item>
    </izvorni_sadrzaj>
    <derivirana_varijabla naziv="DomainObject.Predmet.OstaliListFormatedWithAdress_1">
      <item>Željko Hrženjak, Zrinskih 51, 40313 Selnica punomoćnik sudionika u postupku KEM-KO društvo s ograničenom odgovornošću za kemijski konzalting i usluge</item>
    </derivirana_varijabla>
  </DomainObject.Predmet.OstaliListFormatedWithAdress>
  <DomainObject.Predmet.OstaliListFormatedWithAdressOIB>
    <izvorni_sadrzaj>
      <item>Željko Hrženjak, OIB 19778632515, Zrinskih 51, 40313 Selnica punomoćnik sudionika u postupku KEM-KO društvo s ograničenom odgovornošću za kemijski konzalting i usluge</item>
    </izvorni_sadrzaj>
    <derivirana_varijabla naziv="DomainObject.Predmet.OstaliListFormatedWithAdressOIB_1">
      <item>Željko Hrženjak, OIB 19778632515, Zrinskih 51, 40313 Selnica punomoćnik sudionika u postupku KEM-KO društvo s ograničenom odgovornošću za kemijski konzalting i usluge</item>
    </derivirana_varijabla>
  </DomainObject.Predmet.OstaliListFormatedWithAdressOIB>
  <DomainObject.Predmet.OstaliListNazivFormated>
    <izvorni_sadrzaj>
      <item>Željko Hrženjak</item>
    </izvorni_sadrzaj>
    <derivirana_varijabla naziv="DomainObject.Predmet.OstaliListNazivFormated_1">
      <item>Željko Hrženjak</item>
    </derivirana_varijabla>
  </DomainObject.Predmet.OstaliListNazivFormated>
  <DomainObject.Predmet.OstaliListNazivFormatedOIB>
    <izvorni_sadrzaj>
      <item>Željko Hrženjak, OIB 19778632515</item>
    </izvorni_sadrzaj>
    <derivirana_varijabla naziv="DomainObject.Predmet.OstaliListNazivFormatedOIB_1">
      <item>Željko Hrženjak, OIB 19778632515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St-22/2018-13</izvorni_sadrzaj>
    <derivirana_varijabla naziv="DomainObject.PoslovniBrojDokumenta_1">St-22/2018-13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KEM-KO društvo s ograničenom odgovornošću za kemijski konzalting i usluge</izvorni_sadrzaj>
    <derivirana_varijabla naziv="DomainObject.Predmet.ProtustrankaIDrugi_1">KEM-KO društvo s ograničenom odgovornošću za kemijski konzalting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KEM-KO društvo s ograničenom odgovornošću za kemijski konzalting i usluge, OIB 81134600105, Rade Končara 67, 40315 Mursko Središće</izvorni_sadrzaj>
    <derivirana_varijabla naziv="DomainObject.Predmet.ProtustrankaIDrugiAdressOIB_1">KEM-KO društvo s ograničenom odgovornošću za kemijski konzalting i usluge, OIB 81134600105, Rade Končara 67,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2018.</izvorni_sadrzaj>
    <derivirana_varijabla naziv="DomainObject.Predmet.OdlukaRjesenje.DatumDonosenjaOdluke_1">16. studenog 2018.</derivirana_varijabla>
  </DomainObject.Predmet.OdlukaRjesenje.DatumDonosenjaOdluke>
  <DomainObject.Predmet.OdlukaRjesenje.DatumPravomocnosti>
    <izvorni_sadrzaj>6. prosinca 2018.</izvorni_sadrzaj>
    <derivirana_varijabla naziv="DomainObject.Predmet.OdlukaRjesenje.DatumPravomocnosti_1">6. prosinca 2018.</derivirana_varijabla>
  </DomainObject.Predmet.OdlukaRjesenje.DatumPravomocnosti>
  <DomainObject.Predmet.OdlukaRjesenje.Oznaka>
    <izvorni_sadrzaj>St-22/2018-10</izvorni_sadrzaj>
    <derivirana_varijabla naziv="DomainObject.Predmet.OdlukaRjesenje.Oznaka_1">St-22/2018-10</derivirana_varijabla>
  </DomainObject.Predmet.OdlukaRjesenje.Oznaka>
  <DomainObject.Predmet.SudioniciListNaziv>
    <izvorni_sadrzaj>
      <item>KEM-KO društvo s ograničenom odgovornošću za kemijski konzalting i usluge</item>
      <item>RH Ministarstvo financija - Porezna uprava, Područni ured sjeverna Hrvatska</item>
      <item>Željko Hrženjak</item>
    </izvorni_sadrzaj>
    <derivirana_varijabla naziv="DomainObject.Predmet.SudioniciListNaziv_1">
      <item>KEM-KO društvo s ograničenom odgovornošću za kemijski konzalting i usluge</item>
      <item>RH Ministarstvo financija - Porezna uprava, Područni ured sjeverna Hrvatska</item>
      <item>Željko Hrženjak</item>
    </derivirana_varijabla>
  </DomainObject.Predmet.SudioniciListNaziv>
  <DomainObject.Predmet.SudioniciListAdressOIB>
    <izvorni_sadrzaj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Željko Hrženjak, OIB 19778632515, Zrinskih 51,40313 Selnica</item>
    </izvorni_sadrzaj>
    <derivirana_varijabla naziv="DomainObject.Predmet.SudioniciListAdressOIB_1">
      <item>KEM-KO društvo s ograničenom odgovornošću za kemijski konzalting i usluge, OIB 81134600105, Rade Končara 67,40315 Mursko Središće</item>
      <item>RH Ministarstvo financija - Porezna uprava, Područni ured sjeverna Hrvatska, OIB 18683136487, Graberje 1,42000 Varaždin</item>
      <item>Željko Hrženjak, OIB 19778632515, Zrinskih 51,40313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32F49-96C2-410B-84C6-91DBE27FC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1911</properties:Characters>
  <properties:Lines>40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2018-12-11T07:17:00Z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