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7518" w14:paraId="733751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5B2581">
        <w:t>4064</w:t>
      </w:r>
      <w:r w:rsidR="007C2E9A">
        <w:t>/15</w:t>
      </w:r>
      <w:r w:rsidR="005B43A8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81EA6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4540E6" w:rsidRPr="004540E6">
        <w:t>UDRUGA PREDSTAVNIKA SUVLASNIKA</w:t>
      </w:r>
      <w:r w:rsidR="00DB052E">
        <w:t xml:space="preserve">, </w:t>
      </w:r>
      <w:r w:rsidR="004540E6" w:rsidRPr="004540E6">
        <w:t>A.Topića Mimare 30, Zagreb</w:t>
      </w:r>
      <w:r w:rsidR="00DB052E">
        <w:t>, OIB:</w:t>
      </w:r>
      <w:r w:rsidR="00DB052E" w:rsidRPr="00DB052E">
        <w:t xml:space="preserve"> </w:t>
      </w:r>
      <w:r w:rsidR="004540E6" w:rsidRPr="004540E6">
        <w:t>98358442450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5B2581">
        <w:t>33.894,23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534F9"/>
    <w:rsid w:val="00084D66"/>
    <w:rsid w:val="00084E58"/>
    <w:rsid w:val="000B3DE5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1EA6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0F2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184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73520"/>
    <w:rsid w:val="00375AAA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40E6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B2581"/>
    <w:rsid w:val="005B43A8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05B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741E8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760D1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2AB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B052E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4064</izvorni_sadrzaj>
    <derivirana_varijabla naziv="DomainObject.Predmet.Broj_1">4064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St-4064/2015</izvorni_sadrzaj>
    <derivirana_varijabla naziv="DomainObject.Predmet.OznakaBroj_1">St-4064/2015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PREDSTAVNIKA SUVLASNIKA</izvorni_sadrzaj>
    <derivirana_varijabla naziv="DomainObject.Predmet.ProtustrankaFormated_1">  UDRUGA PREDSTAVNIKA SUVLASNIKA</derivirana_varijabla>
  </DomainObject.Predmet.ProtustrankaFormated>
  <DomainObject.Predmet.ProtustrankaFormatedOIB>
    <izvorni_sadrzaj>  UDRUGA PREDSTAVNIKA SUVLASNIKA, OIB 98358442450</izvorni_sadrzaj>
    <derivirana_varijabla naziv="DomainObject.Predmet.ProtustrankaFormatedOIB_1">  UDRUGA PREDSTAVNIKA SUVLASNIKA, OIB 98358442450</derivirana_varijabla>
  </DomainObject.Predmet.ProtustrankaFormatedOIB>
  <DomainObject.Predmet.ProtustrankaFormatedWithAdress>
    <izvorni_sadrzaj> UDRUGA PREDSTAVNIKA SUVLASNIKA, A.TOPIĆA MIMARE 30, 10000 Zagreb</izvorni_sadrzaj>
    <derivirana_varijabla naziv="DomainObject.Predmet.ProtustrankaFormatedWithAdress_1"> UDRUGA PREDSTAVNIKA SUVLASNIKA, A.TOPIĆA MIMARE 30, 10000 Zagreb</derivirana_varijabla>
  </DomainObject.Predmet.ProtustrankaFormatedWithAdress>
  <DomainObject.Predmet.ProtustrankaFormatedWithAdressOIB>
    <izvorni_sadrzaj> UDRUGA PREDSTAVNIKA SUVLASNIKA, OIB 98358442450, A.TOPIĆA MIMARE 30, 10000 Zagreb</izvorni_sadrzaj>
    <derivirana_varijabla naziv="DomainObject.Predmet.ProtustrankaFormatedWithAdressOIB_1"> UDRUGA PREDSTAVNIKA SUVLASNIKA, OIB 98358442450, A.TOPIĆA MIMARE 30, 10000 Zagreb</derivirana_varijabla>
  </DomainObject.Predmet.ProtustrankaFormatedWithAdressOIB>
  <DomainObject.Predmet.ProtustrankaWithAdress>
    <izvorni_sadrzaj>UDRUGA PREDSTAVNIKA SUVLASNIKA A.TOPIĆA MIMARE 30, 10000 Zagreb</izvorni_sadrzaj>
    <derivirana_varijabla naziv="DomainObject.Predmet.ProtustrankaWithAdress_1">UDRUGA PREDSTAVNIKA SUVLASNIKA A.TOPIĆA MIMARE 30, 10000 Zagreb</derivirana_varijabla>
  </DomainObject.Predmet.ProtustrankaWithAdress>
  <DomainObject.Predmet.ProtustrankaWithAdressOIB>
    <izvorni_sadrzaj>UDRUGA PREDSTAVNIKA SUVLASNIKA, OIB 98358442450, A.TOPIĆA MIMARE 30, 10000 Zagreb</izvorni_sadrzaj>
    <derivirana_varijabla naziv="DomainObject.Predmet.ProtustrankaWithAdressOIB_1">UDRUGA PREDSTAVNIKA SUVLASNIKA, OIB 98358442450, A.TOPIĆA MIMARE 30, 10000 Zagreb</derivirana_varijabla>
  </DomainObject.Predmet.ProtustrankaWithAdressOIB>
  <DomainObject.Predmet.ProtustrankaNazivFormated>
    <izvorni_sadrzaj>UDRUGA PREDSTAVNIKA SUVLASNIKA</izvorni_sadrzaj>
    <derivirana_varijabla naziv="DomainObject.Predmet.ProtustrankaNazivFormated_1">UDRUGA PREDSTAVNIKA SUVLASNIKA</derivirana_varijabla>
  </DomainObject.Predmet.ProtustrankaNazivFormated>
  <DomainObject.Predmet.ProtustrankaNazivFormatedOIB>
    <izvorni_sadrzaj>UDRUGA PREDSTAVNIKA SUVLASNIKA, OIB 98358442450</izvorni_sadrzaj>
    <derivirana_varijabla naziv="DomainObject.Predmet.ProtustrankaNazivFormatedOIB_1">UDRUGA PREDSTAVNIKA SUVLASNIKA, OIB 98358442450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PREDSTAVNIKA SUVLASNIKA</item>
    </izvorni_sadrzaj>
    <derivirana_varijabla naziv="DomainObject.Predmet.ProtuStrankaListFormated_1">
      <item>UDRUGA PREDSTAVNIKA SUVLASNIKA</item>
    </derivirana_varijabla>
  </DomainObject.Predmet.ProtuStrankaListFormated>
  <DomainObject.Predmet.ProtuStrankaListFormatedOIB>
    <izvorni_sadrzaj>
      <item>UDRUGA PREDSTAVNIKA SUVLASNIKA, OIB 98358442450</item>
    </izvorni_sadrzaj>
    <derivirana_varijabla naziv="DomainObject.Predmet.ProtuStrankaListFormatedOIB_1">
      <item>UDRUGA PREDSTAVNIKA SUVLASNIKA, OIB 98358442450</item>
    </derivirana_varijabla>
  </DomainObject.Predmet.ProtuStrankaListFormatedOIB>
  <DomainObject.Predmet.ProtuStrankaListFormatedWithAdress>
    <izvorni_sadrzaj>
      <item>UDRUGA PREDSTAVNIKA SUVLASNIKA, A.TOPIĆA MIMARE 30, 10000 Zagreb</item>
    </izvorni_sadrzaj>
    <derivirana_varijabla naziv="DomainObject.Predmet.ProtuStrankaListFormatedWithAdress_1">
      <item>UDRUGA PREDSTAVNIKA SUVLASNIKA, A.TOPIĆA MIMARE 30, 10000 Zagreb</item>
    </derivirana_varijabla>
  </DomainObject.Predmet.ProtuStrankaListFormatedWithAdress>
  <DomainObject.Predmet.ProtuStrankaListFormatedWithAdressOIB>
    <izvorni_sadrzaj>
      <item>UDRUGA PREDSTAVNIKA SUVLASNIKA, OIB 98358442450, A.TOPIĆA MIMARE 30, 10000 Zagreb</item>
    </izvorni_sadrzaj>
    <derivirana_varijabla naziv="DomainObject.Predmet.ProtuStrankaListFormatedWithAdressOIB_1">
      <item>UDRUGA PREDSTAVNIKA SUVLASNIKA, OIB 98358442450, A.TOPIĆA MIMARE 30, 10000 Zagreb</item>
    </derivirana_varijabla>
  </DomainObject.Predmet.ProtuStrankaListFormatedWithAdressOIB>
  <DomainObject.Predmet.ProtuStrankaListNazivFormated>
    <izvorni_sadrzaj>
      <item>UDRUGA PREDSTAVNIKA SUVLASNIKA</item>
    </izvorni_sadrzaj>
    <derivirana_varijabla naziv="DomainObject.Predmet.ProtuStrankaListNazivFormated_1">
      <item>UDRUGA PREDSTAVNIKA SUVLASNIKA</item>
    </derivirana_varijabla>
  </DomainObject.Predmet.ProtuStrankaListNazivFormated>
  <DomainObject.Predmet.ProtuStrankaListNazivFormatedOIB>
    <izvorni_sadrzaj>
      <item>UDRUGA PREDSTAVNIKA SUVLASNIKA, OIB 98358442450</item>
    </izvorni_sadrzaj>
    <derivirana_varijabla naziv="DomainObject.Predmet.ProtuStrankaListNazivFormatedOIB_1">
      <item>UDRUGA PREDSTAVNIKA SUVLASNIKA, OIB 98358442450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PREDSTAVNIKA SUVLASNIKA</izvorni_sadrzaj>
    <derivirana_varijabla naziv="DomainObject.Predmet.ProtustrankaIDrugi_1">UDRUGA PREDSTAVNIKA SUVLASNIKA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PREDSTAVNIKA SUVLASNIKA, OIB 98358442450, A.TOPIĆA MIMARE 30, 10000 Zagreb</izvorni_sadrzaj>
    <derivirana_varijabla naziv="DomainObject.Predmet.ProtustrankaIDrugiAdressOIB_1">UDRUGA PREDSTAVNIKA SUVLASNIKA, OIB 98358442450, A.TOPIĆA 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PREDSTAVNIKA SUVLASNIKA</item>
    </izvorni_sadrzaj>
    <derivirana_varijabla naziv="DomainObject.Predmet.SudioniciListNaziv_1">
      <item>FINA Regionalni centar Zagreb</item>
      <item>UDRUGA PREDSTAVNIKA SUVLASNIKA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PREDSTAVNIKA SUVLASNIKA, OIB 98358442450, A.TOPIĆA MIMARE 30,10000 Zagreb</item>
    </izvorni_sadrzaj>
    <derivirana_varijabla naziv="DomainObject.Predmet.SudioniciListAdressOIB_1">
      <item>FINA Regionalni centar Zagreb, OIB 85821130368, Trg svibanjskih žrtava 1995. 1,10000 Zagreb</item>
      <item>UDRUGA PREDSTAVNIKA SUVLASNIKA, OIB 98358442450, A.TOPIĆA MIMARE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98358442450</item>
    </izvorni_sadrzaj>
    <derivirana_varijabla naziv="DomainObject.Predmet.SudioniciListNazivOIB_1">
      <item>, OIB 85821130368</item>
      <item>, OIB 98358442450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4D19C-0139-4F05-BDD6-19E870785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2016-02-23T15:18:00Z</dcterms:created>
  <dc:creator>ilukac</dc:creator>
  <cp:lastModifiedBy>Tanja Štraubert</cp:lastModifiedBy>
  <cp:lastPrinted>2016-02-24T13:33:00Z</cp:lastPrinted>
  <dcterms:modified xmlns:xsi="http://www.w3.org/2001/XMLSchema-instance" xsi:type="dcterms:W3CDTF">2016-02-24T13:33:00Z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