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c581" w14:paraId="497c581" w:rsidRDefault="00DD1BA0" w:rsidP="00DD1BA0" w:rsidR="00DD1BA0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St-152/16-4</w:t>
      </w:r>
    </w:p>
    <w:p w:rsidRDefault="00DD1BA0" w:rsidP="00DD1BA0" w:rsidR="00DD1BA0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1BA0" w:rsidP="00DD1BA0" w:rsidR="00DD1BA0">
      <w:r>
        <w:t xml:space="preserve">         REPUBLIKA HRVATSKA</w:t>
      </w:r>
    </w:p>
    <w:p w:rsidRDefault="00DD1BA0" w:rsidP="00DD1BA0" w:rsidR="00DD1BA0">
      <w:r>
        <w:t xml:space="preserve"> TRGOVAČKI SUD U VARAŽDINU</w:t>
      </w:r>
    </w:p>
    <w:p w:rsidRDefault="00DD1BA0" w:rsidP="00DD1BA0" w:rsidR="00DD1BA0">
      <w:pPr>
        <w:ind w:firstLine="720"/>
      </w:pPr>
      <w:r>
        <w:t xml:space="preserve">         B. Radić 2</w:t>
      </w:r>
    </w:p>
    <w:p w:rsidRDefault="00DD1BA0" w:rsidP="00DD1BA0" w:rsidR="00DD1BA0">
      <w:pPr>
        <w:jc w:val="center"/>
        <w:rPr>
          <w:lang w:val="hr-HR"/>
        </w:rPr>
      </w:pPr>
    </w:p>
    <w:p w:rsidRDefault="00DD1BA0" w:rsidP="00DD1BA0" w:rsidR="00DD1BA0">
      <w:pPr>
        <w:jc w:val="center"/>
        <w:rPr>
          <w:lang w:val="hr-HR"/>
        </w:rPr>
      </w:pPr>
    </w:p>
    <w:p w:rsidRDefault="00DD1BA0" w:rsidP="00DD1BA0" w:rsidR="00DD1BA0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THARROS j.d.o.o., OIB: 46445983992 sa sjedištem u Ive Lole Ribara 8 A, 40000 Novo Selo Rok, dana 2. veljače 2016. godine, temeljem čl. 430. Stečajnog zakona ("Narodne novine" 71/15, u daljnjem tekstu SZ) objavljuje slijedeći</w:t>
      </w:r>
    </w:p>
    <w:p w:rsidRDefault="00DD1BA0" w:rsidP="00DD1BA0" w:rsidR="00DD1BA0">
      <w:pPr>
        <w:jc w:val="both"/>
      </w:pPr>
    </w:p>
    <w:p w:rsidRDefault="00DD1BA0" w:rsidP="00DD1BA0" w:rsidR="00DD1BA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D1BA0" w:rsidP="00DD1BA0" w:rsidR="00DD1BA0">
      <w:pPr>
        <w:jc w:val="both"/>
        <w:rPr>
          <w:lang w:val="hr-HR"/>
        </w:rPr>
      </w:pPr>
    </w:p>
    <w:p w:rsidRDefault="00DD1BA0" w:rsidP="00DD1BA0" w:rsidR="00DD1BA0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THARROS j.d.o.o., OIB: 46445983992 sa sjedištem u Ive Lole Ribara 8 A, 40000 Novo Selo Rok, iznosi 11.978,63 kn.</w:t>
      </w:r>
    </w:p>
    <w:p w:rsidRDefault="00DD1BA0" w:rsidP="00DD1BA0" w:rsidR="00DD1BA0">
      <w:pPr>
        <w:jc w:val="both"/>
      </w:pPr>
    </w:p>
    <w:p w:rsidRDefault="00DD1BA0" w:rsidP="00DD1BA0" w:rsidR="00DD1BA0">
      <w:pPr>
        <w:jc w:val="both"/>
      </w:pPr>
      <w:r>
        <w:tab/>
        <w:t>II/ Poziva se direktor dužnika Janja Drk, OIB: 97584577318,</w:t>
      </w:r>
      <w:r w:rsidR="00E85913">
        <w:t xml:space="preserve"> Ive Lole Ribara 8 A, 40000 Novo Selo Rok</w:t>
      </w:r>
      <w:r>
        <w:t xml:space="preserve">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DD1BA0" w:rsidP="00DD1BA0" w:rsidR="00DD1BA0">
      <w:pPr>
        <w:jc w:val="both"/>
      </w:pPr>
    </w:p>
    <w:p w:rsidRDefault="00DD1BA0" w:rsidP="00DD1BA0" w:rsidR="00DD1BA0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D1BA0" w:rsidP="00DD1BA0" w:rsidR="00DD1BA0">
      <w:pPr>
        <w:jc w:val="both"/>
      </w:pPr>
    </w:p>
    <w:p w:rsidRDefault="00DD1BA0" w:rsidP="00DD1BA0" w:rsidR="00DD1BA0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D1BA0" w:rsidP="00DD1BA0" w:rsidR="00DD1BA0">
      <w:pPr>
        <w:ind w:firstLine="720"/>
        <w:jc w:val="both"/>
      </w:pPr>
    </w:p>
    <w:p w:rsidRDefault="00DD1BA0" w:rsidP="00DD1BA0" w:rsidR="00DD1BA0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D1BA0" w:rsidP="00DD1BA0" w:rsidR="00DD1BA0">
      <w:pPr>
        <w:outlineLvl w:val="0"/>
        <w:rPr>
          <w:lang w:val="hr-HR"/>
        </w:rPr>
      </w:pPr>
    </w:p>
    <w:p w:rsidRDefault="00DD1BA0" w:rsidP="00DD1BA0" w:rsidR="00DD1BA0">
      <w:pPr>
        <w:jc w:val="center"/>
        <w:outlineLvl w:val="0"/>
        <w:rPr>
          <w:lang w:val="hr-HR"/>
        </w:rPr>
      </w:pPr>
    </w:p>
    <w:p w:rsidRDefault="00DD1BA0" w:rsidP="00DD1BA0" w:rsidR="00DD1BA0">
      <w:pPr>
        <w:jc w:val="center"/>
        <w:outlineLvl w:val="0"/>
        <w:rPr>
          <w:lang w:val="hr-HR"/>
        </w:rPr>
      </w:pPr>
    </w:p>
    <w:p w:rsidRDefault="00DD1BA0" w:rsidP="00DD1BA0" w:rsidR="00DD1BA0">
      <w:pPr>
        <w:jc w:val="center"/>
        <w:outlineLvl w:val="0"/>
        <w:rPr>
          <w:lang w:val="hr-HR"/>
        </w:rPr>
      </w:pPr>
    </w:p>
    <w:p w:rsidRDefault="00DD1BA0" w:rsidP="00DD1BA0" w:rsidR="00DD1BA0">
      <w:pPr>
        <w:jc w:val="center"/>
        <w:outlineLvl w:val="0"/>
        <w:rPr>
          <w:lang w:val="hr-HR"/>
        </w:rPr>
      </w:pPr>
    </w:p>
    <w:p w:rsidRDefault="00DD1BA0" w:rsidP="00DD1BA0" w:rsidR="00DD1BA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DD1BA0" w:rsidP="00DD1BA0" w:rsidR="00DD1BA0">
      <w:pPr>
        <w:outlineLvl w:val="0"/>
        <w:rPr>
          <w:lang w:val="hr-HR"/>
        </w:rPr>
      </w:pPr>
    </w:p>
    <w:p w:rsidRDefault="00E85913" w:rsidP="00DD1BA0" w:rsidR="00DD1BA0">
      <w:pPr>
        <w:jc w:val="both"/>
        <w:outlineLvl w:val="0"/>
        <w:rPr>
          <w:lang w:val="hr-HR"/>
        </w:rPr>
      </w:pPr>
      <w:r>
        <w:rPr>
          <w:lang w:val="hr-HR"/>
        </w:rPr>
        <w:tab/>
        <w:t>Dana 29</w:t>
      </w:r>
      <w:r w:rsidR="00DD1BA0">
        <w:rPr>
          <w:lang w:val="hr-HR"/>
        </w:rPr>
        <w:t xml:space="preserve">. siječnja 2016. godine, predlagatelj Financijska agencija, </w:t>
      </w:r>
      <w:r w:rsidR="00DD1BA0">
        <w:t>Regionalni centar Zagreb</w:t>
      </w:r>
      <w:r w:rsidR="00DD1BA0">
        <w:rPr>
          <w:lang w:val="hr-HR"/>
        </w:rPr>
        <w:t xml:space="preserve"> Podružnica Varaždin, podnio je prijedlog  za otvaranje stečajnog postupka nad dužnikom </w:t>
      </w:r>
      <w:r w:rsidR="00DD1BA0">
        <w:t>THARROS j.d.o.o., OIB: 46445983992 sa sjedištem u Ive Lole Ribara 8 A, 40000 Novo Selo Rok, navodeći da dužnik na dan 1. rujna 2015. u Očevidniku redoslijeda osnova za plaćanje ima evidentirane neizvršene osnove za plaćanje u ukupnom iznosu od 11.978,63 kn te da dužnik nema zaposlenih.</w:t>
      </w:r>
    </w:p>
    <w:p w:rsidRDefault="00DD1BA0" w:rsidP="00DD1BA0" w:rsidR="00DD1BA0">
      <w:pPr>
        <w:jc w:val="both"/>
        <w:outlineLvl w:val="0"/>
        <w:rPr>
          <w:lang w:val="hr-HR"/>
        </w:rPr>
      </w:pPr>
    </w:p>
    <w:p w:rsidRDefault="00DD1BA0" w:rsidP="00DD1BA0" w:rsidR="00DD1BA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DD1BA0" w:rsidP="00DD1BA0" w:rsidR="00DD1BA0">
      <w:pPr>
        <w:jc w:val="both"/>
        <w:outlineLvl w:val="0"/>
        <w:rPr>
          <w:lang w:val="hr-HR"/>
        </w:rPr>
      </w:pPr>
    </w:p>
    <w:p w:rsidRDefault="00DD1BA0" w:rsidP="00DD1BA0" w:rsidR="00DD1BA0">
      <w:pPr>
        <w:jc w:val="center"/>
        <w:outlineLvl w:val="0"/>
        <w:rPr>
          <w:lang w:val="hr-HR"/>
        </w:rPr>
      </w:pPr>
    </w:p>
    <w:p w:rsidRDefault="00DD1BA0" w:rsidP="00DD1BA0" w:rsidR="00DD1BA0">
      <w:pPr>
        <w:jc w:val="center"/>
        <w:outlineLvl w:val="0"/>
        <w:rPr>
          <w:lang w:val="hr-HR"/>
        </w:rPr>
      </w:pPr>
      <w:r>
        <w:rPr>
          <w:lang w:val="hr-HR"/>
        </w:rPr>
        <w:t>U Varaždinu, 2. veljače 2016. godine.</w:t>
      </w:r>
    </w:p>
    <w:p w:rsidRDefault="00DD1BA0" w:rsidP="00DD1BA0" w:rsidR="00DD1BA0">
      <w:pPr>
        <w:jc w:val="center"/>
        <w:outlineLvl w:val="0"/>
        <w:rPr>
          <w:lang w:val="hr-HR"/>
        </w:rPr>
      </w:pPr>
    </w:p>
    <w:p w:rsidRDefault="00DD1BA0" w:rsidP="00DD1BA0" w:rsidR="00DD1BA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D1BA0" w:rsidP="00DD1BA0" w:rsidR="00DD1BA0">
      <w:pPr>
        <w:jc w:val="center"/>
        <w:outlineLvl w:val="0"/>
        <w:rPr>
          <w:lang w:val="hr-HR"/>
        </w:rPr>
      </w:pPr>
    </w:p>
    <w:p w:rsidRDefault="00DD1BA0" w:rsidP="00DD1BA0" w:rsidR="00DD1BA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DD1BA0" w:rsidP="00DD1BA0" w:rsidR="00DD1BA0">
      <w:pPr>
        <w:ind w:firstLine="720" w:left="3600"/>
        <w:jc w:val="center"/>
        <w:outlineLvl w:val="0"/>
        <w:rPr>
          <w:lang w:val="hr-HR"/>
        </w:rPr>
      </w:pPr>
    </w:p>
    <w:p w:rsidRDefault="00DD1BA0" w:rsidP="00DD1BA0" w:rsidR="00DD1BA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DD1BA0" w:rsidP="00DD1BA0" w:rsidR="00DD1BA0">
      <w:pPr>
        <w:ind w:firstLine="720" w:left="3600"/>
        <w:jc w:val="center"/>
        <w:outlineLvl w:val="0"/>
        <w:rPr>
          <w:lang w:val="hr-HR"/>
        </w:rPr>
      </w:pPr>
    </w:p>
    <w:p w:rsidRDefault="00DD1BA0" w:rsidP="00DD1BA0" w:rsidR="00DD1BA0">
      <w:pPr>
        <w:outlineLvl w:val="0"/>
        <w:rPr>
          <w:lang w:val="hr-HR"/>
        </w:rPr>
      </w:pPr>
    </w:p>
    <w:p w:rsidRDefault="00DD1BA0" w:rsidP="00DD1BA0" w:rsidR="00DD1BA0">
      <w:pPr>
        <w:outlineLvl w:val="0"/>
        <w:rPr>
          <w:lang w:val="hr-HR"/>
        </w:rPr>
      </w:pPr>
    </w:p>
    <w:p w:rsidRDefault="00DD1BA0" w:rsidP="00DD1BA0" w:rsidR="00DD1BA0">
      <w:pPr>
        <w:outlineLvl w:val="0"/>
        <w:rPr>
          <w:lang w:val="hr-HR"/>
        </w:rPr>
      </w:pPr>
    </w:p>
    <w:p w:rsidRDefault="00DD1BA0" w:rsidP="00DD1BA0" w:rsidR="00DD1BA0">
      <w:pPr>
        <w:outlineLvl w:val="0"/>
        <w:rPr>
          <w:lang w:val="hr-HR"/>
        </w:rPr>
      </w:pPr>
    </w:p>
    <w:p w:rsidRDefault="00DD1BA0" w:rsidP="00DD1BA0" w:rsidR="00DD1BA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D1BA0" w:rsidP="00DD1BA0" w:rsidR="00DD1BA0"/>
    <w:p w:rsidRDefault="00DD1BA0" w:rsidP="00DD1BA0" w:rsidR="00DD1BA0">
      <w:r>
        <w:t>- e-Oglasna ploča suda</w:t>
      </w:r>
    </w:p>
    <w:p w:rsidRDefault="00DD1BA0" w:rsidP="00DD1BA0" w:rsidR="00DD1BA0">
      <w:r>
        <w:t xml:space="preserve">- Direktor dužnika </w:t>
      </w:r>
      <w:r w:rsidR="00E85913">
        <w:t>Janja Drk, Ive Lole Ribara 8 A, 40000 Novo Selo Rok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7433"/>
    <w:rsid w:val="00D27433"/>
    <w:rsid w:val="00DD1BA0"/>
    <w:rsid w:val="00DF331B"/>
    <w:rsid w:val="00E260E5"/>
    <w:rsid w:val="00E8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1B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D1B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1BA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F33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33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3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3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3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1B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D1B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1BA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F33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33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3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3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3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036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THARROS jednostavno društvo s ograničenom odgovornošću za trgovinu, proizvodnju i usluge</izvorni_sadrzaj>
    <derivirana_varijabla naziv="DomainObject.Predmet.ProtustrankaFormated_1">  THARROS jednostavno društvo s ograničenom odgovornošću za trgovinu, proizvodnju i usluge</derivirana_varijabla>
  </DomainObject.Predmet.ProtustrankaFormated>
  <DomainObject.Predmet.ProtustrankaFormatedOIB>
    <izvorni_sadrzaj>  THARROS jednostavno društvo s ograničenom odgovornošću za trgovinu, proizvodnju i usluge, OIB 46445983992</izvorni_sadrzaj>
    <derivirana_varijabla naziv="DomainObject.Predmet.ProtustrankaFormatedOIB_1">  THARROS jednostavno društvo s ograničenom odgovornošću za trgovinu, proizvodnju i usluge, OIB 46445983992</derivirana_varijabla>
  </DomainObject.Predmet.ProtustrankaFormatedOIB>
  <DomainObject.Predmet.ProtustrankaFormatedWithAdress>
    <izvorni_sadrzaj> THARROS jednostavno društvo s ograničenom odgovornošću za trgovinu, proizvodnju i usluge, Ive Lole Ribara 8/A, 40000 Novo Selo Rok</izvorni_sadrzaj>
    <derivirana_varijabla naziv="DomainObject.Predmet.ProtustrankaFormatedWithAdress_1"> THARROS jednostavno društvo s ograničenom odgovornošću za trgovinu, proizvodnju i usluge, Ive Lole Ribara 8/A, 40000 Novo Selo Rok</derivirana_varijabla>
  </DomainObject.Predmet.ProtustrankaFormatedWithAdress>
  <DomainObject.Predmet.ProtustrankaFormatedWithAdressOIB>
    <izvorni_sadrzaj> THARROS jednostavno društvo s ograničenom odgovornošću za trgovinu, proizvodnju i usluge, OIB 46445983992, Ive Lole Ribara 8/A, 40000 Novo Selo Rok</izvorni_sadrzaj>
    <derivirana_varijabla naziv="DomainObject.Predmet.ProtustrankaFormatedWithAdressOIB_1"> THARROS jednostavno društvo s ograničenom odgovornošću za trgovinu, proizvodnju i usluge, OIB 46445983992, Ive Lole Ribara 8/A, 40000 Novo Selo Rok</derivirana_varijabla>
  </DomainObject.Predmet.ProtustrankaFormatedWithAdressOIB>
  <DomainObject.Predmet.ProtustrankaWithAdress>
    <izvorni_sadrzaj>THARROS jednostavno društvo s ograničenom odgovornošću za trgovinu, proizvodnju i usluge Ive Lole Ribara 8/A, 40000 Novo Selo Rok</izvorni_sadrzaj>
    <derivirana_varijabla naziv="DomainObject.Predmet.ProtustrankaWithAdress_1">THARROS jednostavno društvo s ograničenom odgovornošću za trgovinu, proizvodnju i usluge Ive Lole Ribara 8/A, 40000 Novo Selo Rok</derivirana_varijabla>
  </DomainObject.Predmet.ProtustrankaWithAdress>
  <DomainObject.Predmet.ProtustrankaWithAdressOIB>
    <izvorni_sadrzaj>THARROS jednostavno društvo s ograničenom odgovornošću za trgovinu, proizvodnju i usluge, OIB 46445983992, Ive Lole Ribara 8/A, 40000 Novo Selo Rok</izvorni_sadrzaj>
    <derivirana_varijabla naziv="DomainObject.Predmet.ProtustrankaWithAdressOIB_1">THARROS jednostavno društvo s ograničenom odgovornošću za trgovinu, proizvodnju i usluge, OIB 46445983992, Ive Lole Ribara 8/A, 40000 Novo Selo Rok</derivirana_varijabla>
  </DomainObject.Predmet.ProtustrankaWithAdressOIB>
  <DomainObject.Predmet.ProtustrankaNazivFormated>
    <izvorni_sadrzaj>THARROS jednostavno društvo s ograničenom odgovornošću za trgovinu, proizvodnju i usluge</izvorni_sadrzaj>
    <derivirana_varijabla naziv="DomainObject.Predmet.ProtustrankaNazivFormated_1">THARROS jednostavno društvo s ograničenom odgovornošću za trgovinu, proizvodnju i usluge</derivirana_varijabla>
  </DomainObject.Predmet.ProtustrankaNazivFormated>
  <DomainObject.Predmet.ProtustrankaNazivFormatedOIB>
    <izvorni_sadrzaj>THARROS jednostavno društvo s ograničenom odgovornošću za trgovinu, proizvodnju i usluge, OIB 46445983992</izvorni_sadrzaj>
    <derivirana_varijabla naziv="DomainObject.Predmet.ProtustrankaNazivFormatedOIB_1">THARROS jednostavno društvo s ograničenom odgovornošću za trgovinu, proizvodnju i usluge, OIB 46445983992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11978.63</izvorni_sadrzaj>
    <derivirana_varijabla naziv="DomainObject.Predmet.TrenutnaVrijednost_1">11978.63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THARROS jednostavno društvo s ograničenom odgovornošću za trgovinu, proizvodnju i usluge</item>
    </izvorni_sadrzaj>
    <derivirana_varijabla naziv="DomainObject.Predmet.ProtuStrankaListFormated_1">
      <item>THARROS jednostavno društvo s ograničenom odgovornošću za trgovinu, proizvodnju i usluge</item>
    </derivirana_varijabla>
  </DomainObject.Predmet.ProtuStrankaListFormated>
  <DomainObject.Predmet.ProtuStrankaListFormatedOIB>
    <izvorni_sadrzaj>
      <item>THARROS jednostavno društvo s ograničenom odgovornošću za trgovinu, proizvodnju i usluge, OIB 46445983992</item>
    </izvorni_sadrzaj>
    <derivirana_varijabla naziv="DomainObject.Predmet.ProtuStrankaListFormatedOIB_1">
      <item>THARROS jednostavno društvo s ograničenom odgovornošću za trgovinu, proizvodnju i usluge, OIB 46445983992</item>
    </derivirana_varijabla>
  </DomainObject.Predmet.ProtuStrankaListFormatedOIB>
  <DomainObject.Predmet.ProtuStrankaListFormatedWithAdress>
    <izvorni_sadrzaj>
      <item>THARROS jednostavno društvo s ograničenom odgovornošću za trgovinu, proizvodnju i usluge, Ive Lole Ribara 8/A, 40000 Novo Selo Rok</item>
    </izvorni_sadrzaj>
    <derivirana_varijabla naziv="DomainObject.Predmet.ProtuStrankaListFormatedWithAdress_1">
      <item>THARROS jednostavno društvo s ograničenom odgovornošću za trgovinu, proizvodnju i usluge, Ive Lole Ribara 8/A, 40000 Novo Selo Rok</item>
    </derivirana_varijabla>
  </DomainObject.Predmet.ProtuStrankaListFormatedWithAdress>
  <DomainObject.Predmet.ProtuStrankaListFormatedWithAdressOIB>
    <izvorni_sadrzaj>
      <item>THARROS jednostavno društvo s ograničenom odgovornošću za trgovinu, proizvodnju i usluge, OIB 46445983992, Ive Lole Ribara 8/A, 40000 Novo Selo Rok</item>
    </izvorni_sadrzaj>
    <derivirana_varijabla naziv="DomainObject.Predmet.ProtuStrankaListFormatedWithAdressOIB_1">
      <item>THARROS jednostavno društvo s ograničenom odgovornošću za trgovinu, proizvodnju i usluge, OIB 46445983992, Ive Lole Ribara 8/A, 40000 Novo Selo Rok</item>
    </derivirana_varijabla>
  </DomainObject.Predmet.ProtuStrankaListFormatedWithAdressOIB>
  <DomainObject.Predmet.ProtuStrankaListNazivFormated>
    <izvorni_sadrzaj>
      <item>THARROS jednostavno društvo s ograničenom odgovornošću za trgovinu, proizvodnju i usluge</item>
    </izvorni_sadrzaj>
    <derivirana_varijabla naziv="DomainObject.Predmet.ProtuStrankaListNazivFormated_1">
      <item>THARROS jednostavno društvo s ograničenom odgovornošću za trgovinu, proizvodnju i usluge</item>
    </derivirana_varijabla>
  </DomainObject.Predmet.ProtuStrankaListNazivFormated>
  <DomainObject.Predmet.ProtuStrankaListNazivFormatedOIB>
    <izvorni_sadrzaj>
      <item>THARROS jednostavno društvo s ograničenom odgovornošću za trgovinu, proizvodnju i usluge, OIB 46445983992</item>
    </izvorni_sadrzaj>
    <derivirana_varijabla naziv="DomainObject.Predmet.ProtuStrankaListNazivFormatedOIB_1">
      <item>THARROS jednostavno društvo s ograničenom odgovornošću za trgovinu, proizvodnju i usluge, OIB 46445983992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THARROS jednostavno društvo s ograničenom odgovornošću za trgovinu, proizvodnju i usluge</izvorni_sadrzaj>
    <derivirana_varijabla naziv="DomainObject.Predmet.ProtustrankaIDrugi_1">THARROS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THARROS jednostavno društvo s ograničenom odgovornošću za trgovinu, proizvodnju i usluge, OIB 46445983992, Ive Lole Ribara 8/A, 40000 Novo Selo Rok</izvorni_sadrzaj>
    <derivirana_varijabla naziv="DomainObject.Predmet.ProtustrankaIDrugiAdressOIB_1">THARROS jednostavno društvo s ograničenom odgovornošću za trgovinu, proizvodnju i usluge, OIB 46445983992, Ive Lole Ribara 8/A,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THARROS jednostavno društvo s ograničenom odgovornošću za trgovinu,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THARROS jednostavno društvo s ograničenom odgovornošću za trgovinu,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THARROS jednostavno društvo s ograničenom odgovornošću za trgovinu, proizvodnju i usluge, OIB 46445983992, Ive Lole Ribara 8/A,40000 Novo Selo Rok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THARROS jednostavno društvo s ograničenom odgovornošću za trgovinu, proizvodnju i usluge, OIB 46445983992, Ive Lole Ribara 8/A,40000 Novo Selo Rok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46445983992</item>
      <item>, OIB null</item>
      <item>, OIB null</item>
    </izvorni_sadrzaj>
    <derivirana_varijabla naziv="DomainObject.Predmet.SudioniciListNazivOIB_1">
      <item>, OIB 85821130368</item>
      <item>, OIB 46445983992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2602</properties:Characters>
  <properties:Lines>74</properties:Lines>
  <properties:Paragraphs>20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2016-02-02T09:50:00Z</dcterms:created>
  <dc:creator>Tea Meister</dc:creator>
  <dc:description/>
  <cp:keywords/>
  <cp:lastModifiedBy>Tea Meister</cp:lastModifiedBy>
  <dcterms:modified xmlns:xsi="http://www.w3.org/2001/XMLSchema-instance" xsi:type="dcterms:W3CDTF">2016-02-08T06:40:00Z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