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4583" w14:paraId="cff4583" w:rsidRDefault="00AB4602" w:rsidP="008E76DB" w:rsidR="008E76DB" w:rsidRPr="008E76D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6DB" w:rsidRPr="008E76DB">
        <w:rPr>
          <w:rFonts w:cs="Times New Roman"/>
          <w:b/>
        </w:rPr>
        <w:t xml:space="preserve">     </w:t>
      </w:r>
      <w:r w:rsidR="008E76DB" w:rsidRPr="008E76DB">
        <w:rPr>
          <w:rFonts w:cs="Times New Roman"/>
        </w:rPr>
        <w:t>REPUBLIKA HRVATSKA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TRGOVAČKI SUD U ZAGREBU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          Stalna služba u Karlovcu 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R E P U B L I K A   H R V A T S K A</w:t>
      </w: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R J E Š E N J E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TRGOVAČKI SUD U ZAGREBU, Stalna služba u Karlovcu</w:t>
      </w:r>
      <w:r w:rsidRPr="008E76DB">
        <w:rPr>
          <w:rFonts w:cs="Times New Roman" w:eastAsia="Times New Roman"/>
          <w:b/>
          <w:lang w:eastAsia="hr-HR"/>
        </w:rPr>
        <w:t>,</w:t>
      </w:r>
      <w:r w:rsidRPr="008E76DB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FABREFACIO d.o.o., Zagreb, Jana Sibeliusa 6, OIB: 33540289791, 1. veljače 2018. 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76DB">
        <w:rPr>
          <w:rFonts w:cs="Times New Roman" w:eastAsia="Times New Roman"/>
          <w:lang w:eastAsia="hr-HR"/>
        </w:rPr>
        <w:t>r i j e š i o     j e</w:t>
      </w:r>
    </w:p>
    <w:p w:rsidRDefault="008E76DB" w:rsidP="008E76DB" w:rsidR="008E76DB" w:rsidRPr="008E76D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Za privremenog stečajnog upravitelja imenuje se Zdravko Krznar, Zagreb, Sveti duh 123, OIB: 50405381305.</w:t>
      </w:r>
    </w:p>
    <w:p w:rsidRDefault="008E76DB" w:rsidP="008E76DB" w:rsidR="008E76DB" w:rsidRPr="008E76D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8E76DB" w:rsidP="008E76DB" w:rsidR="008E76DB" w:rsidRPr="008E76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Obrazloženje</w:t>
      </w: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FINA, Regionalni centar Zagreb, Podružnica Zagreb, podnijela je ovom sudu 13. srpnja 2017. prijedlog za pokretanje stečajnog postupka nad dužnikom FABREFACIO d.o.o., Zagreb, Jana Sibeliusa 6, OIB: 33540289791.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Rješenjem ovog suda poslovni broj St-2015/17 od 15. studeni 2017. pokrenut je prethodni postupak radi utvrđivanja uvjeta za otvaranje stečajnog postupka nad dužnikom FABREFACIO d.o.o., Zagreb, Jana Sibeliusa 6, OIB: 33540289791.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Osoba ovlaštena za zastupanje dužnika dostavila je popis imovine koja se odnosi na  potraživanja od kupaca (list 12 spisa).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lastRenderedPageBreak/>
        <w:tab/>
        <w:t>Iz informacijskog sustava zemljišnih knjiga proizlazi da dužnik nije evidentiran kao vlasnik nekretnina (list 26 spisa).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Prema Uvjerenju Centra za vozila Hrvatske d.d., Zagreb, od 23. siječnja 2018. dužnik je evidentiran kao vlasnik vozila marke VOLKSWAGEN, godina proizvodnje 2007. (list 28 spisa).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8E76DB" w:rsidP="008E76DB" w:rsidR="008E76DB" w:rsidRPr="008E76DB">
      <w:pPr>
        <w:spacing w:after="0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ab/>
        <w:t xml:space="preserve"> </w:t>
      </w:r>
    </w:p>
    <w:p w:rsidRDefault="008E76DB" w:rsidP="008E76DB" w:rsidR="008E76DB" w:rsidRPr="008E76DB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U Karlovcu 1. veljače 2018.</w:t>
      </w: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Stečajni sudac:</w:t>
      </w: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8E76DB" w:rsidP="008E76DB" w:rsidR="008E76DB" w:rsidRPr="008E76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>Za točnost otpravka-ovlašteni službenik:</w:t>
      </w:r>
    </w:p>
    <w:p w:rsidRDefault="008E76DB" w:rsidP="008E76DB" w:rsidR="008E76DB" w:rsidRPr="008E76DB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8E76DB" w:rsidP="008E76DB" w:rsidR="008E76DB" w:rsidRPr="008E76D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8E76DB" w:rsidP="008E76DB" w:rsidR="008E76DB" w:rsidRPr="008E76D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8E76DB" w:rsidP="008E76DB" w:rsidR="008E76DB" w:rsidRPr="008E76D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8E76DB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8E76DB" w:rsidP="008E76DB" w:rsidR="008E76DB" w:rsidRPr="008E76D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8654281"/>
      <w:docPartObj>
        <w:docPartGallery w:val="Page Numbers (Top of Page)"/>
        <w:docPartUnique/>
      </w:docPartObj>
    </w:sdtPr>
    <w:sdtContent>
      <w:p w:rsidRDefault="008E76DB" w:rsidR="008E76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E76DB" w:rsidR="008333A9">
    <w:pPr>
      <w:pStyle w:val="Zaglavlje"/>
    </w:pPr>
    <w:r>
      <w:t>1 St-2015/17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6DB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04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St-2015/2017-14</izvorni_sadrzaj>
    <derivirana_varijabla naziv="DomainObject.Oznaka_1">St-2015/2017-14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St-2015/2017</izvorni_sadrzaj>
    <derivirana_varijabla naziv="DomainObject.Predmet.OznakaBroj_1">St-2015/2017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FABREFACIO d.o.o. zastupanog po punomoćniku Lidija Librić</izvorni_sadrzaj>
    <derivirana_varijabla naziv="DomainObject.Predmet.ProtustrankaFormated_1">  FABREFACIO d.o.o. zastupanog po punomoćniku Lidija Librić</derivirana_varijabla>
  </DomainObject.Predmet.ProtustrankaFormated>
  <DomainObject.Predmet.ProtustrankaFormatedOIB>
    <izvorni_sadrzaj>  FABREFACIO d.o.o., OIB 33540289791 zastupanog po punomoćniku Lidija Librić</izvorni_sadrzaj>
    <derivirana_varijabla naziv="DomainObject.Predmet.ProtustrankaFormatedOIB_1">  FABREFACIO d.o.o., OIB 33540289791 zastupanog po punomoćniku Lidija Librić</derivirana_varijabla>
  </DomainObject.Predmet.ProtustrankaFormatedOIB>
  <DomainObject.Predmet.ProtustrankaFormatedWithAdress>
    <izvorni_sadrzaj> FABREFACIO d.o.o., Jana Sibeliusa 6, 10000 Zagreb zastupanog po punomoćniku Lidija Librić</izvorni_sadrzaj>
    <derivirana_varijabla naziv="DomainObject.Predmet.ProtustrankaFormatedWithAdress_1"> FABREFACIO d.o.o., Jana Sibeliusa 6, 10000 Zagreb zastupanog po punomoćniku Lidija Librić</derivirana_varijabla>
  </DomainObject.Predmet.ProtustrankaFormatedWithAdress>
  <DomainObject.Predmet.ProtustrankaFormatedWithAdressOIB>
    <izvorni_sadrzaj> FABREFACIO d.o.o., OIB 33540289791, Jana Sibeliusa 6, 10000 Zagreb zastupanog po punomoćniku Lidija Librić</izvorni_sadrzaj>
    <derivirana_varijabla naziv="DomainObject.Predmet.ProtustrankaFormatedWithAdressOIB_1"> FABREFACIO d.o.o., OIB 33540289791, Jana Sibeliusa 6, 10000 Zagreb zastupanog po punomoćniku Lidija Librić</derivirana_varijabla>
  </DomainObject.Predmet.ProtustrankaFormatedWithAdressOIB>
  <DomainObject.Predmet.ProtustrankaWithAdress>
    <izvorni_sadrzaj>FABREFACIO d.o.o. Jana Sibeliusa 6, 10000 Zagreb</izvorni_sadrzaj>
    <derivirana_varijabla naziv="DomainObject.Predmet.ProtustrankaWithAdress_1">FABREFACIO d.o.o. Jana Sibeliusa 6, 10000 Zagreb</derivirana_varijabla>
  </DomainObject.Predmet.ProtustrankaWithAdress>
  <DomainObject.Predmet.ProtustrankaWithAdressOIB>
    <izvorni_sadrzaj>FABREFACIO d.o.o., OIB 33540289791, Jana Sibeliusa 6, 10000 Zagreb</izvorni_sadrzaj>
    <derivirana_varijabla naziv="DomainObject.Predmet.ProtustrankaWithAdressOIB_1">FABREFACIO d.o.o., OIB 33540289791, Jana Sibeliusa 6, 10000 Zagreb</derivirana_varijabla>
  </DomainObject.Predmet.ProtustrankaWithAdressOIB>
  <DomainObject.Predmet.ProtustrankaNazivFormated>
    <izvorni_sadrzaj>FABREFACIO d.o.o.</izvorni_sadrzaj>
    <derivirana_varijabla naziv="DomainObject.Predmet.ProtustrankaNazivFormated_1">FABREFACIO d.o.o.</derivirana_varijabla>
  </DomainObject.Predmet.ProtustrankaNazivFormated>
  <DomainObject.Predmet.ProtustrankaNazivFormatedOIB>
    <izvorni_sadrzaj>FABREFACIO d.o.o., OIB 33540289791</izvorni_sadrzaj>
    <derivirana_varijabla naziv="DomainObject.Predmet.ProtustrankaNazivFormatedOIB_1">FABREFACIO d.o.o., OIB 33540289791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FABREFACIO d.o.o. zastupanog po punomoćniku Lidija Librić</item>
    </izvorni_sadrzaj>
    <derivirana_varijabla naziv="DomainObject.Predmet.ProtuStrankaListFormated_1">
      <item>FABREFACIO d.o.o. zastupanog po punomoćniku Lidija Librić</item>
    </derivirana_varijabla>
  </DomainObject.Predmet.ProtuStrankaListFormated>
  <DomainObject.Predmet.ProtuStrankaListFormatedOIB>
    <izvorni_sadrzaj>
      <item>FABREFACIO d.o.o., OIB 33540289791 zastupanog po punomoćniku Lidija Librić</item>
    </izvorni_sadrzaj>
    <derivirana_varijabla naziv="DomainObject.Predmet.ProtuStrankaListFormatedOIB_1">
      <item>FABREFACIO d.o.o., OIB 33540289791 zastupanog po punomoćniku Lidija Librić</item>
    </derivirana_varijabla>
  </DomainObject.Predmet.ProtuStrankaListFormatedOIB>
  <DomainObject.Predmet.ProtuStrankaListFormatedWithAdress>
    <izvorni_sadrzaj>
      <item>FABREFACIO d.o.o., Jana Sibeliusa 6, 10000 Zagreb zastupanog po punomoćniku Lidija Librić</item>
    </izvorni_sadrzaj>
    <derivirana_varijabla naziv="DomainObject.Predmet.ProtuStrankaListFormatedWithAdress_1">
      <item>FABREFACIO d.o.o., Jana Sibeliusa 6, 10000 Zagreb zastupanog po punomoćniku Lidija Librić</item>
    </derivirana_varijabla>
  </DomainObject.Predmet.ProtuStrankaListFormatedWithAdress>
  <DomainObject.Predmet.ProtuStrankaListFormatedWithAdressOIB>
    <izvorni_sadrzaj>
      <item>FABREFACIO d.o.o., OIB 33540289791, Jana Sibeliusa 6, 10000 Zagreb zastupanog po punomoćniku Lidija Librić</item>
    </izvorni_sadrzaj>
    <derivirana_varijabla naziv="DomainObject.Predmet.ProtuStrankaListFormatedWithAdressOIB_1">
      <item>FABREFACIO d.o.o., OIB 33540289791, Jana Sibeliusa 6, 10000 Zagreb zastupanog po punomoćniku Lidija Librić</item>
    </derivirana_varijabla>
  </DomainObject.Predmet.ProtuStrankaListFormatedWithAdressOIB>
  <DomainObject.Predmet.ProtuStrankaListNazivFormated>
    <izvorni_sadrzaj>
      <item>FABREFACIO d.o.o.</item>
    </izvorni_sadrzaj>
    <derivirana_varijabla naziv="DomainObject.Predmet.ProtuStrankaListNazivFormated_1">
      <item>FABREFACIO d.o.o.</item>
    </derivirana_varijabla>
  </DomainObject.Predmet.ProtuStrankaListNazivFormated>
  <DomainObject.Predmet.ProtuStrankaListNazivFormatedOIB>
    <izvorni_sadrzaj>
      <item>FABREFACIO d.o.o., OIB 33540289791</item>
    </izvorni_sadrzaj>
    <derivirana_varijabla naziv="DomainObject.Predmet.ProtuStrankaListNazivFormatedOIB_1">
      <item>FABREFACIO d.o.o., OIB 33540289791</item>
    </derivirana_varijabla>
  </DomainObject.Predmet.ProtuStrankaListNazivFormatedOIB>
  <DomainObject.Predmet.OstaliListFormated>
    <izvorni_sadrzaj>
      <item>Lidija Librić punomoćnik sudionika u postupku FABREFACIO d.o.o.</item>
    </izvorni_sadrzaj>
    <derivirana_varijabla naziv="DomainObject.Predmet.OstaliListFormated_1">
      <item>Lidija Librić punomoćnik sudionika u postupku FABREFACIO d.o.o.</item>
    </derivirana_varijabla>
  </DomainObject.Predmet.OstaliListFormated>
  <DomainObject.Predmet.OstaliListFormatedOIB>
    <izvorni_sadrzaj>
      <item>Lidija Librić, OIB 64445117264 punomoćnik sudionika u postupku FABREFACIO d.o.o.</item>
    </izvorni_sadrzaj>
    <derivirana_varijabla naziv="DomainObject.Predmet.OstaliListFormatedOIB_1">
      <item>Lidija Librić, OIB 64445117264 punomoćnik sudionika u postupku FABREFACIO d.o.o.</item>
    </derivirana_varijabla>
  </DomainObject.Predmet.OstaliListFormatedOIB>
  <DomainObject.Predmet.OstaliListFormatedWithAdress>
    <izvorni_sadrzaj>
      <item>Lidija Librić, Vrhovčak-Pušine 9, 10430 Vrhovčak punomoćnik sudionika u postupku FABREFACIO d.o.o.</item>
    </izvorni_sadrzaj>
    <derivirana_varijabla naziv="DomainObject.Predmet.OstaliListFormatedWithAdress_1">
      <item>Lidija Librić, Vrhovčak-Pušine 9, 10430 Vrhovčak punomoćnik sudionika u postupku FABREFACIO d.o.o.</item>
    </derivirana_varijabla>
  </DomainObject.Predmet.OstaliListFormatedWithAdress>
  <DomainObject.Predmet.OstaliListFormatedWithAdressOIB>
    <izvorni_sadrzaj>
      <item>Lidija Librić, OIB 64445117264, Vrhovčak-Pušine 9, 10430 Vrhovčak punomoćnik sudionika u postupku FABREFACIO d.o.o.</item>
    </izvorni_sadrzaj>
    <derivirana_varijabla naziv="DomainObject.Predmet.OstaliListFormatedWithAdressOIB_1">
      <item>Lidija Librić, OIB 64445117264, Vrhovčak-Pušine 9, 10430 Vrhovčak punomoćnik sudionika u postupku FABREFACIO d.o.o.</item>
    </derivirana_varijabla>
  </DomainObject.Predmet.OstaliListFormatedWithAdressOIB>
  <DomainObject.Predmet.OstaliListNazivFormated>
    <izvorni_sadrzaj>
      <item>Lidija Librić</item>
    </izvorni_sadrzaj>
    <derivirana_varijabla naziv="DomainObject.Predmet.OstaliListNazivFormated_1">
      <item>Lidija Librić</item>
    </derivirana_varijabla>
  </DomainObject.Predmet.OstaliListNazivFormated>
  <DomainObject.Predmet.OstaliListNazivFormatedOIB>
    <izvorni_sadrzaj>
      <item>Lidija Librić, OIB 64445117264</item>
    </izvorni_sadrzaj>
    <derivirana_varijabla naziv="DomainObject.Predmet.OstaliListNazivFormatedOIB_1">
      <item>Lidija Librić, OIB 64445117264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St-2015/2017-14</izvorni_sadrzaj>
    <derivirana_varijabla naziv="DomainObject.PoslovniBrojDokumenta_1">St-2015/2017-14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FABREFACIO d.o.o.</izvorni_sadrzaj>
    <derivirana_varijabla naziv="DomainObject.Predmet.ProtustrankaIDrugi_1">FABREFACIO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FABREFACIO d.o.o., OIB 33540289791, Jana Sibeliusa 6, 10000 Zagreb</izvorni_sadrzaj>
    <derivirana_varijabla naziv="DomainObject.Predmet.ProtustrankaIDrugiAdressOIB_1">FABREFACIO d.o.o., OIB 33540289791,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FABREFACIO d.o.o.</item>
      <item>Lidija Librić</item>
    </izvorni_sadrzaj>
    <derivirana_varijabla naziv="DomainObject.Predmet.SudioniciListNaziv_1">
      <item>FINA Regionalni centar Zagreb</item>
      <item>FABREFACIO d.o.o.</item>
      <item>Lidija Librić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izvorni_sadrzaj>
    <derivirana_varijabla naziv="DomainObject.Predmet.SudioniciListAdressOIB_1"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4D9ED-4A68-49E6-83FE-2C0C623B7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2302</properties:Characters>
  <properties:Lines>73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2018-02-01T11:40:00Z</cp:lastPrinted>
  <dcterms:modified xmlns:xsi="http://www.w3.org/2001/XMLSchema-instance" xsi:type="dcterms:W3CDTF">2018-02-01T11:40:00Z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St-2015/2017-14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