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d8ecf" w14:paraId="e5d8ecf" w:rsidRDefault="003E6FF7" w:rsidP="003E6FF7" w:rsidR="003E6FF7">
      <w:pPr>
        <w15:collapsed w:val="false"/>
      </w:pPr>
      <w:bookmarkStart w:name="_GoBack" w:id="0"/>
      <w:bookmarkEnd w:id="0"/>
      <w:r>
        <w:t>REPUBLIKA HRVATSKA</w:t>
      </w:r>
    </w:p>
    <w:p w:rsidRDefault="003E6FF7" w:rsidP="003E6FF7" w:rsidR="003E6FF7">
      <w:r>
        <w:t>TRGOVAČKI SUD U RIJECI</w:t>
      </w:r>
    </w:p>
    <w:p w:rsidRDefault="003E6FF7" w:rsidP="003E6FF7" w:rsidR="003E6FF7">
      <w:pPr>
        <w:jc w:val="center"/>
      </w:pPr>
      <w:r>
        <w:t>Z A P I S N I K</w:t>
      </w:r>
    </w:p>
    <w:p w:rsidRDefault="003E6FF7" w:rsidP="003E6FF7" w:rsidR="003E6FF7">
      <w:pPr>
        <w:jc w:val="center"/>
      </w:pPr>
      <w:r>
        <w:t xml:space="preserve">od </w:t>
      </w:r>
      <w:r w:rsidR="00584D43">
        <w:t>6</w:t>
      </w:r>
      <w:r w:rsidR="00F03EE3">
        <w:t>. rujna</w:t>
      </w:r>
      <w:r>
        <w:t xml:space="preserve"> 2017. godine</w:t>
      </w:r>
    </w:p>
    <w:p w:rsidRDefault="003E6FF7" w:rsidP="003E6FF7" w:rsidR="003E6FF7">
      <w:pPr>
        <w:jc w:val="center"/>
      </w:pPr>
      <w:r>
        <w:t xml:space="preserve">Sastavljen kod Trgovačkog suda u Rijeci, radi izjašnjenja o prijedlogu i rasprave o uvjetima za otvaranje stečajnog postupka nad dužnikom </w:t>
      </w:r>
      <w:r w:rsidR="00584D43">
        <w:t xml:space="preserve">V.I.T. - TRANS RIJEKA jednostavno društvo s ograničenom odgovornošću za prijevoz i usluge Rijeka, Kačjak 30, OIB: </w:t>
      </w:r>
      <w:r w:rsidR="00584D43">
        <w:rPr>
          <w:bCs/>
        </w:rPr>
        <w:t>29505790718</w:t>
      </w:r>
    </w:p>
    <w:p w:rsidRDefault="003E6FF7" w:rsidP="003E6FF7" w:rsidR="003E6FF7"/>
    <w:p w:rsidRDefault="003E6FF7" w:rsidP="003E6FF7" w:rsidR="003E6FF7">
      <w:r>
        <w:t>OD SUDA PRISUTNI:</w:t>
      </w:r>
    </w:p>
    <w:p w:rsidRDefault="003E6FF7" w:rsidP="003E6FF7" w:rsidR="003E6FF7">
      <w:r>
        <w:t>Vera Jelenović, stečajni sudac</w:t>
      </w:r>
    </w:p>
    <w:p w:rsidRDefault="003E6FF7" w:rsidP="003E6FF7" w:rsidR="003E6FF7">
      <w:r>
        <w:t>Danijela Fumić, zapisničar</w:t>
      </w:r>
    </w:p>
    <w:p w:rsidRDefault="003E6FF7" w:rsidP="003E6FF7" w:rsidR="003E6FF7"/>
    <w:p w:rsidRDefault="003E6FF7" w:rsidP="003E6FF7" w:rsidR="003E6FF7">
      <w:r>
        <w:t xml:space="preserve">Početak u </w:t>
      </w:r>
      <w:r w:rsidR="00622EEE">
        <w:t>11,00</w:t>
      </w:r>
      <w:r>
        <w:t xml:space="preserve"> sati.</w:t>
      </w:r>
    </w:p>
    <w:p w:rsidRDefault="003E6FF7" w:rsidP="003E6FF7" w:rsidR="003E6FF7"/>
    <w:p w:rsidRDefault="003E6FF7" w:rsidP="003E6FF7" w:rsidR="003E6FF7">
      <w:r>
        <w:t>Utvrđuje se da su na današnje ročište pristupili:</w:t>
      </w:r>
    </w:p>
    <w:p w:rsidRDefault="003E6FF7" w:rsidP="003E6FF7" w:rsidR="003E6FF7">
      <w:r>
        <w:t xml:space="preserve">Privremeni stečajni upravitelj: </w:t>
      </w:r>
      <w:r w:rsidR="00F03EE3">
        <w:t>nitko</w:t>
      </w:r>
    </w:p>
    <w:p w:rsidRDefault="003E6FF7" w:rsidP="003E6FF7" w:rsidR="003E6FF7">
      <w:r>
        <w:t>Za predlagatelja: nitko, dostava poziva uredna</w:t>
      </w:r>
    </w:p>
    <w:p w:rsidRDefault="003E6FF7" w:rsidP="003E6FF7" w:rsidR="003E6FF7">
      <w:r>
        <w:t>Za dužnika: nitko, dostava poziva uredna</w:t>
      </w:r>
    </w:p>
    <w:p w:rsidRDefault="003E6FF7" w:rsidP="003E6FF7" w:rsidR="003E6FF7"/>
    <w:p w:rsidRDefault="003E6FF7" w:rsidP="003E6FF7" w:rsidR="003E6FF7">
      <w:pPr>
        <w:jc w:val="both"/>
      </w:pPr>
      <w:r>
        <w:t>Sud je uvidom u prijedlog za stečaj Financijske agencije utvrdio kako dužnik ispunjava uvjete za stečaj s obzirom da je nesposoban za plaćanje.</w:t>
      </w:r>
    </w:p>
    <w:p w:rsidRDefault="003E6FF7" w:rsidP="003E6FF7" w:rsidR="003E6FF7">
      <w:pPr>
        <w:jc w:val="both"/>
        <w:rPr>
          <w:bCs/>
        </w:rPr>
      </w:pPr>
      <w:r>
        <w:t>Utvrđuje se kako</w:t>
      </w:r>
      <w:r w:rsidR="00584D43">
        <w:t xml:space="preserve"> je privremeni stečajni upravitelj Ombretta Belić-Ilijašić, OIB: 00873493442, Jadranska 2, Rabac</w:t>
      </w:r>
      <w:r>
        <w:t xml:space="preserve"> </w:t>
      </w:r>
      <w:r w:rsidR="00584D43">
        <w:t>zatražila podneskom od 21. srpnja 2017. godine svoje razrješenje zbog zdravstvenih tegoba, a sudu je poznato da je ista zbog zdravstvenih tegoba ovog ljeta bila i na bolničkom liječenju</w:t>
      </w:r>
      <w:r>
        <w:rPr>
          <w:bCs/>
        </w:rPr>
        <w:t>.</w:t>
      </w:r>
    </w:p>
    <w:p w:rsidRDefault="00856901" w:rsidP="003E6FF7" w:rsidR="00856901">
      <w:pPr>
        <w:jc w:val="both"/>
        <w:rPr>
          <w:bCs/>
        </w:rPr>
      </w:pPr>
    </w:p>
    <w:p w:rsidRDefault="00F03EE3" w:rsidP="003E6FF7" w:rsidR="003E6FF7">
      <w:pPr>
        <w:jc w:val="both"/>
        <w:rPr>
          <w:bCs/>
        </w:rPr>
      </w:pPr>
      <w:r>
        <w:rPr>
          <w:bCs/>
        </w:rPr>
        <w:t>Sud donosi</w:t>
      </w:r>
    </w:p>
    <w:p w:rsidRDefault="003E6FF7" w:rsidP="003E6FF7" w:rsidR="003E6FF7">
      <w:pPr>
        <w:jc w:val="center"/>
        <w:rPr>
          <w:bCs/>
        </w:rPr>
      </w:pPr>
      <w:r>
        <w:rPr>
          <w:bCs/>
        </w:rPr>
        <w:t>r j e š e n j e</w:t>
      </w:r>
    </w:p>
    <w:p w:rsidRDefault="00F03EE3" w:rsidP="003E6FF7" w:rsidR="00F03EE3">
      <w:pPr>
        <w:jc w:val="center"/>
        <w:rPr>
          <w:bCs/>
        </w:rPr>
      </w:pPr>
    </w:p>
    <w:p w:rsidRDefault="003E6FF7" w:rsidP="003E6FF7" w:rsidR="003E6FF7">
      <w:pPr>
        <w:pStyle w:val="Odlomakpopisa"/>
        <w:numPr>
          <w:ilvl w:val="0"/>
          <w:numId w:val="1"/>
        </w:numPr>
        <w:ind w:firstLine="0" w:left="0"/>
        <w:jc w:val="both"/>
        <w:rPr>
          <w:bCs/>
        </w:rPr>
      </w:pPr>
      <w:r>
        <w:rPr>
          <w:color w:val="000000"/>
        </w:rPr>
        <w:t xml:space="preserve">Raspravljanje na današnjem ročištu se odgađa, te se sljedeće </w:t>
      </w:r>
      <w:r>
        <w:t xml:space="preserve">ročište radi očitovanja o prijedlogu za otvaranje stečajnog postupka nad dužnikom i raspravi o pretpostavkama za otvaranje stečajnoga postupka određuje za dan </w:t>
      </w:r>
    </w:p>
    <w:p w:rsidRDefault="00856901" w:rsidP="003E6FF7" w:rsidR="00856901">
      <w:pPr>
        <w:ind w:firstLine="76" w:left="284"/>
        <w:jc w:val="center"/>
        <w:rPr>
          <w:bCs/>
        </w:rPr>
      </w:pPr>
    </w:p>
    <w:p w:rsidRDefault="00F03EE3" w:rsidP="003E6FF7" w:rsidR="003E6FF7">
      <w:pPr>
        <w:ind w:firstLine="76" w:left="284"/>
        <w:jc w:val="center"/>
        <w:rPr>
          <w:bCs/>
        </w:rPr>
      </w:pPr>
      <w:r>
        <w:rPr>
          <w:bCs/>
        </w:rPr>
        <w:t xml:space="preserve">28. studenoga 2017. godine u </w:t>
      </w:r>
      <w:r w:rsidR="00584D43">
        <w:rPr>
          <w:bCs/>
        </w:rPr>
        <w:t>10,30</w:t>
      </w:r>
      <w:r w:rsidR="003E6FF7">
        <w:rPr>
          <w:bCs/>
        </w:rPr>
        <w:t xml:space="preserve"> sati</w:t>
      </w:r>
    </w:p>
    <w:p w:rsidRDefault="003E6FF7" w:rsidP="003E6FF7" w:rsidR="003E6FF7">
      <w:pPr>
        <w:ind w:firstLine="76" w:left="284"/>
        <w:jc w:val="center"/>
      </w:pPr>
      <w:r>
        <w:t xml:space="preserve">kod Trgovačkog suda u Rijeci, </w:t>
      </w:r>
    </w:p>
    <w:p w:rsidRDefault="003E6FF7" w:rsidP="003E6FF7" w:rsidR="003E6FF7">
      <w:pPr>
        <w:ind w:firstLine="76" w:left="284"/>
        <w:jc w:val="center"/>
      </w:pPr>
      <w:r>
        <w:t>Zadarska ulica 1 i 3,</w:t>
      </w:r>
    </w:p>
    <w:p w:rsidRDefault="003E6FF7" w:rsidP="003E6FF7" w:rsidR="003E6FF7">
      <w:pPr>
        <w:ind w:firstLine="76" w:left="284"/>
        <w:jc w:val="center"/>
      </w:pPr>
      <w:r>
        <w:t>I. kat, sudnica broj 2</w:t>
      </w:r>
    </w:p>
    <w:p w:rsidRDefault="00856901" w:rsidP="003E6FF7" w:rsidR="00856901">
      <w:pPr>
        <w:jc w:val="both"/>
      </w:pPr>
    </w:p>
    <w:p w:rsidRDefault="003E6FF7" w:rsidP="003E6FF7" w:rsidR="003E6FF7">
      <w:pPr>
        <w:jc w:val="both"/>
      </w:pPr>
      <w:r>
        <w:t>na koje se ročište pozivaju:</w:t>
      </w:r>
    </w:p>
    <w:p w:rsidRDefault="003E6FF7" w:rsidP="003E6FF7" w:rsidR="003E6FF7">
      <w:pPr>
        <w:jc w:val="both"/>
      </w:pPr>
      <w:r>
        <w:t>- osobe ovlaštene za zastupanje dužnika po zakonu</w:t>
      </w:r>
    </w:p>
    <w:p w:rsidRDefault="003E6FF7" w:rsidP="003E6FF7" w:rsidR="003E6FF7">
      <w:pPr>
        <w:jc w:val="both"/>
      </w:pPr>
      <w:r>
        <w:t>- podnositelj prijedloga,</w:t>
      </w:r>
    </w:p>
    <w:p w:rsidRDefault="003E6FF7" w:rsidP="003E6FF7" w:rsidR="003E6FF7">
      <w:pPr>
        <w:jc w:val="both"/>
      </w:pPr>
      <w:r>
        <w:t>- pravne osobe koja za dužnika obavljaju poslove platnog prometa.</w:t>
      </w:r>
    </w:p>
    <w:p w:rsidRDefault="00856901" w:rsidP="003E6FF7" w:rsidR="00856901"/>
    <w:p w:rsidRDefault="00622EEE" w:rsidP="003E6FF7" w:rsidR="003E6FF7">
      <w:r>
        <w:t>Dovršeno u 11,15</w:t>
      </w:r>
      <w:r w:rsidR="003E6FF7">
        <w:t xml:space="preserve"> sati.</w:t>
      </w:r>
    </w:p>
    <w:p w:rsidRDefault="003E6FF7" w:rsidP="003E6FF7" w:rsidR="003E6FF7">
      <w:pPr>
        <w:ind w:firstLine="708" w:left="3540"/>
      </w:pPr>
      <w:r>
        <w:t xml:space="preserve">Sudac                      </w:t>
      </w:r>
    </w:p>
    <w:p w:rsidRDefault="003E6FF7" w:rsidP="003E6FF7" w:rsidR="003E6FF7"/>
    <w:p w:rsidRDefault="003E6FF7" w:rsidP="003E6FF7" w:rsidR="003E6FF7"/>
    <w:p w:rsidRDefault="003E6FF7" w:rsidP="003E6FF7" w:rsidR="003E6FF7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Zapisničar            </w:t>
      </w:r>
      <w:r>
        <w:tab/>
      </w:r>
      <w:r>
        <w:tab/>
        <w:t xml:space="preserve">Stranke   </w:t>
      </w:r>
    </w:p>
    <w:p w:rsidRDefault="004F6C16" w:rsidR="004F6C16"/>
    <w:sectPr w:rsidR="004F6C16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2A87" w:rsidP="003E6FF7" w:rsidR="00DC2A87">
      <w:r>
        <w:separator/>
      </w:r>
    </w:p>
  </w:endnote>
  <w:endnote w:id="0" w:type="continuationSeparator">
    <w:p w:rsidRDefault="00DC2A87" w:rsidP="003E6FF7" w:rsidR="00DC2A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2A87" w:rsidP="003E6FF7" w:rsidR="00DC2A87">
      <w:r>
        <w:separator/>
      </w:r>
    </w:p>
  </w:footnote>
  <w:footnote w:id="0" w:type="continuationSeparator">
    <w:p w:rsidRDefault="00DC2A87" w:rsidP="003E6FF7" w:rsidR="00DC2A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6FF7" w:rsidP="003E6FF7" w:rsidR="003E6FF7">
    <w:pPr>
      <w:pStyle w:val="Zaglavlje"/>
      <w:jc w:val="right"/>
    </w:pPr>
    <w:r>
      <w:t>Posl. br. 14. St-1</w:t>
    </w:r>
    <w:r w:rsidR="00584D43">
      <w:t>611</w:t>
    </w:r>
    <w:r>
      <w:t>/2016</w:t>
    </w:r>
  </w:p>
  <w:p w:rsidRDefault="003E6FF7" w:rsidR="003E6FF7">
    <w:pPr>
      <w:pStyle w:val="Zaglavlje"/>
    </w:pPr>
  </w:p>
  <w:p w:rsidRDefault="003E6FF7" w:rsidR="003E6FF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F961225"/>
    <w:multiLevelType w:val="hybridMultilevel"/>
    <w:tmpl w:val="732E4514"/>
    <w:lvl w:tplc="85581170" w:ilvl="0">
      <w:start w:val="1"/>
      <w:numFmt w:val="upperRoman"/>
      <w:lvlText w:val="%1."/>
      <w:lvlJc w:val="left"/>
      <w:pPr>
        <w:ind w:hanging="720" w:left="2130"/>
      </w:pPr>
    </w:lvl>
    <w:lvl w:tplc="041A0019" w:ilvl="1">
      <w:start w:val="1"/>
      <w:numFmt w:val="lowerLetter"/>
      <w:lvlText w:val="%2."/>
      <w:lvlJc w:val="left"/>
      <w:pPr>
        <w:ind w:hanging="360" w:left="2490"/>
      </w:pPr>
    </w:lvl>
    <w:lvl w:tplc="041A001B" w:ilvl="2">
      <w:start w:val="1"/>
      <w:numFmt w:val="lowerRoman"/>
      <w:lvlText w:val="%3."/>
      <w:lvlJc w:val="right"/>
      <w:pPr>
        <w:ind w:hanging="180" w:left="3210"/>
      </w:pPr>
    </w:lvl>
    <w:lvl w:tplc="041A000F" w:ilvl="3">
      <w:start w:val="1"/>
      <w:numFmt w:val="decimal"/>
      <w:lvlText w:val="%4."/>
      <w:lvlJc w:val="left"/>
      <w:pPr>
        <w:ind w:hanging="360" w:left="3930"/>
      </w:pPr>
    </w:lvl>
    <w:lvl w:tplc="041A0019" w:ilvl="4">
      <w:start w:val="1"/>
      <w:numFmt w:val="lowerLetter"/>
      <w:lvlText w:val="%5."/>
      <w:lvlJc w:val="left"/>
      <w:pPr>
        <w:ind w:hanging="360" w:left="4650"/>
      </w:pPr>
    </w:lvl>
    <w:lvl w:tplc="041A001B" w:ilvl="5">
      <w:start w:val="1"/>
      <w:numFmt w:val="lowerRoman"/>
      <w:lvlText w:val="%6."/>
      <w:lvlJc w:val="right"/>
      <w:pPr>
        <w:ind w:hanging="180" w:left="5370"/>
      </w:pPr>
    </w:lvl>
    <w:lvl w:tplc="041A000F" w:ilvl="6">
      <w:start w:val="1"/>
      <w:numFmt w:val="decimal"/>
      <w:lvlText w:val="%7."/>
      <w:lvlJc w:val="left"/>
      <w:pPr>
        <w:ind w:hanging="360" w:left="6090"/>
      </w:pPr>
    </w:lvl>
    <w:lvl w:tplc="041A0019" w:ilvl="7">
      <w:start w:val="1"/>
      <w:numFmt w:val="lowerLetter"/>
      <w:lvlText w:val="%8."/>
      <w:lvlJc w:val="left"/>
      <w:pPr>
        <w:ind w:hanging="360" w:left="6810"/>
      </w:pPr>
    </w:lvl>
    <w:lvl w:tplc="041A001B" w:ilvl="8">
      <w:start w:val="1"/>
      <w:numFmt w:val="lowerRoman"/>
      <w:lvlText w:val="%9."/>
      <w:lvlJc w:val="right"/>
      <w:pPr>
        <w:ind w:hanging="180" w:left="753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6FF7"/>
    <w:rsid w:val="00084C43"/>
    <w:rsid w:val="00165490"/>
    <w:rsid w:val="00267BBB"/>
    <w:rsid w:val="003541B1"/>
    <w:rsid w:val="003E6FF7"/>
    <w:rsid w:val="004E34C4"/>
    <w:rsid w:val="004F6C16"/>
    <w:rsid w:val="00520689"/>
    <w:rsid w:val="00584D43"/>
    <w:rsid w:val="00622EEE"/>
    <w:rsid w:val="006337E2"/>
    <w:rsid w:val="0076139A"/>
    <w:rsid w:val="007B6D04"/>
    <w:rsid w:val="00836506"/>
    <w:rsid w:val="00856901"/>
    <w:rsid w:val="00942A0F"/>
    <w:rsid w:val="00AA43BC"/>
    <w:rsid w:val="00AF0A5D"/>
    <w:rsid w:val="00B93FF3"/>
    <w:rsid w:val="00BA3EB5"/>
    <w:rsid w:val="00C17835"/>
    <w:rsid w:val="00D67E91"/>
    <w:rsid w:val="00DC2A87"/>
    <w:rsid w:val="00E518D1"/>
    <w:rsid w:val="00ED0D53"/>
    <w:rsid w:val="00F03EE3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E6FF7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E6FF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6FF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6FF7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E6FF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E6FF7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E6F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E6FF7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654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54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54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54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54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E6FF7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E6FF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6FF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6FF7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E6FF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E6FF7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E6F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E6FF7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654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54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54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54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54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3127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6930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6. rujna 2017.</izvorni_sadrzaj>
    <derivirana_varijabla naziv="DomainObject.PlaniraniZavrsetakDatum_1">6. rujna 2017.</derivirana_varijabla>
  </DomainObject.PlaniraniZavrsetakDatum>
  <DomainObject.PlaniraniPocetakDatum>
    <izvorni_sadrzaj>6. rujna 2017.</izvorni_sadrzaj>
    <derivirana_varijabla naziv="DomainObject.PlaniraniPocetakDatum_1">6. rujna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rujna 2017.</izvorni_sadrzaj>
    <derivirana_varijabla naziv="DomainObject.Zapisnik.DatumKreiranja_1">6. rujna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St-1611/2016-13</izvorni_sadrzaj>
    <derivirana_varijabla naziv="DomainObject.Zapisnik.Oznaka_1">St-1611/2016-13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1611</izvorni_sadrzaj>
    <derivirana_varijabla naziv="DomainObject.Predmet.Broj_1">1611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2016.</izvorni_sadrzaj>
    <derivirana_varijabla naziv="DomainObject.Predmet.DatumOsnivanja_1">29.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St-1611/2016</izvorni_sadrzaj>
    <derivirana_varijabla naziv="DomainObject.Predmet.OznakaBroj_1">St-1611/2016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V.I.T. - TRANS RIJEKA j.d.o.o.</izvorni_sadrzaj>
    <derivirana_varijabla naziv="DomainObject.Predmet.ProtustrankaFormated_1">  V.I.T. - TRANS RIJEKA j.d.o.o.</derivirana_varijabla>
  </DomainObject.Predmet.ProtustrankaFormated>
  <DomainObject.Predmet.ProtustrankaFormatedOIB>
    <izvorni_sadrzaj>  V.I.T. - TRANS RIJEKA j.d.o.o., OIB 29505790718</izvorni_sadrzaj>
    <derivirana_varijabla naziv="DomainObject.Predmet.ProtustrankaFormatedOIB_1">  V.I.T. - TRANS RIJEKA j.d.o.o., OIB 29505790718</derivirana_varijabla>
  </DomainObject.Predmet.ProtustrankaFormatedOIB>
  <DomainObject.Predmet.ProtustrankaFormatedWithAdress>
    <izvorni_sadrzaj> V.I.T. - TRANS RIJEKA j.d.o.o., Kačjak 30, 51000 Rijeka</izvorni_sadrzaj>
    <derivirana_varijabla naziv="DomainObject.Predmet.ProtustrankaFormatedWithAdress_1"> V.I.T. - TRANS RIJEKA j.d.o.o., Kačjak 30, 51000 Rijeka</derivirana_varijabla>
  </DomainObject.Predmet.ProtustrankaFormatedWithAdress>
  <DomainObject.Predmet.ProtustrankaFormatedWithAdressOIB>
    <izvorni_sadrzaj> V.I.T. - TRANS RIJEKA j.d.o.o., OIB 29505790718, Kačjak 30, 51000 Rijeka</izvorni_sadrzaj>
    <derivirana_varijabla naziv="DomainObject.Predmet.ProtustrankaFormatedWithAdressOIB_1"> V.I.T. - TRANS RIJEKA j.d.o.o., OIB 29505790718, Kačjak 30, 51000 Rijeka</derivirana_varijabla>
  </DomainObject.Predmet.ProtustrankaFormatedWithAdressOIB>
  <DomainObject.Predmet.ProtustrankaWithAdress>
    <izvorni_sadrzaj>V.I.T. - TRANS RIJEKA j.d.o.o. Kačjak 30, 51000 Rijeka</izvorni_sadrzaj>
    <derivirana_varijabla naziv="DomainObject.Predmet.ProtustrankaWithAdress_1">V.I.T. - TRANS RIJEKA j.d.o.o. Kačjak 30, 51000 Rijeka</derivirana_varijabla>
  </DomainObject.Predmet.ProtustrankaWithAdress>
  <DomainObject.Predmet.ProtustrankaWithAdressOIB>
    <izvorni_sadrzaj>V.I.T. - TRANS RIJEKA j.d.o.o., OIB 29505790718, Kačjak 30, 51000 Rijeka</izvorni_sadrzaj>
    <derivirana_varijabla naziv="DomainObject.Predmet.ProtustrankaWithAdressOIB_1">V.I.T. - TRANS RIJEKA j.d.o.o., OIB 29505790718, Kačjak 30, 51000 Rijeka</derivirana_varijabla>
  </DomainObject.Predmet.ProtustrankaWithAdressOIB>
  <DomainObject.Predmet.ProtustrankaNazivFormated>
    <izvorni_sadrzaj>V.I.T. - TRANS RIJEKA j.d.o.o.</izvorni_sadrzaj>
    <derivirana_varijabla naziv="DomainObject.Predmet.ProtustrankaNazivFormated_1">V.I.T. - TRANS RIJEKA j.d.o.o.</derivirana_varijabla>
  </DomainObject.Predmet.ProtustrankaNazivFormated>
  <DomainObject.Predmet.ProtustrankaNazivFormatedOIB>
    <izvorni_sadrzaj>V.I.T. - TRANS RIJEKA j.d.o.o., OIB 29505790718</izvorni_sadrzaj>
    <derivirana_varijabla naziv="DomainObject.Predmet.ProtustrankaNazivFormatedOIB_1">V.I.T. - TRANS RIJEKA j.d.o.o., OIB 29505790718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V.I.T. - TRANS RIJEKA j.d.o.o.</item>
    </izvorni_sadrzaj>
    <derivirana_varijabla naziv="DomainObject.Predmet.ProtuStrankaListFormated_1">
      <item>V.I.T. - TRANS RIJEKA j.d.o.o.</item>
    </derivirana_varijabla>
  </DomainObject.Predmet.ProtuStrankaListFormated>
  <DomainObject.Predmet.ProtuStrankaListFormatedOIB>
    <izvorni_sadrzaj>
      <item>V.I.T. - TRANS RIJEKA j.d.o.o., OIB 29505790718</item>
    </izvorni_sadrzaj>
    <derivirana_varijabla naziv="DomainObject.Predmet.ProtuStrankaListFormatedOIB_1">
      <item>V.I.T. - TRANS RIJEKA j.d.o.o., OIB 29505790718</item>
    </derivirana_varijabla>
  </DomainObject.Predmet.ProtuStrankaListFormatedOIB>
  <DomainObject.Predmet.ProtuStrankaListFormatedWithAdress>
    <izvorni_sadrzaj>
      <item>V.I.T. - TRANS RIJEKA j.d.o.o., Kačjak 30, 51000 Rijeka</item>
    </izvorni_sadrzaj>
    <derivirana_varijabla naziv="DomainObject.Predmet.ProtuStrankaListFormatedWithAdress_1">
      <item>V.I.T. - TRANS RIJEKA j.d.o.o., Kačjak 30, 51000 Rijeka</item>
    </derivirana_varijabla>
  </DomainObject.Predmet.ProtuStrankaListFormatedWithAdress>
  <DomainObject.Predmet.ProtuStrankaListFormatedWithAdressOIB>
    <izvorni_sadrzaj>
      <item>V.I.T. - TRANS RIJEKA j.d.o.o., OIB 29505790718, Kačjak 30, 51000 Rijeka</item>
    </izvorni_sadrzaj>
    <derivirana_varijabla naziv="DomainObject.Predmet.ProtuStrankaListFormatedWithAdressOIB_1">
      <item>V.I.T. - TRANS RIJEKA j.d.o.o., OIB 29505790718, Kačjak 30, 51000 Rijeka</item>
    </derivirana_varijabla>
  </DomainObject.Predmet.ProtuStrankaListFormatedWithAdressOIB>
  <DomainObject.Predmet.ProtuStrankaListNazivFormated>
    <izvorni_sadrzaj>
      <item>V.I.T. - TRANS RIJEKA j.d.o.o.</item>
    </izvorni_sadrzaj>
    <derivirana_varijabla naziv="DomainObject.Predmet.ProtuStrankaListNazivFormated_1">
      <item>V.I.T. - TRANS RIJEKA j.d.o.o.</item>
    </derivirana_varijabla>
  </DomainObject.Predmet.ProtuStrankaListNazivFormated>
  <DomainObject.Predmet.ProtuStrankaListNazivFormatedOIB>
    <izvorni_sadrzaj>
      <item>V.I.T. - TRANS RIJEKA j.d.o.o., OIB 29505790718</item>
    </izvorni_sadrzaj>
    <derivirana_varijabla naziv="DomainObject.Predmet.ProtuStrankaListNazivFormatedOIB_1">
      <item>V.I.T. - TRANS RIJEKA j.d.o.o., OIB 29505790718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>St-1611/2016-13</izvorni_sadrzaj>
    <derivirana_varijabla naziv="DomainObject.PoslovniBrojDokumenta_1">St-1611/2016-13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V.I.T. - TRANS RIJEKA j.d.o.o.</izvorni_sadrzaj>
    <derivirana_varijabla naziv="DomainObject.Predmet.ProtustrankaIDrugi_1">V.I.T. - TRANS RIJEKA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V.I.T. - TRANS RIJEKA j.d.o.o., OIB 29505790718, Kačjak 30, 51000 Rijeka</izvorni_sadrzaj>
    <derivirana_varijabla naziv="DomainObject.Predmet.ProtustrankaIDrugiAdressOIB_1">V.I.T. - TRANS RIJEKA j.d.o.o., OIB 29505790718, Kačjak 30,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V.I.T. - TRANS RIJEKA j.d.o.o.</item>
    </izvorni_sadrzaj>
    <derivirana_varijabla naziv="DomainObject.Predmet.SudioniciListNaziv_1">
      <item>FINA  Rijeka</item>
      <item>V.I.T. - TRANS RIJEKA j.d.o.o.</item>
    </derivirana_varijabla>
  </DomainObject.Predmet.SudioniciListNaziv>
  <DomainObject.Predmet.SudioniciListAdressOIB>
    <izvorni_sadrzaj>
      <item>FINA  Rijeka, OIB 85821130368, Frana Kurelca 8,51000 Rijeka</item>
      <item>V.I.T. - TRANS RIJEKA j.d.o.o., OIB 29505790718, Kačjak 30,51000 Rijeka</item>
    </izvorni_sadrzaj>
    <derivirana_varijabla naziv="DomainObject.Predmet.SudioniciListAdressOIB_1">
      <item>FINA  Rijeka, OIB 85821130368, Frana Kurelca 8,51000 Rijeka</item>
      <item>V.I.T. - TRANS RIJEKA j.d.o.o., OIB 29505790718, Kačjak 30,51000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29505790718</item>
    </izvorni_sadrzaj>
    <derivirana_varijabla naziv="DomainObject.Predmet.SudioniciListNazivOIB_1">
      <item>, OIB 85821130368</item>
      <item>, OIB 29505790718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258</properties:Words>
  <properties:Characters>1391</properties:Characters>
  <properties:Lines>48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2017-09-06T09:12:00Z</dcterms:created>
  <dc:creator>Vera Jelenović</dc:creator>
  <cp:lastModifiedBy>Danijela Fumić</cp:lastModifiedBy>
  <cp:lastPrinted>2017-09-06T09:11:00Z</cp:lastPrinted>
  <dcterms:modified xmlns:xsi="http://www.w3.org/2001/XMLSchema-instance" xsi:type="dcterms:W3CDTF">2017-09-06T09:12:00Z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St-1611/2016-13 / Zapisnik - Ročište radi rasprave o uvjetima za otvaranje steč. post.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