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4efb" w14:paraId="a6b4efb" w:rsidRDefault="00336BD0" w:rsidP="00A6746A" w:rsidR="00A6746A" w:rsidRPr="00A6746A">
      <w:pPr>
        <w15:collapsed w:val="false"/>
        <w:rPr>
          <w:b/>
          <w:lang w:eastAsia="en-US"/>
        </w:rPr>
      </w:pPr>
      <w:bookmarkStart w:name="OLE_LINK3" w:id="0"/>
      <w:bookmarkStart w:name="_GoBack" w:id="1"/>
      <w:bookmarkEnd w:id="1"/>
      <w:r>
        <w:rPr>
          <w:b/>
          <w:lang w:eastAsia="en-US"/>
        </w:rPr>
        <w:t>PROPELA</w:t>
      </w:r>
      <w:r w:rsidR="00A6746A" w:rsidRPr="00A6746A">
        <w:rPr>
          <w:b/>
          <w:lang w:eastAsia="en-US"/>
        </w:rPr>
        <w:t xml:space="preserve"> d.o.o. u stečaju</w:t>
      </w:r>
    </w:p>
    <w:p w:rsidRDefault="00A6746A" w:rsidP="00A6746A" w:rsidR="00A6746A" w:rsidRPr="00A6746A">
      <w:pPr>
        <w:rPr>
          <w:b/>
          <w:lang w:eastAsia="en-US"/>
        </w:rPr>
      </w:pPr>
      <w:r w:rsidRPr="00A6746A">
        <w:rPr>
          <w:b/>
          <w:lang w:eastAsia="en-US"/>
        </w:rPr>
        <w:t xml:space="preserve">Zagreb, </w:t>
      </w:r>
      <w:r w:rsidR="00C37CBE">
        <w:rPr>
          <w:b/>
          <w:lang w:eastAsia="en-US"/>
        </w:rPr>
        <w:t xml:space="preserve">Ivana Šibla </w:t>
      </w:r>
      <w:r w:rsidR="00336BD0">
        <w:rPr>
          <w:b/>
          <w:lang w:eastAsia="en-US"/>
        </w:rPr>
        <w:t>20</w:t>
      </w:r>
    </w:p>
    <w:p w:rsidRDefault="00C37CBE" w:rsidP="00A6746A" w:rsidR="00F05893">
      <w:pPr>
        <w:rPr>
          <w:b/>
        </w:rPr>
      </w:pPr>
      <w:r>
        <w:rPr>
          <w:b/>
          <w:lang w:eastAsia="en-US"/>
        </w:rPr>
        <w:t xml:space="preserve">OIB: </w:t>
      </w:r>
      <w:r w:rsidR="00336BD0">
        <w:rPr>
          <w:b/>
        </w:rPr>
        <w:t>50029532717</w:t>
      </w:r>
      <w:r w:rsidR="00F05893" w:rsidRPr="00005C7A">
        <w:rPr>
          <w:b/>
        </w:rPr>
        <w:tab/>
      </w:r>
      <w:r w:rsidR="00F05893" w:rsidRPr="00005C7A">
        <w:rPr>
          <w:b/>
        </w:rPr>
        <w:tab/>
      </w:r>
      <w:r w:rsidR="00F05893" w:rsidRPr="00005C7A">
        <w:rPr>
          <w:b/>
        </w:rPr>
        <w:tab/>
      </w:r>
      <w:r w:rsidR="00F05893" w:rsidRPr="00005C7A">
        <w:rPr>
          <w:b/>
        </w:rPr>
        <w:tab/>
      </w:r>
      <w:r w:rsidR="00BA3BA8">
        <w:rPr>
          <w:b/>
        </w:rPr>
        <w:tab/>
      </w:r>
      <w:r w:rsidR="00336BD0">
        <w:rPr>
          <w:b/>
        </w:rPr>
        <w:tab/>
      </w:r>
      <w:r w:rsidR="00F05893" w:rsidRPr="00005C7A">
        <w:rPr>
          <w:b/>
        </w:rPr>
        <w:t>Trgovački sud u Zagrebu</w:t>
      </w:r>
    </w:p>
    <w:p w:rsidRDefault="00F05893" w:rsidP="00F05893" w:rsidR="00F05893" w:rsidRPr="00005C7A">
      <w:pPr>
        <w:rPr>
          <w:b/>
          <w:bCs/>
        </w:rPr>
      </w:pP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B0073C">
        <w:t xml:space="preserve">Na posl. br. </w:t>
      </w:r>
      <w:r w:rsidR="00336BD0">
        <w:t>72. St-21/2017</w:t>
      </w:r>
    </w:p>
    <w:p w:rsidRDefault="00F05893" w:rsidP="00F05893" w:rsidR="00F05893"/>
    <w:p w:rsidRDefault="00F05893" w:rsidP="00F05893" w:rsidR="00F05893"/>
    <w:p w:rsidRDefault="00BA3BA8" w:rsidP="00F05893" w:rsidR="00BA3BA8"/>
    <w:p w:rsidRDefault="009A48D7" w:rsidP="00F05893" w:rsidR="009A48D7"/>
    <w:p w:rsidRDefault="009A48D7" w:rsidP="00F05893" w:rsidR="009A48D7"/>
    <w:p w:rsidRDefault="009A48D7" w:rsidP="00F05893" w:rsidR="009A48D7"/>
    <w:p w:rsidRDefault="00F05893" w:rsidP="00F05893" w:rsidR="00F05893" w:rsidRPr="00005C7A"/>
    <w:p w:rsidRDefault="00F05893" w:rsidP="00F05893" w:rsidR="00F05893">
      <w:pPr>
        <w:jc w:val="center"/>
        <w:rPr>
          <w:b/>
        </w:rPr>
      </w:pPr>
      <w:r w:rsidRPr="00005C7A">
        <w:rPr>
          <w:b/>
        </w:rPr>
        <w:t xml:space="preserve">POPIS </w:t>
      </w:r>
      <w:r>
        <w:rPr>
          <w:b/>
        </w:rPr>
        <w:t>PREDMETA STEČAJNE MASE</w:t>
      </w:r>
    </w:p>
    <w:p w:rsidRDefault="00C454C7" w:rsidP="00F05893" w:rsidR="00C454C7" w:rsidRPr="00005C7A">
      <w:pPr>
        <w:jc w:val="center"/>
        <w:rPr>
          <w:b/>
        </w:rPr>
      </w:pPr>
    </w:p>
    <w:p w:rsidRDefault="00F05893" w:rsidP="00F05893" w:rsidR="00F05893">
      <w:pPr>
        <w:jc w:val="center"/>
      </w:pPr>
      <w:r w:rsidRPr="00005C7A">
        <w:t xml:space="preserve">(čl. </w:t>
      </w:r>
      <w:r>
        <w:t>221</w:t>
      </w:r>
      <w:r w:rsidRPr="00005C7A">
        <w:t>. SZ-a)</w:t>
      </w:r>
    </w:p>
    <w:p w:rsidRDefault="00C454C7" w:rsidP="00F05893" w:rsidR="00C454C7">
      <w:pPr>
        <w:jc w:val="center"/>
      </w:pPr>
    </w:p>
    <w:p w:rsidRDefault="00F05893" w:rsidP="00F05893" w:rsidR="00F05893">
      <w:pPr>
        <w:jc w:val="center"/>
      </w:pPr>
    </w:p>
    <w:p w:rsidRDefault="009A48D7" w:rsidP="00F05893" w:rsidR="009A48D7" w:rsidRPr="00005C7A">
      <w:pPr>
        <w:jc w:val="center"/>
      </w:pPr>
    </w:p>
    <w:p w:rsidRDefault="00F05893" w:rsidP="00F05893" w:rsidR="00F05893" w:rsidRPr="00C25628">
      <w:pPr>
        <w:rPr>
          <w:b/>
        </w:rPr>
      </w:pPr>
      <w:r w:rsidRPr="00C25628">
        <w:rPr>
          <w:b/>
        </w:rPr>
        <w:t>A/</w:t>
      </w:r>
      <w:r w:rsidRPr="00C25628">
        <w:rPr>
          <w:b/>
        </w:rPr>
        <w:tab/>
        <w:t>NEKRETNINE</w:t>
      </w:r>
    </w:p>
    <w:p w:rsidRDefault="00EE4D81" w:rsidP="00F05893" w:rsidR="00F05893">
      <w:pPr>
        <w:ind w:left="702"/>
        <w:jc w:val="both"/>
        <w:rPr>
          <w:lang w:eastAsia="en-US"/>
        </w:rPr>
      </w:pPr>
      <w:r>
        <w:rPr>
          <w:lang w:eastAsia="en-US"/>
        </w:rPr>
        <w:t>Nema</w:t>
      </w:r>
    </w:p>
    <w:p w:rsidRDefault="009A48D7" w:rsidP="00F05893" w:rsidR="009A48D7" w:rsidRPr="009E534A">
      <w:pPr>
        <w:ind w:left="702"/>
        <w:jc w:val="both"/>
        <w:rPr>
          <w:lang w:eastAsia="en-US"/>
        </w:rPr>
      </w:pPr>
    </w:p>
    <w:p w:rsidRDefault="00F05893" w:rsidP="00F05893" w:rsidR="00F05893" w:rsidRPr="009E534A">
      <w:pPr>
        <w:ind w:left="426"/>
        <w:jc w:val="both"/>
        <w:rPr>
          <w:lang w:eastAsia="en-US"/>
        </w:rPr>
      </w:pPr>
    </w:p>
    <w:p w:rsidRDefault="00F05893" w:rsidP="00F05893" w:rsidR="00F05893"/>
    <w:p w:rsidRDefault="00F05893" w:rsidP="00F05893" w:rsidR="00F05893" w:rsidRPr="00C25628">
      <w:pPr>
        <w:rPr>
          <w:b/>
        </w:rPr>
      </w:pPr>
      <w:r w:rsidRPr="00C25628">
        <w:rPr>
          <w:b/>
        </w:rPr>
        <w:t>B/</w:t>
      </w:r>
      <w:r w:rsidRPr="00C25628">
        <w:rPr>
          <w:b/>
        </w:rPr>
        <w:tab/>
        <w:t>POKRETNINE</w:t>
      </w:r>
    </w:p>
    <w:p w:rsidRDefault="00EE4D81" w:rsidP="00F05893" w:rsidR="00F05893">
      <w:r>
        <w:tab/>
        <w:t>Nema</w:t>
      </w:r>
    </w:p>
    <w:p w:rsidRDefault="00F05893" w:rsidP="00F05893" w:rsidR="00F05893"/>
    <w:p w:rsidRDefault="00F05893" w:rsidP="00F05893" w:rsidR="00F05893"/>
    <w:p w:rsidRDefault="00F05893" w:rsidP="00F05893" w:rsidR="00F05893"/>
    <w:p w:rsidRDefault="009A48D7" w:rsidP="00F05893" w:rsidR="009A48D7"/>
    <w:p w:rsidRDefault="009A48D7" w:rsidP="00F05893" w:rsidR="009A48D7"/>
    <w:p w:rsidRDefault="009A48D7" w:rsidP="00F05893" w:rsidR="009A48D7"/>
    <w:p w:rsidRDefault="009A48D7" w:rsidP="00F05893" w:rsidR="009A48D7"/>
    <w:p w:rsidRDefault="009A48D7" w:rsidP="00F05893" w:rsidR="009A48D7"/>
    <w:p w:rsidRDefault="009A48D7" w:rsidP="00F05893" w:rsidR="009A48D7"/>
    <w:p w:rsidRDefault="009A48D7" w:rsidP="00F05893" w:rsidR="009A48D7"/>
    <w:p w:rsidRDefault="009A48D7" w:rsidP="00F05893" w:rsidR="009A48D7"/>
    <w:p w:rsidRDefault="00F05893" w:rsidP="00F05893" w:rsidR="00F05893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EE4D81" w:rsidP="00F05893" w:rsidR="00EE4D81" w:rsidRP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F05893" w:rsidP="00F05893" w:rsidR="00F05893" w:rsidRPr="006263F9">
      <w:pPr>
        <w:ind w:firstLine="708" w:left="4956"/>
      </w:pPr>
      <w:r w:rsidRPr="006263F9">
        <w:t>Stečajni upravitelj</w:t>
      </w:r>
    </w:p>
    <w:p w:rsidRDefault="00F05893" w:rsidP="00F05893" w:rsidR="00F05893" w:rsidRPr="006263F9">
      <w:pPr>
        <w:ind w:firstLine="708" w:left="4956"/>
      </w:pPr>
      <w:r w:rsidRPr="006263F9">
        <w:t>Boris Hmelina, dipl.  oec.</w:t>
      </w:r>
    </w:p>
    <w:p w:rsidRDefault="00F05893" w:rsidP="00F05893" w:rsidR="00F05893" w:rsidRPr="00005C7A">
      <w:pPr>
        <w:rPr>
          <w:b/>
          <w:bCs/>
        </w:rPr>
      </w:pPr>
    </w:p>
    <w:p w:rsidRDefault="00F05893" w:rsidP="00F05893" w:rsidR="00F05893"/>
    <w:p w:rsidRDefault="00EE4D81" w:rsidP="00F05893" w:rsidR="00EE4D81"/>
    <w:p w:rsidRDefault="00EE4D81" w:rsidP="00F05893" w:rsidR="00EE4D81"/>
    <w:p w:rsidRDefault="00EE4D81" w:rsidP="00F05893" w:rsidR="00EE4D81"/>
    <w:p w:rsidRDefault="00EE4D81" w:rsidP="00F05893" w:rsidR="00EE4D81"/>
    <w:p w:rsidRDefault="00EE4D81" w:rsidP="00F05893" w:rsidR="00EE4D81"/>
    <w:p w:rsidRDefault="00EE4D81" w:rsidP="00F05893" w:rsidR="00EE4D81"/>
    <w:p w:rsidRDefault="00EE4D81" w:rsidP="00F05893" w:rsidR="00EE4D81"/>
    <w:p w:rsidRDefault="00EE4D81" w:rsidP="00F05893" w:rsidR="00EE4D81"/>
    <w:p w:rsidRDefault="00EE4D81" w:rsidP="00F05893" w:rsidR="00EE4D81"/>
    <w:p w:rsidRDefault="00EE4D81" w:rsidP="00F05893" w:rsidR="00EE4D81"/>
    <w:p w:rsidRDefault="00EE4D81" w:rsidP="00F05893" w:rsidR="00EE4D81"/>
    <w:p w:rsidRDefault="00EE4D81" w:rsidP="00F05893" w:rsidR="00EE4D81"/>
    <w:bookmarkEnd w:id="0"/>
    <w:p w:rsidRDefault="00336BD0" w:rsidP="00336BD0" w:rsidR="00336BD0" w:rsidRPr="00A6746A">
      <w:pPr>
        <w:rPr>
          <w:b/>
          <w:lang w:eastAsia="en-US"/>
        </w:rPr>
      </w:pPr>
      <w:r>
        <w:rPr>
          <w:b/>
          <w:lang w:eastAsia="en-US"/>
        </w:rPr>
        <w:t>PROPELA</w:t>
      </w:r>
      <w:r w:rsidRPr="00A6746A">
        <w:rPr>
          <w:b/>
          <w:lang w:eastAsia="en-US"/>
        </w:rPr>
        <w:t xml:space="preserve"> d.o.o. u stečaju</w:t>
      </w:r>
    </w:p>
    <w:p w:rsidRDefault="00336BD0" w:rsidP="00336BD0" w:rsidR="00336BD0" w:rsidRPr="00A6746A">
      <w:pPr>
        <w:rPr>
          <w:b/>
          <w:lang w:eastAsia="en-US"/>
        </w:rPr>
      </w:pPr>
      <w:r w:rsidRPr="00A6746A">
        <w:rPr>
          <w:b/>
          <w:lang w:eastAsia="en-US"/>
        </w:rPr>
        <w:t xml:space="preserve">Zagreb, </w:t>
      </w:r>
      <w:r>
        <w:rPr>
          <w:b/>
          <w:lang w:eastAsia="en-US"/>
        </w:rPr>
        <w:t>Ivana Šibla 20</w:t>
      </w:r>
    </w:p>
    <w:p w:rsidRDefault="00336BD0" w:rsidP="00336BD0" w:rsidR="00336BD0">
      <w:pPr>
        <w:rPr>
          <w:b/>
        </w:rPr>
      </w:pPr>
      <w:r>
        <w:rPr>
          <w:b/>
          <w:lang w:eastAsia="en-US"/>
        </w:rPr>
        <w:t xml:space="preserve">OIB: </w:t>
      </w:r>
      <w:r>
        <w:rPr>
          <w:b/>
        </w:rPr>
        <w:t>50029532717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05C7A">
        <w:rPr>
          <w:b/>
        </w:rPr>
        <w:t>Trgovački sud u Zagrebu</w:t>
      </w:r>
    </w:p>
    <w:p w:rsidRDefault="00336BD0" w:rsidP="00336BD0" w:rsidR="00336BD0"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005C7A">
        <w:tab/>
      </w:r>
      <w:r w:rsidRPr="00B0073C">
        <w:t xml:space="preserve">Na posl. br. </w:t>
      </w:r>
      <w:r>
        <w:t>72. St-21/2017</w:t>
      </w:r>
    </w:p>
    <w:p w:rsidRDefault="00336BD0" w:rsidP="00336BD0" w:rsidR="00336BD0"/>
    <w:p w:rsidRDefault="00336BD0" w:rsidP="00336BD0" w:rsidR="00336BD0" w:rsidRPr="00005C7A">
      <w:pPr>
        <w:rPr>
          <w:b/>
          <w:bCs/>
        </w:rPr>
      </w:pPr>
    </w:p>
    <w:p w:rsidRDefault="009F3ADC" w:rsidR="009F3ADC" w:rsidRPr="00005C7A"/>
    <w:p w:rsidRDefault="009F3ADC" w:rsidP="004B4999" w:rsidR="004B4999" w:rsidRPr="00005C7A">
      <w:pPr>
        <w:jc w:val="center"/>
        <w:rPr>
          <w:b/>
        </w:rPr>
      </w:pPr>
      <w:r w:rsidRPr="00005C7A">
        <w:rPr>
          <w:b/>
        </w:rPr>
        <w:t>POPIS VJEROVNIKA</w:t>
      </w:r>
    </w:p>
    <w:p w:rsidRDefault="009F3ADC" w:rsidP="001D4BB3" w:rsidR="00000873">
      <w:pPr>
        <w:jc w:val="center"/>
      </w:pPr>
      <w:r w:rsidRPr="00005C7A">
        <w:t xml:space="preserve">(čl. </w:t>
      </w:r>
      <w:r w:rsidR="00B0073C">
        <w:t>222</w:t>
      </w:r>
      <w:r w:rsidRPr="00005C7A">
        <w:t>. SZ-a)</w:t>
      </w:r>
    </w:p>
    <w:p w:rsidRDefault="00B0073C" w:rsidR="00B0073C"/>
    <w:p w:rsidRDefault="00B0073C" w:rsidR="00B0073C" w:rsidRPr="004B1D9F">
      <w:pPr>
        <w:rPr>
          <w:b/>
        </w:rPr>
      </w:pPr>
      <w:r w:rsidRPr="00B0073C">
        <w:rPr>
          <w:b/>
        </w:rPr>
        <w:t xml:space="preserve">A/ </w:t>
      </w:r>
      <w:r w:rsidRPr="00B0073C">
        <w:rPr>
          <w:b/>
        </w:rPr>
        <w:tab/>
        <w:t>VJEROVNICI S PRAVOM ODVOJENOG NAMIRENJA</w:t>
      </w:r>
      <w:r w:rsidR="009E534A">
        <w:tab/>
      </w:r>
      <w:r w:rsidR="009E534A">
        <w:tab/>
      </w:r>
    </w:p>
    <w:p w:rsidRDefault="00EE4D81" w:rsidP="00BA3BA8" w:rsidR="00B0073C">
      <w:pPr>
        <w:ind w:firstLine="708"/>
      </w:pPr>
      <w:r>
        <w:t>Nema</w:t>
      </w:r>
    </w:p>
    <w:p w:rsidRDefault="00B0073C" w:rsidR="00B0073C" w:rsidRPr="00005C7A">
      <w:r>
        <w:tab/>
      </w:r>
      <w:r>
        <w:tab/>
      </w:r>
      <w:r>
        <w:tab/>
      </w:r>
    </w:p>
    <w:p w:rsidRDefault="009E534A" w:rsidR="009F3ADC">
      <w:pPr>
        <w:rPr>
          <w:b/>
        </w:rPr>
      </w:pPr>
      <w:r>
        <w:rPr>
          <w:b/>
        </w:rPr>
        <w:t>B</w:t>
      </w:r>
      <w:r w:rsidR="007D518F" w:rsidRPr="00005C7A">
        <w:rPr>
          <w:b/>
        </w:rPr>
        <w:t>/</w:t>
      </w:r>
      <w:r w:rsidR="007D518F" w:rsidRPr="00005C7A">
        <w:rPr>
          <w:b/>
        </w:rPr>
        <w:tab/>
        <w:t xml:space="preserve">PRIJAVLJENE </w:t>
      </w:r>
      <w:r w:rsidR="009F3ADC" w:rsidRPr="00005C7A">
        <w:rPr>
          <w:b/>
        </w:rPr>
        <w:t>TRAŽBINE STEČAJNIH VJEROVNKA</w:t>
      </w:r>
    </w:p>
    <w:p w:rsidRDefault="00B0073C" w:rsidR="00B0073C" w:rsidRPr="00005C7A">
      <w:pPr>
        <w:rPr>
          <w:b/>
        </w:rPr>
      </w:pPr>
    </w:p>
    <w:p w:rsidRDefault="00B0073C" w:rsidP="00EE4D81" w:rsidR="00B0073C" w:rsidRPr="00005C7A">
      <w:pPr>
        <w:rPr>
          <w:b/>
        </w:rPr>
      </w:pPr>
    </w:p>
    <w:p w:rsidRDefault="00BA3BA8" w:rsidP="00336BD0" w:rsidR="00336BD0">
      <w:pPr>
        <w:spacing w:lineRule="auto" w:line="360"/>
      </w:pPr>
      <w:r>
        <w:rPr>
          <w:b/>
        </w:rPr>
        <w:t xml:space="preserve">PRIZNATE TRAŽBINE – </w:t>
      </w:r>
      <w:r w:rsidR="00412D3E" w:rsidRPr="00005C7A">
        <w:rPr>
          <w:b/>
        </w:rPr>
        <w:t>I. viši isplatni red</w:t>
      </w:r>
      <w:r w:rsidR="00412D3E" w:rsidRPr="00005C7A">
        <w:rPr>
          <w:b/>
        </w:rPr>
        <w:tab/>
      </w:r>
      <w:r w:rsidR="00412D3E" w:rsidRPr="00005C7A">
        <w:rPr>
          <w:b/>
        </w:rPr>
        <w:tab/>
      </w:r>
      <w:r w:rsidR="00412D3E" w:rsidRPr="00005C7A">
        <w:rPr>
          <w:b/>
        </w:rPr>
        <w:tab/>
        <w:t xml:space="preserve">    </w:t>
      </w:r>
      <w:r w:rsidR="00412D3E" w:rsidRPr="00005C7A">
        <w:rPr>
          <w:b/>
        </w:rPr>
        <w:tab/>
        <w:t xml:space="preserve">    </w:t>
      </w:r>
      <w:r>
        <w:rPr>
          <w:b/>
        </w:rPr>
        <w:tab/>
      </w:r>
      <w:r w:rsidR="00412D3E" w:rsidRPr="00005C7A">
        <w:rPr>
          <w:b/>
        </w:rPr>
        <w:t xml:space="preserve">  </w:t>
      </w:r>
      <w:r w:rsidR="00412D3E" w:rsidRPr="00005C7A">
        <w:t>iznos / kn</w:t>
      </w:r>
    </w:p>
    <w:p w:rsidRDefault="00BA3BA8" w:rsidP="00EE4D81" w:rsidR="00EE4D81" w:rsidRPr="001E3D0E">
      <w:r>
        <w:t>1</w:t>
      </w:r>
      <w:r w:rsidR="00EE4D81" w:rsidRPr="001E3D0E">
        <w:t>.</w:t>
      </w:r>
      <w:r w:rsidR="00EE4D81" w:rsidRPr="001E3D0E">
        <w:tab/>
      </w:r>
      <w:r w:rsidR="00336BD0">
        <w:t>MARICA MRKOBRAD,</w:t>
      </w:r>
      <w:r w:rsidR="00EE4D81" w:rsidRPr="001E3D0E">
        <w:tab/>
      </w:r>
    </w:p>
    <w:p w:rsidRDefault="001E3D0E" w:rsidP="001E3D0E" w:rsidR="00EE4D81">
      <w:pPr>
        <w:ind w:firstLine="708"/>
      </w:pPr>
      <w:r w:rsidRPr="001E3D0E">
        <w:t xml:space="preserve">Zagreb, </w:t>
      </w:r>
      <w:r w:rsidR="00336BD0">
        <w:t>Ivana Šibla 20</w:t>
      </w:r>
      <w:r w:rsidRPr="001E3D0E">
        <w:t xml:space="preserve">, </w:t>
      </w:r>
      <w:r w:rsidR="00EE4D81" w:rsidRPr="001E3D0E">
        <w:t>OIB:</w:t>
      </w:r>
      <w:r w:rsidR="00EE4D81" w:rsidRPr="001E3D0E">
        <w:tab/>
      </w:r>
      <w:r w:rsidR="00336BD0" w:rsidRPr="00336BD0">
        <w:t>44254377365</w:t>
      </w:r>
      <w:r w:rsidR="00EE4D81" w:rsidRPr="001E3D0E">
        <w:tab/>
      </w:r>
      <w:r w:rsidR="00EE4D81" w:rsidRPr="001E3D0E">
        <w:tab/>
      </w:r>
      <w:r w:rsidR="00EE4D81" w:rsidRPr="001E3D0E">
        <w:tab/>
      </w:r>
      <w:r w:rsidRPr="001E3D0E">
        <w:t xml:space="preserve"> </w:t>
      </w:r>
      <w:r w:rsidR="00336BD0">
        <w:tab/>
      </w:r>
      <w:r w:rsidR="00336BD0">
        <w:tab/>
      </w:r>
      <w:r w:rsidRPr="001E3D0E">
        <w:t xml:space="preserve"> </w:t>
      </w:r>
      <w:r w:rsidR="00BA3BA8">
        <w:t>11</w:t>
      </w:r>
      <w:r w:rsidR="00336BD0">
        <w:t>0.263,86</w:t>
      </w:r>
    </w:p>
    <w:p w:rsidRDefault="00336BD0" w:rsidP="00336BD0" w:rsidR="00336BD0" w:rsidRPr="00336BD0">
      <w:r>
        <w:t xml:space="preserve">2.         </w:t>
      </w:r>
      <w:r w:rsidRPr="00336BD0">
        <w:t>RH, MINISTARSVO FINANCIJA, POREZNA UPRAVA</w:t>
      </w:r>
      <w:r w:rsidRPr="00336BD0">
        <w:tab/>
      </w:r>
    </w:p>
    <w:p w:rsidRDefault="00336BD0" w:rsidP="00336BD0" w:rsidR="00336BD0" w:rsidRPr="00336BD0">
      <w:pPr>
        <w:ind w:firstLine="708"/>
      </w:pPr>
      <w:r w:rsidRPr="00336BD0">
        <w:t>Zagreb, Savska cesta 41, OIB:18683136487</w:t>
      </w:r>
      <w:r w:rsidRPr="00336BD0">
        <w:tab/>
      </w:r>
      <w:r w:rsidRPr="00336BD0">
        <w:tab/>
      </w:r>
      <w:r w:rsidRPr="00336BD0">
        <w:tab/>
      </w:r>
      <w:r w:rsidRPr="00336BD0">
        <w:tab/>
      </w:r>
      <w:r w:rsidRPr="00336BD0">
        <w:tab/>
        <w:t xml:space="preserve">  </w:t>
      </w:r>
      <w:r>
        <w:t xml:space="preserve">   2.471,23</w:t>
      </w:r>
    </w:p>
    <w:p w:rsidRDefault="00336BD0" w:rsidP="001E3D0E" w:rsidR="00336BD0">
      <w:pPr>
        <w:ind w:firstLine="708"/>
      </w:pPr>
    </w:p>
    <w:p w:rsidRDefault="00355499" w:rsidP="007B6694" w:rsidR="00355499" w:rsidRPr="00005C7A">
      <w:r w:rsidRPr="00005C7A">
        <w:t>-------------------------------------------------------------------------------------------------</w:t>
      </w:r>
      <w:r w:rsidR="00584A39" w:rsidRPr="00005C7A">
        <w:t>---</w:t>
      </w:r>
      <w:r w:rsidR="006B2D94" w:rsidRPr="00005C7A">
        <w:t>--------</w:t>
      </w:r>
      <w:r w:rsidRPr="00005C7A">
        <w:t>-----</w:t>
      </w:r>
    </w:p>
    <w:p w:rsidRDefault="00BA3BA8" w:rsidP="00355499" w:rsidR="00412D3E">
      <w:pPr>
        <w:ind w:firstLine="708" w:left="2124"/>
        <w:rPr>
          <w:b/>
        </w:rPr>
      </w:pPr>
      <w:r>
        <w:rPr>
          <w:b/>
        </w:rPr>
        <w:t xml:space="preserve">UKUPNO </w:t>
      </w:r>
      <w:r w:rsidR="00355499" w:rsidRPr="00005C7A">
        <w:rPr>
          <w:b/>
        </w:rPr>
        <w:t xml:space="preserve">I. VIŠI ISPLATNI RED: </w:t>
      </w:r>
      <w:r w:rsidR="006B2D94" w:rsidRPr="00005C7A">
        <w:rPr>
          <w:b/>
        </w:rPr>
        <w:tab/>
      </w:r>
      <w:r w:rsidR="002B7B74" w:rsidRPr="00005C7A">
        <w:rPr>
          <w:b/>
        </w:rPr>
        <w:t xml:space="preserve">     </w:t>
      </w:r>
      <w:r w:rsidR="00005C7A">
        <w:rPr>
          <w:b/>
        </w:rPr>
        <w:t xml:space="preserve">  </w:t>
      </w:r>
      <w:r w:rsidR="00370332">
        <w:rPr>
          <w:b/>
        </w:rPr>
        <w:t xml:space="preserve">    </w:t>
      </w:r>
      <w:r w:rsidR="00B623AC">
        <w:rPr>
          <w:b/>
        </w:rPr>
        <w:t xml:space="preserve">   </w:t>
      </w:r>
      <w:r w:rsidR="00336BD0">
        <w:rPr>
          <w:b/>
        </w:rPr>
        <w:t>112.735,09</w:t>
      </w:r>
    </w:p>
    <w:p w:rsidRDefault="001D4BB3" w:rsidP="00355499" w:rsidR="001D4BB3">
      <w:pPr>
        <w:ind w:firstLine="708" w:left="2124"/>
        <w:rPr>
          <w:b/>
        </w:rPr>
      </w:pPr>
    </w:p>
    <w:p w:rsidRDefault="001D4BB3" w:rsidP="001D4BB3" w:rsidR="001D4BB3" w:rsidRPr="00005C7A">
      <w:pPr>
        <w:spacing w:lineRule="auto" w:line="360"/>
      </w:pPr>
      <w:r w:rsidRPr="00005C7A">
        <w:rPr>
          <w:b/>
        </w:rPr>
        <w:t>PRIZNATE TRAŽBINE – II.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  <w:t xml:space="preserve">      </w:t>
      </w:r>
      <w:r>
        <w:rPr>
          <w:b/>
        </w:rPr>
        <w:tab/>
        <w:t xml:space="preserve">  </w:t>
      </w:r>
      <w:r w:rsidRPr="00005C7A">
        <w:t>iznos / kn</w:t>
      </w:r>
    </w:p>
    <w:p w:rsidRDefault="00336BD0" w:rsidP="001D4BB3" w:rsidR="001D4BB3" w:rsidRPr="001E3D0E">
      <w:r>
        <w:t>3</w:t>
      </w:r>
      <w:r w:rsidR="001D4BB3">
        <w:t>.</w:t>
      </w:r>
      <w:r w:rsidR="001D4BB3">
        <w:tab/>
      </w:r>
      <w:r w:rsidR="001D4BB3" w:rsidRPr="001E3D0E">
        <w:t>RH, MINISTARSVO FINANCIJA, POREZNA UPRAVA</w:t>
      </w:r>
      <w:r w:rsidR="001D4BB3" w:rsidRPr="001E3D0E">
        <w:tab/>
      </w:r>
    </w:p>
    <w:p w:rsidRDefault="001D4BB3" w:rsidP="001D4BB3" w:rsidR="001D4BB3">
      <w:pPr>
        <w:ind w:firstLine="708"/>
      </w:pPr>
      <w:r w:rsidRPr="001E3D0E">
        <w:t>Zagreb, Savska cesta 41, OIB:18683136487</w:t>
      </w:r>
      <w:r w:rsidRPr="001E3D0E">
        <w:tab/>
      </w:r>
      <w:r w:rsidRPr="001E3D0E">
        <w:tab/>
      </w:r>
      <w:r>
        <w:tab/>
      </w:r>
      <w:r>
        <w:tab/>
      </w:r>
      <w:r>
        <w:tab/>
      </w:r>
      <w:r w:rsidR="00336BD0">
        <w:t xml:space="preserve">  </w:t>
      </w:r>
      <w:r>
        <w:t xml:space="preserve">  </w:t>
      </w:r>
      <w:r w:rsidR="00336BD0">
        <w:t>6.563,82</w:t>
      </w:r>
    </w:p>
    <w:p w:rsidRDefault="00336BD0" w:rsidP="001D4BB3" w:rsidR="001D4BB3">
      <w:r>
        <w:t>4</w:t>
      </w:r>
      <w:r w:rsidR="001D4BB3">
        <w:t>.</w:t>
      </w:r>
      <w:r w:rsidR="001D4BB3">
        <w:tab/>
      </w:r>
      <w:r>
        <w:t>VIP net d.o.o.</w:t>
      </w:r>
      <w:r w:rsidR="009A48D7">
        <w:t xml:space="preserve">. </w:t>
      </w:r>
      <w:r w:rsidR="001D4BB3">
        <w:t xml:space="preserve">Zagreb, </w:t>
      </w:r>
      <w:r>
        <w:t>Vrtni put 1</w:t>
      </w:r>
    </w:p>
    <w:p w:rsidRDefault="001D4BB3" w:rsidP="001D4BB3" w:rsidR="001D4BB3">
      <w:pPr>
        <w:ind w:firstLine="708"/>
      </w:pPr>
      <w:r>
        <w:t>OIB:</w:t>
      </w:r>
      <w:r w:rsidR="00336BD0" w:rsidRPr="00336BD0">
        <w:t xml:space="preserve"> 29524210204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</w:t>
      </w:r>
      <w:r w:rsidR="00C454C7">
        <w:t>4.300,97</w:t>
      </w:r>
    </w:p>
    <w:p w:rsidRDefault="00336BD0" w:rsidP="00336BD0" w:rsidR="00336BD0" w:rsidRPr="00336BD0">
      <w:r>
        <w:t>5.</w:t>
      </w:r>
      <w:r>
        <w:tab/>
      </w:r>
      <w:r w:rsidR="00C454C7">
        <w:t>NAVA BANKA u stečaju</w:t>
      </w:r>
      <w:r w:rsidRPr="00336BD0">
        <w:t xml:space="preserve"> d.d. Zagreb, </w:t>
      </w:r>
      <w:r w:rsidR="00C454C7">
        <w:t>Tratinska 27</w:t>
      </w:r>
    </w:p>
    <w:p w:rsidRDefault="00336BD0" w:rsidP="00336BD0" w:rsidR="00336BD0" w:rsidRPr="00336BD0">
      <w:pPr>
        <w:ind w:firstLine="708"/>
      </w:pPr>
      <w:r w:rsidRPr="00336BD0">
        <w:t>OIB:</w:t>
      </w:r>
      <w:r w:rsidR="00C454C7" w:rsidRPr="00C454C7">
        <w:t>07492912398</w:t>
      </w:r>
      <w:r w:rsidRPr="00336BD0">
        <w:tab/>
      </w:r>
      <w:r w:rsidRPr="00336BD0">
        <w:tab/>
      </w:r>
      <w:r w:rsidRPr="00336BD0">
        <w:tab/>
      </w:r>
      <w:r w:rsidRPr="00336BD0">
        <w:tab/>
      </w:r>
      <w:r w:rsidRPr="00336BD0">
        <w:tab/>
      </w:r>
      <w:r w:rsidRPr="00336BD0">
        <w:tab/>
        <w:t xml:space="preserve">    </w:t>
      </w:r>
      <w:r w:rsidRPr="00336BD0">
        <w:tab/>
        <w:t xml:space="preserve">   </w:t>
      </w:r>
      <w:r w:rsidR="00C454C7">
        <w:tab/>
      </w:r>
      <w:r w:rsidRPr="00336BD0">
        <w:t xml:space="preserve">  </w:t>
      </w:r>
      <w:r w:rsidR="00C454C7">
        <w:t xml:space="preserve"> 85.200,33</w:t>
      </w:r>
    </w:p>
    <w:p w:rsidRDefault="00336BD0" w:rsidP="001D4BB3" w:rsidR="00336BD0">
      <w:pPr>
        <w:ind w:firstLine="708"/>
      </w:pPr>
    </w:p>
    <w:p w:rsidRDefault="001D4BB3" w:rsidP="001D4BB3" w:rsidR="001D4BB3" w:rsidRPr="00005C7A">
      <w:r w:rsidRPr="00005C7A">
        <w:t>-----------------------------------------------------------------------------------------------------------------</w:t>
      </w:r>
    </w:p>
    <w:p w:rsidRDefault="001D4BB3" w:rsidP="001D4BB3" w:rsidR="001D4BB3">
      <w:pPr>
        <w:ind w:firstLine="708" w:left="2124"/>
        <w:rPr>
          <w:b/>
        </w:rPr>
      </w:pPr>
      <w:r w:rsidRPr="00005C7A">
        <w:rPr>
          <w:b/>
        </w:rPr>
        <w:t xml:space="preserve">UKUPNO II. VIŠI ISPLATNI RED: </w:t>
      </w:r>
      <w:r w:rsidRPr="00005C7A">
        <w:rPr>
          <w:b/>
        </w:rPr>
        <w:tab/>
        <w:t xml:space="preserve">     </w:t>
      </w:r>
      <w:r>
        <w:rPr>
          <w:b/>
        </w:rPr>
        <w:t xml:space="preserve">        </w:t>
      </w:r>
      <w:r w:rsidR="00C454C7">
        <w:rPr>
          <w:b/>
        </w:rPr>
        <w:t xml:space="preserve"> </w:t>
      </w:r>
      <w:r>
        <w:rPr>
          <w:b/>
        </w:rPr>
        <w:t xml:space="preserve"> </w:t>
      </w:r>
      <w:r w:rsidR="00C454C7">
        <w:rPr>
          <w:b/>
        </w:rPr>
        <w:t>96.065,12</w:t>
      </w:r>
    </w:p>
    <w:p w:rsidRDefault="00BA3BA8" w:rsidP="001D4BB3" w:rsidR="00BA3BA8" w:rsidRPr="00005C7A">
      <w:pPr>
        <w:rPr>
          <w:b/>
        </w:rPr>
      </w:pPr>
    </w:p>
    <w:p w:rsidRDefault="00355499" w:rsidP="00355499" w:rsidR="00355499" w:rsidRPr="00005C7A">
      <w:pPr>
        <w:pStyle w:val="Naslov1"/>
        <w:rPr>
          <w:rFonts w:cs="Times New Roman" w:hAnsi="Times New Roman" w:ascii="Times New Roman"/>
        </w:rPr>
      </w:pPr>
      <w:r w:rsidRPr="00005C7A">
        <w:rPr>
          <w:rFonts w:cs="Times New Roman" w:hAnsi="Times New Roman" w:ascii="Times New Roman"/>
        </w:rP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61374A" w:rsidR="00355499" w:rsidRPr="00005C7A">
        <w:tc>
          <w:tcPr>
            <w:tcW w:type="dxa" w:w="9039"/>
          </w:tcPr>
          <w:p w:rsidRDefault="00355499" w:rsidP="00C454C7" w:rsidR="00355499" w:rsidRPr="00005C7A">
            <w:pPr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PRIZNATE TRAŽBINE UKUPNO:        </w:t>
            </w:r>
            <w:bookmarkStart w:name="OLE_LINK2" w:id="2"/>
            <w:r w:rsidR="0061374A" w:rsidRPr="00005C7A">
              <w:rPr>
                <w:b/>
                <w:bCs/>
              </w:rPr>
              <w:t xml:space="preserve">                              </w:t>
            </w:r>
            <w:r w:rsidR="00000873" w:rsidRPr="00005C7A">
              <w:rPr>
                <w:b/>
                <w:bCs/>
              </w:rPr>
              <w:t xml:space="preserve">   </w:t>
            </w:r>
            <w:r w:rsidR="00005C7A" w:rsidRPr="00005C7A">
              <w:rPr>
                <w:b/>
                <w:bCs/>
              </w:rPr>
              <w:t xml:space="preserve">    </w:t>
            </w:r>
            <w:r w:rsidR="00FB036E" w:rsidRPr="00005C7A">
              <w:rPr>
                <w:b/>
                <w:bCs/>
              </w:rPr>
              <w:t xml:space="preserve">  </w:t>
            </w:r>
            <w:r w:rsidR="00000873" w:rsidRPr="00005C7A">
              <w:rPr>
                <w:b/>
                <w:bCs/>
              </w:rPr>
              <w:t xml:space="preserve"> </w:t>
            </w:r>
            <w:bookmarkEnd w:id="2"/>
            <w:r w:rsidR="00005C7A">
              <w:rPr>
                <w:b/>
                <w:bCs/>
              </w:rPr>
              <w:t xml:space="preserve">     </w:t>
            </w:r>
            <w:r w:rsidR="009E534A">
              <w:rPr>
                <w:b/>
                <w:bCs/>
              </w:rPr>
              <w:t xml:space="preserve">    </w:t>
            </w:r>
            <w:r w:rsidR="00B623AC">
              <w:rPr>
                <w:b/>
                <w:bCs/>
              </w:rPr>
              <w:t xml:space="preserve">  </w:t>
            </w:r>
            <w:r w:rsidR="001D4BB3">
              <w:rPr>
                <w:b/>
                <w:bCs/>
              </w:rPr>
              <w:t xml:space="preserve"> </w:t>
            </w:r>
            <w:r w:rsidR="00B623AC">
              <w:rPr>
                <w:b/>
                <w:bCs/>
              </w:rPr>
              <w:t xml:space="preserve"> </w:t>
            </w:r>
            <w:r w:rsidR="00C454C7">
              <w:rPr>
                <w:b/>
                <w:bCs/>
              </w:rPr>
              <w:t>208.800,21</w:t>
            </w:r>
            <w:r w:rsidR="00B623AC">
              <w:rPr>
                <w:b/>
                <w:bCs/>
              </w:rPr>
              <w:t xml:space="preserve"> </w:t>
            </w:r>
            <w:r w:rsidRPr="00005C7A">
              <w:rPr>
                <w:b/>
                <w:bCs/>
              </w:rPr>
              <w:t>kn</w:t>
            </w:r>
          </w:p>
        </w:tc>
      </w:tr>
    </w:tbl>
    <w:p w:rsidRDefault="009E534A" w:rsidP="00355499" w:rsidR="009E534A">
      <w:pPr>
        <w:spacing w:lineRule="auto" w:line="360"/>
        <w:rPr>
          <w:b/>
        </w:rPr>
      </w:pPr>
    </w:p>
    <w:p w:rsidRDefault="00355499" w:rsidP="00355499" w:rsidR="00355499">
      <w:pPr>
        <w:spacing w:lineRule="auto" w:line="360"/>
      </w:pPr>
      <w:r w:rsidRPr="00005C7A">
        <w:rPr>
          <w:b/>
        </w:rPr>
        <w:t>OSPORENE TRAŽBINE –</w:t>
      </w:r>
      <w:r w:rsidR="005C64BF">
        <w:rPr>
          <w:b/>
        </w:rPr>
        <w:t>I i</w:t>
      </w:r>
      <w:r w:rsidRPr="00005C7A">
        <w:rPr>
          <w:b/>
        </w:rPr>
        <w:t xml:space="preserve"> II. viši isplatni red</w:t>
      </w:r>
      <w:r w:rsidRPr="00005C7A">
        <w:rPr>
          <w:b/>
        </w:rPr>
        <w:tab/>
      </w:r>
      <w:r w:rsidRPr="00005C7A">
        <w:rPr>
          <w:b/>
        </w:rPr>
        <w:tab/>
      </w:r>
      <w:r w:rsidRPr="00005C7A">
        <w:rPr>
          <w:b/>
        </w:rPr>
        <w:tab/>
        <w:t xml:space="preserve">    </w:t>
      </w:r>
      <w:r w:rsidRPr="00005C7A">
        <w:rPr>
          <w:b/>
        </w:rPr>
        <w:tab/>
      </w:r>
      <w:r w:rsidR="001D4BB3">
        <w:rPr>
          <w:b/>
        </w:rPr>
        <w:t xml:space="preserve">    </w:t>
      </w:r>
      <w:r w:rsidRPr="00005C7A">
        <w:t>iznos / kn</w:t>
      </w:r>
    </w:p>
    <w:p w:rsidRDefault="009E534A" w:rsidP="00DD2DA5" w:rsidR="009E534A"/>
    <w:p w:rsidRDefault="006253EA" w:rsidP="006253EA" w:rsidR="006253EA" w:rsidRPr="00005C7A">
      <w:pPr>
        <w:pStyle w:val="Naslov1"/>
        <w:rPr>
          <w:rFonts w:cs="Times New Roman" w:hAnsi="Times New Roman" w:ascii="Times New Roman"/>
        </w:rPr>
      </w:pPr>
      <w:r w:rsidRPr="00005C7A">
        <w:rPr>
          <w:rFonts w:cs="Times New Roman" w:hAnsi="Times New Roman" w:ascii="Times New Roman"/>
        </w:rPr>
        <w:t>Stečajni vjerovnici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F2164B" w:rsidR="006253EA" w:rsidRPr="00005C7A">
        <w:tc>
          <w:tcPr>
            <w:tcW w:type="dxa" w:w="9039"/>
          </w:tcPr>
          <w:p w:rsidRDefault="006253EA" w:rsidP="00F2164B" w:rsidR="006253EA" w:rsidRPr="00005C7A">
            <w:pPr>
              <w:ind w:right="-399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OSPORENE TRAŽBINE UKUPNO         </w:t>
            </w:r>
            <w:r w:rsidR="00693424" w:rsidRPr="00005C7A">
              <w:rPr>
                <w:b/>
                <w:bCs/>
              </w:rPr>
              <w:t xml:space="preserve">                        </w:t>
            </w:r>
            <w:r w:rsidRPr="00005C7A">
              <w:rPr>
                <w:b/>
                <w:bCs/>
              </w:rPr>
              <w:t xml:space="preserve">          </w:t>
            </w:r>
            <w:r w:rsidR="00000873" w:rsidRPr="00005C7A">
              <w:rPr>
                <w:b/>
                <w:bCs/>
              </w:rPr>
              <w:t xml:space="preserve">     </w:t>
            </w:r>
            <w:r w:rsidR="00005C7A" w:rsidRPr="00005C7A">
              <w:rPr>
                <w:b/>
                <w:bCs/>
              </w:rPr>
              <w:t xml:space="preserve">           </w:t>
            </w:r>
            <w:r w:rsidR="00F2164B">
              <w:rPr>
                <w:b/>
                <w:bCs/>
              </w:rPr>
              <w:t xml:space="preserve">   </w:t>
            </w:r>
            <w:r w:rsidR="001D4BB3">
              <w:rPr>
                <w:b/>
                <w:bCs/>
              </w:rPr>
              <w:t xml:space="preserve">     </w:t>
            </w:r>
            <w:r w:rsidR="00F2164B">
              <w:rPr>
                <w:b/>
                <w:bCs/>
              </w:rPr>
              <w:t xml:space="preserve"> </w:t>
            </w:r>
            <w:r w:rsidR="004B1D9F">
              <w:rPr>
                <w:b/>
                <w:bCs/>
              </w:rPr>
              <w:t>0,00</w:t>
            </w:r>
            <w:r w:rsidR="009E534A" w:rsidRPr="009E534A">
              <w:rPr>
                <w:b/>
                <w:bCs/>
              </w:rPr>
              <w:t xml:space="preserve"> </w:t>
            </w:r>
            <w:r w:rsidR="009E534A">
              <w:rPr>
                <w:b/>
                <w:bCs/>
              </w:rPr>
              <w:t xml:space="preserve">kn </w:t>
            </w:r>
          </w:p>
        </w:tc>
      </w:tr>
    </w:tbl>
    <w:p w:rsidRDefault="00F47499" w:rsidP="007D518F" w:rsidR="00F47499">
      <w:pPr>
        <w:tabs>
          <w:tab w:pos="4320" w:val="left"/>
        </w:tabs>
        <w:rPr>
          <w:b/>
        </w:rPr>
      </w:pPr>
    </w:p>
    <w:p w:rsidRDefault="00C454C7" w:rsidP="007D518F" w:rsidR="00C454C7">
      <w:pPr>
        <w:tabs>
          <w:tab w:pos="4320" w:val="left"/>
        </w:tabs>
        <w:rPr>
          <w:b/>
        </w:rPr>
      </w:pPr>
    </w:p>
    <w:p w:rsidRDefault="00C454C7" w:rsidP="007D518F" w:rsidR="00C454C7">
      <w:pPr>
        <w:tabs>
          <w:tab w:pos="4320" w:val="left"/>
        </w:tabs>
        <w:rPr>
          <w:b/>
        </w:rPr>
      </w:pPr>
    </w:p>
    <w:p w:rsidRDefault="00C454C7" w:rsidP="007D518F" w:rsidR="00C454C7">
      <w:pPr>
        <w:tabs>
          <w:tab w:pos="4320" w:val="left"/>
        </w:tabs>
        <w:rPr>
          <w:b/>
        </w:rPr>
      </w:pPr>
    </w:p>
    <w:p w:rsidRDefault="00C454C7" w:rsidP="007D518F" w:rsidR="00C454C7">
      <w:pPr>
        <w:tabs>
          <w:tab w:pos="4320" w:val="left"/>
        </w:tabs>
        <w:rPr>
          <w:b/>
        </w:rPr>
      </w:pPr>
    </w:p>
    <w:p w:rsidRDefault="00C454C7" w:rsidP="007D518F" w:rsidR="00C454C7" w:rsidRPr="00005C7A">
      <w:pPr>
        <w:tabs>
          <w:tab w:pos="4320" w:val="left"/>
        </w:tabs>
        <w:rPr>
          <w:b/>
        </w:rPr>
      </w:pPr>
    </w:p>
    <w:p w:rsidRDefault="009E534A" w:rsidR="009F3ADC" w:rsidRPr="00005C7A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t>C</w:t>
      </w:r>
      <w:r w:rsidR="009F3ADC" w:rsidRPr="00005C7A">
        <w:rPr>
          <w:b/>
        </w:rPr>
        <w:t>/</w:t>
      </w:r>
      <w:r w:rsidR="009F3ADC" w:rsidRPr="00005C7A">
        <w:rPr>
          <w:b/>
        </w:rPr>
        <w:tab/>
        <w:t>NEPRIJAVLJENE TRAŽBINE STEČAJNIH VJEROVNIKA</w:t>
      </w:r>
    </w:p>
    <w:p w:rsidRDefault="00F47499" w:rsidP="004636B5" w:rsidR="00F47499" w:rsidRPr="00005C7A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F2164B" w:rsidR="004636B5" w:rsidRPr="00005C7A">
        <w:trPr>
          <w:trHeight w:val="330"/>
        </w:trPr>
        <w:tc>
          <w:tcPr>
            <w:tcW w:type="dxa" w:w="9039"/>
          </w:tcPr>
          <w:p w:rsidRDefault="004636B5" w:rsidP="00F2164B" w:rsidR="004636B5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NEPRIJAVLJENE TRAŽBINE UKUPNO         </w:t>
            </w:r>
            <w:r w:rsidR="00BA3EC5" w:rsidRPr="00005C7A">
              <w:rPr>
                <w:b/>
                <w:bCs/>
              </w:rPr>
              <w:t xml:space="preserve">                              </w:t>
            </w:r>
            <w:r w:rsidR="00005C7A" w:rsidRPr="00005C7A">
              <w:rPr>
                <w:b/>
                <w:bCs/>
              </w:rPr>
              <w:t xml:space="preserve">           </w:t>
            </w:r>
            <w:r w:rsidR="00F2164B">
              <w:rPr>
                <w:b/>
                <w:bCs/>
              </w:rPr>
              <w:t xml:space="preserve">       </w:t>
            </w:r>
            <w:r w:rsidR="00005C7A" w:rsidRPr="00005C7A">
              <w:rPr>
                <w:b/>
                <w:bCs/>
              </w:rPr>
              <w:t>0,00</w:t>
            </w:r>
            <w:r w:rsidR="007C2F61" w:rsidRPr="00005C7A">
              <w:rPr>
                <w:b/>
                <w:bCs/>
              </w:rPr>
              <w:t xml:space="preserve"> </w:t>
            </w:r>
            <w:r w:rsidRPr="00005C7A">
              <w:rPr>
                <w:b/>
                <w:bCs/>
              </w:rPr>
              <w:t>kn</w:t>
            </w:r>
          </w:p>
        </w:tc>
      </w:tr>
    </w:tbl>
    <w:p w:rsidRDefault="00F10383" w:rsidR="00F10383" w:rsidRPr="00005C7A"/>
    <w:p w:rsidRDefault="009F3ADC" w:rsidR="009F3ADC" w:rsidRPr="00005C7A">
      <w:pPr>
        <w:pStyle w:val="Naslov1"/>
        <w:rPr>
          <w:rFonts w:cs="Times New Roman" w:hAnsi="Times New Roman" w:ascii="Times New Roman"/>
        </w:rPr>
      </w:pPr>
      <w:r w:rsidRPr="00005C7A">
        <w:rPr>
          <w:rFonts w:cs="Times New Roman" w:hAnsi="Times New Roman" w:ascii="Times New Roman"/>
        </w:rPr>
        <w:t>Pri</w:t>
      </w:r>
      <w:r w:rsidR="00797EE5" w:rsidRPr="00005C7A">
        <w:rPr>
          <w:rFonts w:cs="Times New Roman" w:hAnsi="Times New Roman" w:ascii="Times New Roman"/>
        </w:rPr>
        <w:t>javljene</w:t>
      </w:r>
      <w:r w:rsidRPr="00005C7A">
        <w:rPr>
          <w:rFonts w:cs="Times New Roman" w:hAnsi="Times New Roman" w:ascii="Times New Roman"/>
        </w:rPr>
        <w:t xml:space="preserve"> i neprijavljene tražbine</w:t>
      </w: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039"/>
      </w:tblGrid>
      <w:tr w:rsidTr="00F2164B" w:rsidR="009F3ADC" w:rsidRPr="00005C7A">
        <w:trPr>
          <w:trHeight w:val="300"/>
        </w:trPr>
        <w:tc>
          <w:tcPr>
            <w:tcW w:type="dxa" w:w="9039"/>
          </w:tcPr>
          <w:p w:rsidRDefault="009F3ADC" w:rsidP="00642703" w:rsidR="009F3ADC" w:rsidRPr="00005C7A">
            <w:pPr>
              <w:ind w:right="-385"/>
              <w:rPr>
                <w:b/>
                <w:bCs/>
              </w:rPr>
            </w:pPr>
            <w:r w:rsidRPr="00005C7A">
              <w:rPr>
                <w:b/>
                <w:bCs/>
              </w:rPr>
              <w:t xml:space="preserve">VJEROVNICI SVEUKUPNO                              </w:t>
            </w:r>
            <w:r w:rsidR="00FE03BB" w:rsidRPr="00005C7A">
              <w:rPr>
                <w:b/>
                <w:bCs/>
              </w:rPr>
              <w:t xml:space="preserve">            </w:t>
            </w:r>
            <w:r w:rsidR="003543E1" w:rsidRPr="00005C7A">
              <w:rPr>
                <w:b/>
                <w:bCs/>
              </w:rPr>
              <w:t xml:space="preserve">       </w:t>
            </w:r>
            <w:r w:rsidR="00005C7A" w:rsidRPr="00005C7A">
              <w:rPr>
                <w:b/>
                <w:bCs/>
              </w:rPr>
              <w:t xml:space="preserve">     </w:t>
            </w:r>
            <w:r w:rsidR="00F2164B">
              <w:rPr>
                <w:b/>
                <w:bCs/>
              </w:rPr>
              <w:t xml:space="preserve">          </w:t>
            </w:r>
            <w:r w:rsidR="00B623AC">
              <w:rPr>
                <w:b/>
                <w:bCs/>
              </w:rPr>
              <w:t xml:space="preserve">     </w:t>
            </w:r>
            <w:r w:rsidR="00642703">
              <w:rPr>
                <w:b/>
                <w:bCs/>
              </w:rPr>
              <w:t>208.800,21</w:t>
            </w:r>
            <w:r w:rsidR="001D4BB3">
              <w:rPr>
                <w:b/>
                <w:bCs/>
              </w:rPr>
              <w:t xml:space="preserve"> </w:t>
            </w:r>
            <w:r w:rsidR="009E534A" w:rsidRPr="009E534A">
              <w:rPr>
                <w:b/>
                <w:bCs/>
              </w:rPr>
              <w:t>kn</w:t>
            </w:r>
          </w:p>
        </w:tc>
      </w:tr>
    </w:tbl>
    <w:p w:rsidRDefault="009F3ADC" w:rsidR="009F3ADC" w:rsidRPr="00005C7A"/>
    <w:p w:rsidRDefault="006F76AD" w:rsidR="006F76AD">
      <w:pPr>
        <w:pStyle w:val="Naslov2"/>
        <w:rPr>
          <w:rFonts w:cs="Times New Roman" w:hAnsi="Times New Roman" w:ascii="Times New Roman"/>
          <w:sz w:val="24"/>
          <w:szCs w:val="24"/>
        </w:rPr>
      </w:pPr>
    </w:p>
    <w:p w:rsidRDefault="00611778" w:rsidP="009E534A" w:rsidR="009E534A">
      <w:pPr>
        <w:rPr>
          <w:b/>
        </w:rPr>
      </w:pPr>
      <w:r w:rsidRPr="00611778">
        <w:rPr>
          <w:b/>
        </w:rPr>
        <w:t xml:space="preserve">D/ </w:t>
      </w:r>
      <w:r w:rsidRPr="00611778">
        <w:rPr>
          <w:b/>
        </w:rPr>
        <w:tab/>
        <w:t>MOGUĆNOST ZA PRIJEBOJ</w:t>
      </w:r>
    </w:p>
    <w:p w:rsidRDefault="00611778" w:rsidP="005C64BF" w:rsidR="00611778">
      <w:pPr>
        <w:ind w:firstLine="708"/>
        <w:rPr>
          <w:b/>
        </w:rPr>
      </w:pPr>
      <w:r>
        <w:rPr>
          <w:b/>
        </w:rPr>
        <w:t>Nema</w:t>
      </w: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>
      <w:pPr>
        <w:ind w:firstLine="708"/>
        <w:rPr>
          <w:b/>
        </w:rPr>
      </w:pPr>
    </w:p>
    <w:p w:rsidRDefault="00C454C7" w:rsidP="005C64BF" w:rsidR="00C454C7" w:rsidRPr="00611778">
      <w:pPr>
        <w:ind w:firstLine="708"/>
        <w:rPr>
          <w:b/>
        </w:rPr>
      </w:pPr>
    </w:p>
    <w:p w:rsidRDefault="006263F9" w:rsidP="001D4BB3" w:rsidR="006263F9" w:rsidRPr="006263F9">
      <w:pPr>
        <w:ind w:firstLine="708" w:left="4956"/>
      </w:pPr>
      <w:r w:rsidRPr="006263F9">
        <w:t>Stečajni upravitelj</w:t>
      </w:r>
    </w:p>
    <w:p w:rsidRDefault="001D4BB3" w:rsidP="001D4BB3" w:rsidR="00BA3BA8">
      <w:pPr>
        <w:ind w:firstLine="708" w:left="4956"/>
      </w:pPr>
      <w:r>
        <w:t>Boris Hmelina, dipl.  oec.</w:t>
      </w:r>
    </w:p>
    <w:p w:rsidRDefault="00BA3BA8" w:rsidP="006263F9" w:rsidR="00BA3BA8">
      <w:pPr>
        <w:ind w:firstLine="708" w:left="4956"/>
      </w:pPr>
    </w:p>
    <w:p w:rsidRDefault="00C454C7" w:rsidP="00C454C7" w:rsidR="00C454C7" w:rsidRPr="00C454C7">
      <w:pPr>
        <w:rPr>
          <w:b/>
        </w:rPr>
      </w:pPr>
      <w:r>
        <w:br w:type="page"/>
      </w:r>
      <w:r w:rsidRPr="00C454C7">
        <w:rPr>
          <w:b/>
        </w:rPr>
        <w:lastRenderedPageBreak/>
        <w:t>PROPELA d.o.o. u stečaju</w:t>
      </w:r>
    </w:p>
    <w:p w:rsidRDefault="00C454C7" w:rsidP="00C454C7" w:rsidR="00C454C7" w:rsidRPr="00C454C7">
      <w:pPr>
        <w:rPr>
          <w:b/>
        </w:rPr>
      </w:pPr>
      <w:r w:rsidRPr="00C454C7">
        <w:rPr>
          <w:b/>
        </w:rPr>
        <w:t>Zagreb, Ivana Šibla 20</w:t>
      </w:r>
    </w:p>
    <w:p w:rsidRDefault="00C454C7" w:rsidP="00C454C7" w:rsidR="00C454C7" w:rsidRPr="00C454C7">
      <w:pPr>
        <w:rPr>
          <w:b/>
        </w:rPr>
      </w:pPr>
      <w:r w:rsidRPr="00C454C7">
        <w:rPr>
          <w:b/>
        </w:rPr>
        <w:t>OIB: 50029532717</w:t>
      </w:r>
      <w:r w:rsidRPr="00C454C7">
        <w:rPr>
          <w:b/>
        </w:rPr>
        <w:tab/>
      </w:r>
      <w:r w:rsidRPr="00C454C7">
        <w:rPr>
          <w:b/>
        </w:rPr>
        <w:tab/>
      </w:r>
      <w:r w:rsidRPr="00C454C7">
        <w:rPr>
          <w:b/>
        </w:rPr>
        <w:tab/>
      </w:r>
      <w:r w:rsidRPr="00C454C7">
        <w:rPr>
          <w:b/>
        </w:rPr>
        <w:tab/>
      </w:r>
      <w:r w:rsidRPr="00C454C7">
        <w:rPr>
          <w:b/>
        </w:rPr>
        <w:tab/>
      </w:r>
      <w:r w:rsidRPr="00C454C7">
        <w:rPr>
          <w:b/>
        </w:rPr>
        <w:tab/>
        <w:t>Trgovački sud u Zagrebu</w:t>
      </w:r>
    </w:p>
    <w:p w:rsidRDefault="00C454C7" w:rsidP="00C454C7" w:rsidR="00C454C7" w:rsidRPr="00C454C7">
      <w:r w:rsidRPr="00C454C7">
        <w:tab/>
      </w:r>
      <w:r w:rsidRPr="00C454C7">
        <w:tab/>
      </w:r>
      <w:r w:rsidRPr="00C454C7">
        <w:tab/>
      </w:r>
      <w:r w:rsidRPr="00C454C7">
        <w:tab/>
      </w:r>
      <w:r w:rsidRPr="00C454C7">
        <w:tab/>
      </w:r>
      <w:r w:rsidRPr="00C454C7">
        <w:tab/>
      </w:r>
      <w:r w:rsidRPr="00C454C7">
        <w:tab/>
      </w:r>
      <w:r w:rsidRPr="00C454C7">
        <w:tab/>
        <w:t>Na posl. br. 72. St-21/2017</w:t>
      </w:r>
    </w:p>
    <w:p w:rsidRDefault="001D4BB3" w:rsidP="00C454C7" w:rsidR="001D4BB3" w:rsidRPr="00005C7A">
      <w:pPr>
        <w:rPr>
          <w:b/>
          <w:bCs/>
        </w:rPr>
      </w:pPr>
    </w:p>
    <w:p w:rsidRDefault="001D4BB3" w:rsidP="001D4BB3" w:rsidR="001D4BB3">
      <w:pPr>
        <w:ind w:firstLine="708" w:left="4956"/>
      </w:pPr>
    </w:p>
    <w:p w:rsidRDefault="009E534A" w:rsidP="009E534A" w:rsidR="009E534A"/>
    <w:p w:rsidRDefault="006263F9" w:rsidP="009E534A" w:rsidR="006263F9" w:rsidRPr="009E534A"/>
    <w:p w:rsidRDefault="00611778" w:rsidR="009F3ADC" w:rsidRPr="00005C7A">
      <w:pPr>
        <w:pStyle w:val="Naslov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PREGLED</w:t>
      </w:r>
      <w:r w:rsidR="009F3ADC" w:rsidRPr="00005C7A">
        <w:rPr>
          <w:rFonts w:cs="Times New Roman" w:hAnsi="Times New Roman" w:ascii="Times New Roman"/>
          <w:sz w:val="24"/>
          <w:szCs w:val="24"/>
        </w:rPr>
        <w:t xml:space="preserve"> IMOVINE I OBVEZA  </w:t>
      </w:r>
    </w:p>
    <w:p w:rsidRDefault="006B1643" w:rsidR="009F3ADC" w:rsidRPr="00005C7A">
      <w:pPr>
        <w:jc w:val="center"/>
      </w:pPr>
      <w:r w:rsidRPr="00005C7A">
        <w:t xml:space="preserve">(čl. </w:t>
      </w:r>
      <w:r w:rsidR="006263F9" w:rsidRPr="006263F9">
        <w:t>223</w:t>
      </w:r>
      <w:r w:rsidR="006263F9">
        <w:t xml:space="preserve"> </w:t>
      </w:r>
      <w:r w:rsidR="009F3ADC" w:rsidRPr="00005C7A">
        <w:t>SZ-a</w:t>
      </w:r>
      <w:r w:rsidRPr="00005C7A">
        <w:t>)</w:t>
      </w:r>
    </w:p>
    <w:p w:rsidRDefault="00B64599" w:rsidR="00B64599">
      <w:pPr>
        <w:tabs>
          <w:tab w:pos="720" w:val="left"/>
        </w:tabs>
        <w:ind w:left="3"/>
        <w:rPr>
          <w:b/>
        </w:rPr>
      </w:pPr>
    </w:p>
    <w:p w:rsidRDefault="006263F9" w:rsidP="006263F9" w:rsidR="006263F9" w:rsidRPr="009E534A">
      <w:pPr>
        <w:jc w:val="both"/>
        <w:rPr>
          <w:lang w:eastAsia="en-US"/>
        </w:rPr>
      </w:pPr>
    </w:p>
    <w:p w:rsidRDefault="006263F9" w:rsidR="006263F9" w:rsidRPr="00005C7A">
      <w:pPr>
        <w:tabs>
          <w:tab w:pos="720" w:val="left"/>
        </w:tabs>
        <w:ind w:left="3"/>
        <w:rPr>
          <w:b/>
        </w:rPr>
      </w:pPr>
    </w:p>
    <w:p w:rsidRDefault="00EE4BA8" w:rsidR="00EE4BA8" w:rsidRPr="004B1D9F">
      <w:pPr>
        <w:pStyle w:val="Uvuenotijeloteksta"/>
        <w:ind w:firstLine="0"/>
        <w:rPr>
          <w:rFonts w:cs="Times New Roman" w:hAnsi="Times New Roman" w:ascii="Times New Roman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563"/>
        <w:gridCol w:w="1723"/>
      </w:tblGrid>
      <w:tr w:rsidTr="00F25C43" w:rsidR="004B1D9F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AB15D2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 xml:space="preserve">IMOVINA STEČAJNOG DUŽNIKA na dan </w:t>
            </w:r>
            <w:r w:rsidR="00AB15D2" w:rsidRPr="00365958">
              <w:rPr>
                <w:color w:val="000000"/>
              </w:rPr>
              <w:t>29</w:t>
            </w:r>
            <w:r w:rsidRPr="00365958">
              <w:rPr>
                <w:color w:val="000000"/>
              </w:rPr>
              <w:t>.12.2016.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u kunama</w:t>
            </w:r>
          </w:p>
        </w:tc>
      </w:tr>
      <w:tr w:rsidTr="00F25C43" w:rsidR="004B1D9F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F25C43" w:rsidR="004B1D9F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F25C43" w:rsidR="004B1D9F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F25C43" w:rsidR="004B1D9F" w:rsidRPr="004B1D9F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F25C43" w:rsidR="004B1D9F" w:rsidRPr="004B1D9F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</w:tr>
      <w:tr w:rsidTr="00F25C43" w:rsidR="004B1D9F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u kunama</w:t>
            </w:r>
          </w:p>
        </w:tc>
      </w:tr>
      <w:tr w:rsidTr="00F25C43" w:rsidR="004B1D9F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jc w:val="right"/>
              <w:rPr>
                <w:color w:val="000000"/>
              </w:rPr>
            </w:pPr>
            <w:r w:rsidRPr="004B1D9F">
              <w:rPr>
                <w:color w:val="000000"/>
              </w:rPr>
              <w:t>0,00</w:t>
            </w:r>
          </w:p>
        </w:tc>
      </w:tr>
      <w:tr w:rsidTr="00F25C43" w:rsidR="004B1D9F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AB15D2" w:rsidP="00C454C7" w:rsidR="004B1D9F" w:rsidRPr="004B1D9F">
            <w:pPr>
              <w:jc w:val="right"/>
            </w:pPr>
            <w:r>
              <w:t>1</w:t>
            </w:r>
            <w:r w:rsidR="00C454C7">
              <w:t>3.020,00</w:t>
            </w:r>
          </w:p>
        </w:tc>
      </w:tr>
      <w:tr w:rsidTr="00F25C43" w:rsidR="004B1D9F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3. Priznato 1</w:t>
            </w:r>
            <w:r w:rsidR="00B623AC">
              <w:rPr>
                <w:color w:val="000000"/>
              </w:rPr>
              <w:t>.</w:t>
            </w:r>
            <w:r w:rsidRPr="004B1D9F">
              <w:rPr>
                <w:color w:val="000000"/>
              </w:rPr>
              <w:t xml:space="preserve">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D4BB3" w:rsidP="00C454C7" w:rsidR="004B1D9F" w:rsidRPr="004B1D9F">
            <w:pPr>
              <w:jc w:val="right"/>
            </w:pPr>
            <w:r>
              <w:t>11</w:t>
            </w:r>
            <w:r w:rsidR="00C454C7">
              <w:t>2.735,09</w:t>
            </w:r>
          </w:p>
        </w:tc>
      </w:tr>
      <w:tr w:rsidTr="00F25C43" w:rsidR="004B1D9F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454C7" w:rsidP="00F25C43" w:rsidR="004B1D9F" w:rsidRPr="004B1D9F">
            <w:pPr>
              <w:jc w:val="right"/>
            </w:pPr>
            <w:r>
              <w:t>96.065,12</w:t>
            </w:r>
          </w:p>
        </w:tc>
      </w:tr>
      <w:tr w:rsidTr="00F25C43" w:rsidR="004B1D9F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B1D9F" w:rsidP="00F25C43" w:rsidR="004B1D9F" w:rsidRPr="004B1D9F">
            <w:pPr>
              <w:jc w:val="right"/>
            </w:pPr>
            <w:r w:rsidRPr="004B1D9F">
              <w:t>0</w:t>
            </w:r>
          </w:p>
        </w:tc>
      </w:tr>
      <w:tr w:rsidTr="00F25C43" w:rsidR="004B1D9F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454C7" w:rsidP="00F25C43" w:rsidR="004B1D9F" w:rsidRPr="004B1D9F">
            <w:pPr>
              <w:jc w:val="right"/>
            </w:pPr>
            <w:r>
              <w:t>221.820,21</w:t>
            </w:r>
          </w:p>
        </w:tc>
      </w:tr>
      <w:tr w:rsidTr="00F25C43" w:rsidR="004B1D9F" w:rsidRPr="004B1D9F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jc w:val="center"/>
              <w:rPr>
                <w:color w:val="000000"/>
              </w:rPr>
            </w:pPr>
            <w:r w:rsidRPr="004B1D9F">
              <w:rPr>
                <w:color w:val="000000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B1D9F" w:rsidP="00F25C43" w:rsidR="004B1D9F" w:rsidRPr="004B1D9F">
            <w:pPr>
              <w:jc w:val="right"/>
            </w:pPr>
          </w:p>
        </w:tc>
      </w:tr>
      <w:tr w:rsidTr="00F25C43" w:rsidR="004B1D9F" w:rsidRPr="004B1D9F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B1D9F" w:rsidP="00F25C43" w:rsidR="004B1D9F" w:rsidRPr="004B1D9F">
            <w:pPr>
              <w:jc w:val="right"/>
            </w:pPr>
          </w:p>
        </w:tc>
      </w:tr>
      <w:tr w:rsidTr="00F25C43" w:rsidR="004B1D9F" w:rsidRPr="004B1D9F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1D9F" w:rsidP="00F25C43" w:rsidR="004B1D9F" w:rsidRPr="004B1D9F">
            <w:pPr>
              <w:rPr>
                <w:color w:val="000000"/>
              </w:rPr>
            </w:pPr>
            <w:r w:rsidRPr="004B1D9F">
              <w:rPr>
                <w:color w:val="000000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454C7" w:rsidP="00F25C43" w:rsidR="004B1D9F" w:rsidRPr="004B1D9F">
            <w:pPr>
              <w:jc w:val="right"/>
            </w:pPr>
            <w:r>
              <w:t>221.820,21</w:t>
            </w:r>
          </w:p>
        </w:tc>
      </w:tr>
    </w:tbl>
    <w:p w:rsidRDefault="006263F9" w:rsid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263F9" w:rsid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C454C7" w:rsidR="00C454C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C454C7" w:rsidR="00C454C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C454C7" w:rsidR="00C454C7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C454C7" w:rsidR="00C454C7" w:rsidRPr="00005C7A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EE4BA8" w:rsidR="00EE4BA8" w:rsidRPr="006263F9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4D0544" w:rsidP="004D0544" w:rsidR="004D0544" w:rsidRPr="006263F9">
      <w:pPr>
        <w:ind w:firstLine="708" w:left="4956"/>
      </w:pPr>
      <w:r w:rsidRPr="006263F9">
        <w:t>Stečajni upravitelj</w:t>
      </w:r>
    </w:p>
    <w:p w:rsidRDefault="006263F9" w:rsidP="004D0544" w:rsidR="004D0544" w:rsidRPr="006263F9">
      <w:pPr>
        <w:ind w:firstLine="708" w:left="4956"/>
      </w:pPr>
      <w:r w:rsidRPr="006263F9">
        <w:t>Boris Hmelina</w:t>
      </w:r>
      <w:r w:rsidR="007C2F61" w:rsidRPr="006263F9">
        <w:t>, dipl.  oec</w:t>
      </w:r>
      <w:r w:rsidR="004D0544" w:rsidRPr="006263F9">
        <w:t>.</w:t>
      </w:r>
    </w:p>
    <w:p w:rsidRDefault="0022284C" w:rsidP="009F3ADC" w:rsidR="0022284C" w:rsidRPr="00005C7A">
      <w:pPr>
        <w:rPr>
          <w:b/>
          <w:bCs/>
        </w:rPr>
      </w:pPr>
    </w:p>
    <w:sectPr w:rsidSect="001D4BB3" w:rsidR="0022284C" w:rsidRPr="00005C7A">
      <w:footerReference w:type="default" r:id="rId10"/>
      <w:footerReference w:type="first" r:id="rId11"/>
      <w:pgSz w:h="16838" w:w="11906"/>
      <w:pgMar w:gutter="0" w:footer="709" w:header="709" w:left="1418" w:bottom="1191" w:right="1418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C4E" w:rsidP="00693424" w:rsidR="00ED2C4E">
      <w:r>
        <w:separator/>
      </w:r>
    </w:p>
  </w:endnote>
  <w:endnote w:id="0" w:type="continuationSeparator">
    <w:p w:rsidRDefault="00ED2C4E" w:rsidP="00693424" w:rsidR="00ED2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424" w:rsidR="00693424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7312">
      <w:rPr>
        <w:noProof/>
      </w:rPr>
      <w:t>4</w:t>
    </w:r>
    <w:r>
      <w:fldChar w:fldCharType="end"/>
    </w:r>
  </w:p>
  <w:p w:rsidRDefault="00693424" w:rsidR="006934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424" w:rsidR="00693424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7312">
      <w:rPr>
        <w:noProof/>
      </w:rPr>
      <w:t>1</w:t>
    </w:r>
    <w:r>
      <w:fldChar w:fldCharType="end"/>
    </w:r>
  </w:p>
  <w:p w:rsidRDefault="00693424" w:rsidR="006934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C4E" w:rsidP="00693424" w:rsidR="00ED2C4E">
      <w:r>
        <w:separator/>
      </w:r>
    </w:p>
  </w:footnote>
  <w:footnote w:id="0" w:type="continuationSeparator">
    <w:p w:rsidRDefault="00ED2C4E" w:rsidP="00693424" w:rsidR="00ED2C4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B1F3A"/>
    <w:multiLevelType w:val="hybridMultilevel"/>
    <w:tmpl w:val="580C5F0A"/>
    <w:lvl w:tplc="89724A56" w:ilvl="0">
      <w:start w:val="2"/>
      <w:numFmt w:val="upperRoman"/>
      <w:lvlText w:val="%1."/>
      <w:lvlJc w:val="left"/>
      <w:pPr>
        <w:tabs>
          <w:tab w:pos="723" w:val="num"/>
        </w:tabs>
        <w:ind w:hanging="720" w:left="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1">
    <w:nsid w:val="1909207C"/>
    <w:multiLevelType w:val="hybridMultilevel"/>
    <w:tmpl w:val="BD8C56BC"/>
    <w:lvl w:tplc="9AD4541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3813DA"/>
    <w:multiLevelType w:val="hybridMultilevel"/>
    <w:tmpl w:val="A058F5A4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C954E3"/>
    <w:multiLevelType w:val="hybridMultilevel"/>
    <w:tmpl w:val="97F65A74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1E5C75"/>
    <w:multiLevelType w:val="hybridMultilevel"/>
    <w:tmpl w:val="07CEDAFE"/>
    <w:lvl w:tplc="1690F97E" w:ilvl="0">
      <w:start w:val="1"/>
      <w:numFmt w:val="decimal"/>
      <w:lvlText w:val="%1."/>
      <w:lvlJc w:val="left"/>
      <w:pPr>
        <w:tabs>
          <w:tab w:pos="363" w:val="num"/>
        </w:tabs>
        <w:ind w:hanging="360" w:left="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abstractNum w:abstractNumId="6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4925ED"/>
    <w:multiLevelType w:val="hybridMultilevel"/>
    <w:tmpl w:val="1C2C27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1E3837"/>
    <w:multiLevelType w:val="hybridMultilevel"/>
    <w:tmpl w:val="57060AE8"/>
    <w:lvl w:tplc="6C7E7720" w:ilvl="0">
      <w:start w:val="2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5085F87"/>
    <w:multiLevelType w:val="hybridMultilevel"/>
    <w:tmpl w:val="682CE2DC"/>
    <w:lvl w:tplc="041A0003" w:ilvl="0">
      <w:start w:val="1"/>
      <w:numFmt w:val="bullet"/>
      <w:lvlText w:val="o"/>
      <w:lvlJc w:val="left"/>
      <w:pPr>
        <w:tabs>
          <w:tab w:pos="723" w:val="num"/>
        </w:tabs>
        <w:ind w:hanging="360" w:left="723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1">
    <w:nsid w:val="75A801CD"/>
    <w:multiLevelType w:val="hybridMultilevel"/>
    <w:tmpl w:val="682CE2DC"/>
    <w:lvl w:tplc="041A0001" w:ilvl="0">
      <w:start w:val="1"/>
      <w:numFmt w:val="bullet"/>
      <w:lvlText w:val=""/>
      <w:lvlJc w:val="left"/>
      <w:pPr>
        <w:tabs>
          <w:tab w:pos="723" w:val="num"/>
        </w:tabs>
        <w:ind w:hanging="360" w:left="7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3" w:val="num"/>
        </w:tabs>
        <w:ind w:hanging="360" w:left="144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3" w:val="num"/>
        </w:tabs>
        <w:ind w:hanging="360" w:left="21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3" w:val="num"/>
        </w:tabs>
        <w:ind w:hanging="360" w:left="28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3" w:val="num"/>
        </w:tabs>
        <w:ind w:hanging="360" w:left="360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3" w:val="num"/>
        </w:tabs>
        <w:ind w:hanging="360" w:left="43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3" w:val="num"/>
        </w:tabs>
        <w:ind w:hanging="360" w:left="50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3" w:val="num"/>
        </w:tabs>
        <w:ind w:hanging="360" w:left="576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3" w:val="num"/>
        </w:tabs>
        <w:ind w:hanging="360" w:left="6483"/>
      </w:pPr>
      <w:rPr>
        <w:rFonts w:hAnsi="Wingdings" w:ascii="Wingdings" w:hint="default"/>
      </w:rPr>
    </w:lvl>
  </w:abstractNum>
  <w:abstractNum w:abstractNumId="12">
    <w:nsid w:val="774B4269"/>
    <w:multiLevelType w:val="hybridMultilevel"/>
    <w:tmpl w:val="D2C0C092"/>
    <w:lvl w:tplc="7A38183A" w:ilvl="0">
      <w:start w:val="4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7747A60"/>
    <w:multiLevelType w:val="hybridMultilevel"/>
    <w:tmpl w:val="40660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0B090A"/>
    <w:multiLevelType w:val="hybridMultilevel"/>
    <w:tmpl w:val="54281C10"/>
    <w:lvl w:tplc="F3E66350" w:ilvl="0">
      <w:start w:val="1"/>
      <w:numFmt w:val="decimal"/>
      <w:lvlText w:val="%1."/>
      <w:lvlJc w:val="left"/>
      <w:pPr>
        <w:tabs>
          <w:tab w:pos="723" w:val="num"/>
        </w:tabs>
        <w:ind w:hanging="720" w:left="7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3" w:val="num"/>
        </w:tabs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tabs>
          <w:tab w:pos="1803" w:val="num"/>
        </w:tabs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tabs>
          <w:tab w:pos="2523" w:val="num"/>
        </w:tabs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tabs>
          <w:tab w:pos="3243" w:val="num"/>
        </w:tabs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tabs>
          <w:tab w:pos="3963" w:val="num"/>
        </w:tabs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tabs>
          <w:tab w:pos="4683" w:val="num"/>
        </w:tabs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tabs>
          <w:tab w:pos="5403" w:val="num"/>
        </w:tabs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tabs>
          <w:tab w:pos="6123" w:val="num"/>
        </w:tabs>
        <w:ind w:hanging="180" w:left="6123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11"/>
  </w:num>
  <w:num w:numId="6">
    <w:abstractNumId w:val="10"/>
  </w:num>
  <w:num w:numId="7">
    <w:abstractNumId w:val="12"/>
  </w:num>
  <w:num w:numId="8">
    <w:abstractNumId w:val="2"/>
  </w:num>
  <w:num w:numId="9">
    <w:abstractNumId w:val="4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  <w:num w:numId="14">
    <w:abstractNumId w:val="1"/>
  </w:num>
  <w:num w:numId="1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4D7"/>
    <w:rsid w:val="00000873"/>
    <w:rsid w:val="000008D0"/>
    <w:rsid w:val="00005C7A"/>
    <w:rsid w:val="0001138F"/>
    <w:rsid w:val="00037BC4"/>
    <w:rsid w:val="00051F38"/>
    <w:rsid w:val="00064C01"/>
    <w:rsid w:val="000923F9"/>
    <w:rsid w:val="000B108D"/>
    <w:rsid w:val="000E765D"/>
    <w:rsid w:val="001231FB"/>
    <w:rsid w:val="0014124C"/>
    <w:rsid w:val="0016744D"/>
    <w:rsid w:val="00186869"/>
    <w:rsid w:val="001A0883"/>
    <w:rsid w:val="001C14D4"/>
    <w:rsid w:val="001D2B6F"/>
    <w:rsid w:val="001D433B"/>
    <w:rsid w:val="001D460C"/>
    <w:rsid w:val="001D4BB3"/>
    <w:rsid w:val="001E3D0E"/>
    <w:rsid w:val="001E7676"/>
    <w:rsid w:val="001E7EC6"/>
    <w:rsid w:val="0022284C"/>
    <w:rsid w:val="002752E9"/>
    <w:rsid w:val="002A4EBA"/>
    <w:rsid w:val="002B7B74"/>
    <w:rsid w:val="003010C1"/>
    <w:rsid w:val="00324381"/>
    <w:rsid w:val="00336BD0"/>
    <w:rsid w:val="00347A2E"/>
    <w:rsid w:val="003543E1"/>
    <w:rsid w:val="00355499"/>
    <w:rsid w:val="00365958"/>
    <w:rsid w:val="003673DA"/>
    <w:rsid w:val="003701AE"/>
    <w:rsid w:val="00370332"/>
    <w:rsid w:val="00376DF3"/>
    <w:rsid w:val="003D47CF"/>
    <w:rsid w:val="004010BD"/>
    <w:rsid w:val="00412D3E"/>
    <w:rsid w:val="004516E4"/>
    <w:rsid w:val="004636B5"/>
    <w:rsid w:val="00480DD0"/>
    <w:rsid w:val="004A6733"/>
    <w:rsid w:val="004B1D9F"/>
    <w:rsid w:val="004B4999"/>
    <w:rsid w:val="004C6D7B"/>
    <w:rsid w:val="004D0544"/>
    <w:rsid w:val="004D5BE0"/>
    <w:rsid w:val="0052027E"/>
    <w:rsid w:val="00523980"/>
    <w:rsid w:val="00525534"/>
    <w:rsid w:val="0053039A"/>
    <w:rsid w:val="00552392"/>
    <w:rsid w:val="0056731F"/>
    <w:rsid w:val="005760CD"/>
    <w:rsid w:val="00584A39"/>
    <w:rsid w:val="00586E80"/>
    <w:rsid w:val="00590474"/>
    <w:rsid w:val="00594270"/>
    <w:rsid w:val="005C64BF"/>
    <w:rsid w:val="005D28F3"/>
    <w:rsid w:val="005D501C"/>
    <w:rsid w:val="00600E96"/>
    <w:rsid w:val="00611778"/>
    <w:rsid w:val="0061374A"/>
    <w:rsid w:val="006253EA"/>
    <w:rsid w:val="006263F9"/>
    <w:rsid w:val="00637D4F"/>
    <w:rsid w:val="00642703"/>
    <w:rsid w:val="006570FB"/>
    <w:rsid w:val="00680918"/>
    <w:rsid w:val="00693424"/>
    <w:rsid w:val="006A7AD1"/>
    <w:rsid w:val="006B1643"/>
    <w:rsid w:val="006B1666"/>
    <w:rsid w:val="006B2AE8"/>
    <w:rsid w:val="006B2D94"/>
    <w:rsid w:val="006E3B43"/>
    <w:rsid w:val="006E7032"/>
    <w:rsid w:val="006F76AD"/>
    <w:rsid w:val="0070635C"/>
    <w:rsid w:val="00706D72"/>
    <w:rsid w:val="00710CF9"/>
    <w:rsid w:val="00751BDF"/>
    <w:rsid w:val="007621CD"/>
    <w:rsid w:val="00777942"/>
    <w:rsid w:val="00797EE5"/>
    <w:rsid w:val="007B6694"/>
    <w:rsid w:val="007C2F61"/>
    <w:rsid w:val="007D518F"/>
    <w:rsid w:val="007E1D5B"/>
    <w:rsid w:val="00820DB4"/>
    <w:rsid w:val="00823719"/>
    <w:rsid w:val="00824384"/>
    <w:rsid w:val="00855B12"/>
    <w:rsid w:val="0086606E"/>
    <w:rsid w:val="00874100"/>
    <w:rsid w:val="00885B93"/>
    <w:rsid w:val="0089319E"/>
    <w:rsid w:val="008A5F5A"/>
    <w:rsid w:val="008C5A03"/>
    <w:rsid w:val="008E77CE"/>
    <w:rsid w:val="00904BC2"/>
    <w:rsid w:val="009353D4"/>
    <w:rsid w:val="0094445C"/>
    <w:rsid w:val="009849FE"/>
    <w:rsid w:val="009A48D7"/>
    <w:rsid w:val="009D0ED6"/>
    <w:rsid w:val="009E534A"/>
    <w:rsid w:val="009F3ADC"/>
    <w:rsid w:val="00A12A22"/>
    <w:rsid w:val="00A248D7"/>
    <w:rsid w:val="00A26C90"/>
    <w:rsid w:val="00A3087F"/>
    <w:rsid w:val="00A3243B"/>
    <w:rsid w:val="00A43D27"/>
    <w:rsid w:val="00A4719E"/>
    <w:rsid w:val="00A6746A"/>
    <w:rsid w:val="00A877A2"/>
    <w:rsid w:val="00AA6C29"/>
    <w:rsid w:val="00AB038E"/>
    <w:rsid w:val="00AB15D2"/>
    <w:rsid w:val="00AB5618"/>
    <w:rsid w:val="00AC059D"/>
    <w:rsid w:val="00B0073C"/>
    <w:rsid w:val="00B2347C"/>
    <w:rsid w:val="00B25730"/>
    <w:rsid w:val="00B474D7"/>
    <w:rsid w:val="00B53521"/>
    <w:rsid w:val="00B56C31"/>
    <w:rsid w:val="00B623AC"/>
    <w:rsid w:val="00B64599"/>
    <w:rsid w:val="00BA3BA8"/>
    <w:rsid w:val="00BA3EC5"/>
    <w:rsid w:val="00BA6BBF"/>
    <w:rsid w:val="00BC1035"/>
    <w:rsid w:val="00BE232A"/>
    <w:rsid w:val="00C25628"/>
    <w:rsid w:val="00C27312"/>
    <w:rsid w:val="00C37CBE"/>
    <w:rsid w:val="00C454C7"/>
    <w:rsid w:val="00C52C67"/>
    <w:rsid w:val="00C833EB"/>
    <w:rsid w:val="00CB5C01"/>
    <w:rsid w:val="00D14643"/>
    <w:rsid w:val="00D17F68"/>
    <w:rsid w:val="00D4407A"/>
    <w:rsid w:val="00D47C0D"/>
    <w:rsid w:val="00D520BB"/>
    <w:rsid w:val="00D74B25"/>
    <w:rsid w:val="00D93B65"/>
    <w:rsid w:val="00DC23EA"/>
    <w:rsid w:val="00DD2DA5"/>
    <w:rsid w:val="00E20D76"/>
    <w:rsid w:val="00E27FD6"/>
    <w:rsid w:val="00E76E2F"/>
    <w:rsid w:val="00EB6EC6"/>
    <w:rsid w:val="00EC0AC3"/>
    <w:rsid w:val="00ED0341"/>
    <w:rsid w:val="00ED2C4E"/>
    <w:rsid w:val="00EE4BA8"/>
    <w:rsid w:val="00EE4D81"/>
    <w:rsid w:val="00EE533B"/>
    <w:rsid w:val="00EF2C60"/>
    <w:rsid w:val="00F05893"/>
    <w:rsid w:val="00F10383"/>
    <w:rsid w:val="00F2164B"/>
    <w:rsid w:val="00F25C43"/>
    <w:rsid w:val="00F348FC"/>
    <w:rsid w:val="00F47499"/>
    <w:rsid w:val="00FA3667"/>
    <w:rsid w:val="00FA3B93"/>
    <w:rsid w:val="00FB0024"/>
    <w:rsid w:val="00FB036E"/>
    <w:rsid w:val="00FB6866"/>
    <w:rsid w:val="00FD63DA"/>
    <w:rsid w:val="00FE03BB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63F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cs="Arial" w:hAnsi="Arial" w:asci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Cs/>
      <w:sz w:val="28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cs="Arial" w:hAnsi="Arial" w:ascii="Arial"/>
    </w:rPr>
  </w:style>
  <w:style w:styleId="Reetkatablice" w:type="table">
    <w:name w:val="Table Grid"/>
    <w:basedOn w:val="Obinatablica"/>
    <w:rsid w:val="00037BC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6934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69342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934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9342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D440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4407A"/>
    <w:rPr>
      <w:rFonts w:cs="Tahoma" w:hAnsi="Tahoma" w:ascii="Tahoma"/>
      <w:sz w:val="16"/>
      <w:szCs w:val="16"/>
      <w:lang w:eastAsia="hr-HR"/>
    </w:rPr>
  </w:style>
  <w:style w:customStyle="true" w:styleId="UvuenotijelotekstaChar" w:type="character">
    <w:name w:val="Uvučeno tijelo teksta Char"/>
    <w:link w:val="Uvuenotijeloteksta"/>
    <w:rsid w:val="006263F9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3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7312"/>
    <w:rPr>
      <w:b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73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73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63F9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cs="Arial" w:hAnsi="Arial"/>
      <w:bCs/>
      <w:sz w:val="32"/>
      <w:szCs w:val="32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Cs/>
      <w:sz w:val="28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08"/>
    </w:pPr>
    <w:rPr>
      <w:rFonts w:ascii="Arial" w:cs="Arial" w:hAnsi="Arial"/>
    </w:rPr>
  </w:style>
  <w:style w:styleId="Reetkatablice" w:type="table">
    <w:name w:val="Table Grid"/>
    <w:basedOn w:val="Obinatablica"/>
    <w:rsid w:val="00037BC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6934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69342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6934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9342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D440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4407A"/>
    <w:rPr>
      <w:rFonts w:ascii="Tahoma" w:cs="Tahoma" w:hAnsi="Tahoma"/>
      <w:sz w:val="16"/>
      <w:szCs w:val="16"/>
      <w:lang w:eastAsia="hr-HR"/>
    </w:rPr>
  </w:style>
  <w:style w:customStyle="1" w:styleId="UvuenotijelotekstaChar" w:type="character">
    <w:name w:val="Uvučeno tijelo teksta Char"/>
    <w:link w:val="Uvuenotijeloteksta"/>
    <w:rsid w:val="006263F9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7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3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731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73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73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4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321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50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68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87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izvorni_sadrzaj>
    <derivirana_varijabla naziv="DomainObject.Predmet.SudioniciListNazivOIB_1"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5FAB2-F203-40E6-ADD0-DA1E80CDE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BOJANA</properties:Company>
  <properties:Pages>4</properties:Pages>
  <properties:Words>321</properties:Words>
  <properties:Characters>2104</properties:Characters>
  <properties:Lines>201</properties:Lines>
  <properties:Paragraphs>85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AGRO - CIBA» d</vt:lpstr>
      <vt:lpstr>AGRO - CIBA» d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2017-05-08T08:54:00Z</dcterms:created>
  <dc:creator>BOJANA</dc:creator>
  <cp:lastModifiedBy>Jadranka Zelić</cp:lastModifiedBy>
  <cp:lastPrinted>2016-09-09T07:27:00Z</cp:lastPrinted>
  <dcterms:modified xmlns:xsi="http://www.w3.org/2001/XMLSchema-instance" xsi:type="dcterms:W3CDTF">2017-05-08T12:14:00Z</dcterms:modified>
  <cp:revision>3</cp:revision>
  <dc:title>AGRO - CIBA»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