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dac4" w14:paraId="647dac4" w:rsidRDefault="00822563" w:rsidP="00822563" w:rsidR="00822563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  <w:rPr>
          <w:b/>
        </w:rPr>
      </w:pPr>
      <w:r>
        <w:rPr>
          <w:b/>
        </w:rPr>
        <w:t>REPUBLIKA HRVATSKA</w:t>
      </w:r>
    </w:p>
    <w:p w:rsidRDefault="00822563" w:rsidP="00822563" w:rsidR="00822563">
      <w:pPr>
        <w:pStyle w:val="Bezproreda"/>
        <w:rPr>
          <w:b/>
        </w:rPr>
      </w:pPr>
      <w:r>
        <w:rPr>
          <w:b/>
        </w:rPr>
        <w:t>TRGOVAČKI SUD U SPLITU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  <w:jc w:val="both"/>
        <w:rPr>
          <w:rFonts w:cs="Times New Roman" w:eastAsia="Times New Roman"/>
          <w:lang w:eastAsia="hr-HR"/>
        </w:rPr>
      </w:pPr>
      <w:r>
        <w:t xml:space="preserve">Sastavljen kod Trgovačkog suda u Splitu, </w:t>
      </w:r>
      <w:r w:rsidR="00C16EDB">
        <w:t>07</w:t>
      </w:r>
      <w:r>
        <w:t xml:space="preserve">. </w:t>
      </w:r>
      <w:r w:rsidR="0073032D">
        <w:t>srp</w:t>
      </w:r>
      <w:r>
        <w:t>nja 2017. godine,</w:t>
      </w:r>
      <w:r>
        <w:rPr>
          <w:rFonts w:cs="Times New Roman" w:eastAsia="Times New Roman"/>
          <w:lang w:eastAsia="hr-HR"/>
        </w:rPr>
        <w:t xml:space="preserve">  u stečajnom postupku nad stečajnim  nad dužnikom JOLA d.o.o. u stečaju, Split,Viška 24.,OIB: 16850447583,</w:t>
      </w:r>
    </w:p>
    <w:p w:rsidRDefault="00822563" w:rsidP="00822563" w:rsidR="00822563">
      <w:pPr>
        <w:pStyle w:val="Bezproreda"/>
        <w:jc w:val="both"/>
      </w:pPr>
      <w:r>
        <w:rPr>
          <w:rFonts w:cs="Times New Roman" w:eastAsia="Times New Roman"/>
          <w:lang w:eastAsia="hr-HR"/>
        </w:rPr>
        <w:t xml:space="preserve"> </w:t>
      </w:r>
      <w:r>
        <w:t xml:space="preserve"> </w:t>
      </w:r>
    </w:p>
    <w:p w:rsidRDefault="00822563" w:rsidP="00822563" w:rsidR="00822563">
      <w:pPr>
        <w:pStyle w:val="Bezproreda"/>
        <w:jc w:val="center"/>
      </w:pPr>
      <w:r>
        <w:t>ROČIŠTE RADI PRODAJE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</w:pPr>
      <w:r>
        <w:t>Nazočni od suda:</w:t>
      </w:r>
    </w:p>
    <w:p w:rsidRDefault="00822563" w:rsidP="00822563" w:rsidR="00822563">
      <w:pPr>
        <w:pStyle w:val="Bezproreda"/>
      </w:pPr>
      <w:r>
        <w:t>Velimir Vuković, stečajni sudac</w:t>
      </w:r>
    </w:p>
    <w:p w:rsidRDefault="00822563" w:rsidP="00822563" w:rsidR="00822563">
      <w:pPr>
        <w:pStyle w:val="Bezproreda"/>
      </w:pPr>
      <w:r>
        <w:t>Mari</w:t>
      </w:r>
      <w:r w:rsidR="00185494">
        <w:t>j</w:t>
      </w:r>
      <w:r>
        <w:t xml:space="preserve">a </w:t>
      </w:r>
      <w:r w:rsidR="00185494">
        <w:t xml:space="preserve"> Elez </w:t>
      </w:r>
      <w:r>
        <w:t>, zapisničar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  <w:jc w:val="center"/>
      </w:pPr>
      <w:r>
        <w:t>Početak u 12:00  sati.</w:t>
      </w:r>
    </w:p>
    <w:p w:rsidRDefault="00822563" w:rsidP="00822563" w:rsidR="00822563">
      <w:pPr>
        <w:pStyle w:val="Bezproreda"/>
        <w:jc w:val="center"/>
      </w:pPr>
    </w:p>
    <w:p w:rsidRDefault="00822563" w:rsidP="00822563" w:rsidR="00822563">
      <w:pPr>
        <w:pStyle w:val="Bezproreda"/>
      </w:pPr>
      <w:r>
        <w:t>Utvrđuje se da su pristupili:</w:t>
      </w:r>
    </w:p>
    <w:p w:rsidRDefault="00822563" w:rsidP="00822563" w:rsidR="00822563">
      <w:pPr>
        <w:pStyle w:val="Bezproreda"/>
        <w:spacing w:before="100"/>
      </w:pPr>
      <w:r>
        <w:t>Natalija Mladineo, stečajna upraviteljica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</w:pPr>
      <w:r>
        <w:t>Za vjerovnike: Republika Hrvatska, Ministarstvo financija  i Ministarstvo unutarnjih poslova  Dario Jukić iz ŽDO Split</w:t>
      </w:r>
    </w:p>
    <w:p w:rsidRDefault="00822563" w:rsidP="00822563" w:rsidR="00822563">
      <w:pPr>
        <w:pStyle w:val="Bezproreda"/>
      </w:pPr>
    </w:p>
    <w:p w:rsidRDefault="00822563" w:rsidP="00822563" w:rsidR="00C237F3">
      <w:pPr>
        <w:pStyle w:val="Bezproreda"/>
        <w:spacing w:before="100"/>
      </w:pPr>
      <w:r>
        <w:t xml:space="preserve">Za ponuditelje: </w:t>
      </w:r>
      <w:r w:rsidR="00C237F3">
        <w:t>Krunoslav Vuković  iz Seseveta, Savska ceta 46., OIB: 62785203839 zastupan po punomoćnici Maji Orlović iz Petrinje, dr.Andrije Petračića  2.Odv. 12,OIB: 42857960719 , punomoć prilaže zajedno s uplatnicom  od 07.07.2017. godine na iznos od 6.990,74 kn, kao jamčevinu za kupnju  stana oznake E-55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ind w:firstLine="708"/>
        <w:jc w:val="both"/>
      </w:pPr>
      <w:r>
        <w:t xml:space="preserve">Utvrđuje se da je Zaključkom ovog suda posl. broj: St-92/2003 od </w:t>
      </w:r>
      <w:r w:rsidR="0073032D">
        <w:t>03</w:t>
      </w:r>
      <w:r>
        <w:t xml:space="preserve">. </w:t>
      </w:r>
      <w:r w:rsidR="0073032D">
        <w:t>svibnja</w:t>
      </w:r>
      <w:r>
        <w:t xml:space="preserve"> 201</w:t>
      </w:r>
      <w:r w:rsidR="0073032D">
        <w:t>7</w:t>
      </w:r>
      <w:r>
        <w:t xml:space="preserve">. godine određeno </w:t>
      </w:r>
      <w:r w:rsidR="0073032D">
        <w:t>š</w:t>
      </w:r>
      <w:r>
        <w:t>e</w:t>
      </w:r>
      <w:r w:rsidR="0073032D">
        <w:t>s</w:t>
      </w:r>
      <w:r>
        <w:t xml:space="preserve">to ročište za prodaju u stečajnom postupku uz odgovarajuću primjenu odredbi Ovršnog zakona imovine stečajnog dužnika </w:t>
      </w:r>
      <w:r>
        <w:rPr>
          <w:rFonts w:cs="Times New Roman" w:eastAsia="Times New Roman"/>
          <w:lang w:eastAsia="hr-HR"/>
        </w:rPr>
        <w:t xml:space="preserve">JOLA d.o.o. u stečaju, Split,Viška 24.,OIB: 16850447583 </w:t>
      </w:r>
      <w:r>
        <w:t xml:space="preserve">i to </w:t>
      </w:r>
      <w:r>
        <w:rPr>
          <w:rFonts w:cs="Times New Roman" w:eastAsia="Times New Roman"/>
          <w:lang w:eastAsia="hr-HR"/>
        </w:rPr>
        <w:t>poslovnih prostora i stanova  koji se nalaze u poslovno stambenoj zgradi u ulici Vlahe Paljetka 5 u Bjelovaru, izgrađenoj na kat. čest. 1003/31 ZU 5597 k.o. Bjelovar</w:t>
      </w:r>
      <w:r>
        <w:t xml:space="preserve">: </w:t>
      </w:r>
    </w:p>
    <w:p w:rsidRDefault="0073032D" w:rsidP="0073032D" w:rsidR="0073032D">
      <w:r>
        <w:t>1.Poslovni prostor –lokal 9 oznake E-31 u prizemlju, površine 36,00 m2 i skladište u podrumu oznake E-20 površine 18,33 m2 (rochbau faza),  za utvrđenu vrijednost od 18.531,54 EUR-a ili 139.356,95 kn</w:t>
      </w:r>
    </w:p>
    <w:p w:rsidRDefault="0073032D" w:rsidP="0073032D" w:rsidR="0073032D">
      <w:r>
        <w:t>2.Stan  oznake E-63 T na IV katu, površine 34,66 m2, (rochbau faza) i ostava u podrumu,  za utvrđenu vrijednost od 8.794,36 EUR-a ili 66.133,57 kn</w:t>
      </w:r>
    </w:p>
    <w:p w:rsidRDefault="0073032D" w:rsidP="0073032D" w:rsidR="0073032D">
      <w:r>
        <w:t xml:space="preserve">3.Stan oznake E-62 S na IV katu, površine  69,98 m2, (rochbau faza) i ostava u podrumu za utvrđenu vrijednost od 15.939,95 EUR-a ili 119.868,16 kn </w:t>
      </w:r>
    </w:p>
    <w:p w:rsidRDefault="0073032D" w:rsidP="0073032D" w:rsidR="0073032D">
      <w:r>
        <w:t>4.Stan oznake E-60 R na IV katu, površine 52,51 m2 (rochbau faza) i ostava u podrumu, za utvrđenu vrijednost od 13.113,47 EUR-a ili 98.613,14 kn</w:t>
      </w:r>
    </w:p>
    <w:p w:rsidRDefault="0073032D" w:rsidP="0073032D" w:rsidR="0073032D">
      <w:r>
        <w:lastRenderedPageBreak/>
        <w:t>5.Stan oznake E-59 R na IV katu, površine 51,73 m2 (rochbau faza) i ostava u podrumu, za utvrđenu vrijednost od 12.877,93 EUR-a ili 96.841,67 kn</w:t>
      </w:r>
    </w:p>
    <w:p w:rsidRDefault="0073032D" w:rsidP="0073032D" w:rsidR="0073032D">
      <w:r>
        <w:t>6.Stan oznake E-55 N na III katu, površine 34,66 m2 (rochbau faza) i ostava u podrumu, za utvrđenu vrijednost od 9.296,28 EUR-a ili 69.907,46, kn</w:t>
      </w:r>
    </w:p>
    <w:p w:rsidRDefault="0073032D" w:rsidP="0073032D" w:rsidR="0073032D">
      <w:r>
        <w:t>7.Stan oznake E-52 L na III katu, površine 52,51 m2 (rochbau faza) i ostava u  podrumu, za utvrđenu vrijednost od 13.113,47 EUR-a ili 98.613,14 kn</w:t>
      </w:r>
    </w:p>
    <w:p w:rsidRDefault="0073032D" w:rsidP="0073032D" w:rsidR="0073032D">
      <w:r>
        <w:t>8. Stan oznake E-51 L na III katu, površine 51,73 m2 (rochbau faza) i ostava u podrumu , za utvrđenu vrijednost od 12.877,93 EUR-a ili 96.841,67 kn</w:t>
      </w:r>
    </w:p>
    <w:p w:rsidRDefault="0073032D" w:rsidP="0073032D" w:rsidR="0073032D">
      <w:r>
        <w:t>9. Stan oznake E-47 I na II katu, površine 34,66 m2 (rochbau faza) i ostava u podrumu  za utvrđenu vrijednost od 9.265,44 EUR-a ili 69.675,85 kn</w:t>
      </w:r>
      <w:r>
        <w:tab/>
      </w:r>
      <w:r>
        <w:tab/>
      </w:r>
      <w:r>
        <w:tab/>
      </w:r>
      <w:r>
        <w:tab/>
      </w:r>
      <w:r>
        <w:tab/>
      </w:r>
    </w:p>
    <w:p w:rsidRDefault="0073032D" w:rsidP="0073032D" w:rsidR="0073032D">
      <w:r>
        <w:t>10. Stan oznake E-44 G na II katu, površine 52,51 m2 (rochbau faza) i ostava u podrumu  za utvrđenu vrijednost od 13.820,09 EUR-a ili 103.926,90 kn</w:t>
      </w:r>
    </w:p>
    <w:p w:rsidRDefault="0073032D" w:rsidP="0073032D" w:rsidR="0073032D">
      <w:r>
        <w:t>11.Stan oznake E-39 D na I katu, površine 34,66 m2 (visoka rochbau faza) i ostava u podrumu za utvrđenu vrijednost od 9.296,28 EUR-a ili 69.907,46, kn</w:t>
      </w:r>
    </w:p>
    <w:p w:rsidRDefault="0073032D" w:rsidP="0073032D" w:rsidR="0073032D">
      <w:r>
        <w:t>12.Stan oznake E-45 G, na II katu, površine 52,42 m2 (rochbau faza) i ostava u podrumu za utvrđenu vrijednost od 13.820,09 EUR-a ili 103.926,90 kn</w:t>
      </w:r>
    </w:p>
    <w:p w:rsidRDefault="0073032D" w:rsidP="0073032D" w:rsidR="0073032D">
      <w:r>
        <w:t>13. Poslovni prostor - lokal. 8 oznake E- 30, u prizemlju , površine 39,26 m2, (rochbau faza) i skladište br.V. u podrumu oznake E-21, površine 18,33 m2 (rochbau faza) za utvrđenu vrijednost od 18.217,27 EUR-a ili 136.993,68 kn</w:t>
      </w:r>
    </w:p>
    <w:p w:rsidRDefault="0073032D" w:rsidP="0073032D" w:rsidR="0073032D">
      <w:r>
        <w:t>14.Poslovni prostor-lokal 7, oznake E-29, u prizemlju, površine 44,88 m2, (rochbau faza) i skladište br.III. u podrumu,oznake E-19., površine 18,33 m2 (rochbaufaza) za utvrđenu vrijednost od 19.394,97 EUR-a ili 145.849,72 kn</w:t>
      </w:r>
    </w:p>
    <w:p w:rsidRDefault="0073032D" w:rsidP="0073032D" w:rsidR="0073032D">
      <w:r>
        <w:t>15.Poslovni prostor-lokal 6, oznake E-28, u prizemlju, površine 42,40 m2, (rochbau faza) i skladište br.V. u podrumu oznake E-21, površine 16,15 m2 (rochbau faza) za utvrđenu vrijednost od 17.981,73 EUR-a ili 135.222,21 kn</w:t>
      </w:r>
    </w:p>
    <w:p w:rsidRDefault="0073032D" w:rsidP="0073032D" w:rsidR="0073032D">
      <w:r>
        <w:t>16.Poslovni prostor-lokal 4, oznake E-26, u prizemlju, površine 21,76 m2 (rochbau faza) i skladište br.II, u podrumu oznake E-75, površine 16,32 m2 (rochbau faza) za utvrđenu vrijednost od 10.600,61 EUR-a ili 79.716,15 kn</w:t>
      </w:r>
    </w:p>
    <w:p w:rsidRDefault="0073032D" w:rsidP="0073032D" w:rsidR="0073032D">
      <w:r>
        <w:t>17. Stan oznake E-74 X ,potkrovlje, površine 52,42 m2, (rochbau faza) i ostava u podrumu za utvrđenu vrijednost od 12.249,39 EUR-a ili 92.115,13 kn</w:t>
      </w:r>
    </w:p>
    <w:p w:rsidRDefault="0073032D" w:rsidP="0073032D" w:rsidR="0073032D">
      <w:r>
        <w:t>18.Stan oznake E-73 X, potkrovlje, površine 52,51 m2 (rochbau faza)i ostava u podrumu, za utvrđenu vrijednost od 11.778,31 EUR-a ili 88.572,84 kn</w:t>
      </w:r>
    </w:p>
    <w:p w:rsidRDefault="0073032D" w:rsidP="0073032D" w:rsidR="0073032D">
      <w:r>
        <w:t>19.Stan oznake E-69 Y, potkrovlje, površine 34,33 m2 (rochbau faza) i ostava u podrumu, za utvrđenu vrijednost od 8.136,30 EUR-a ili 61.184,61 kn</w:t>
      </w:r>
    </w:p>
    <w:p w:rsidRDefault="0073032D" w:rsidP="0073032D" w:rsidR="0073032D">
      <w:r>
        <w:t>20.Stan oznake E-68 Y, potkrovlje, površine 41,44 m2 (visoka rochbau faza) i ostava u podrumu za utvrđenu vrijednost od  9.736,52 EUR-a ili 73.218,14 kn</w:t>
      </w:r>
    </w:p>
    <w:p w:rsidRDefault="0073032D" w:rsidP="0073032D" w:rsidR="0073032D">
      <w:r>
        <w:t>21. Stan oznake E-67 V, potkrovlje, površine 34,45 m2 (rochbau faza) i ostava u podrumu , za utvrđenu vrijednost od 8.166,48 EUR-a ili 61.411,62 kn</w:t>
      </w:r>
    </w:p>
    <w:p w:rsidRDefault="0073032D" w:rsidP="0073032D" w:rsidR="0073032D">
      <w:r>
        <w:t>22. Stan oznake E-66 V, potkrovlje, površine 34,12 m2 (rochbau faza) i ostava u podrumu, za utvrđenu vrijednost od 8.087,74  EUR-a ili 60.819,81 kn</w:t>
      </w:r>
    </w:p>
    <w:p w:rsidRDefault="0073032D" w:rsidP="0073032D" w:rsidR="0073032D">
      <w:r>
        <w:t>23.Stan oznake E-65 V, potkrovlje, površine 34,12 m2 (rochbau faza) i ostava u podrumu, za utvrđenu vrijednost 8.087,74 EUR-a ili 60.819,81  kn</w:t>
      </w:r>
    </w:p>
    <w:p w:rsidRDefault="0073032D" w:rsidP="0073032D" w:rsidR="0073032D">
      <w:r>
        <w:t>24. Stan oznake E-71 Z, potkrovlje, površine 40,82 m2 (rochbau faza) i ostava u podrumu, za utvrđenu vrijednost od 10.286,34 EUR-a ili 77.352,88 kn</w:t>
      </w:r>
    </w:p>
    <w:p w:rsidRDefault="0073032D" w:rsidP="0073032D" w:rsidR="0073032D">
      <w:r>
        <w:tab/>
        <w:t>Cijene  navedenih poslovnih prostora i stanova su iskazane bez obračunatog poreza na dodanu vrijednost (PDV) kojeg plaća kupac.</w:t>
      </w:r>
    </w:p>
    <w:p w:rsidRDefault="00822563" w:rsidP="00822563" w:rsidR="00822563">
      <w:r>
        <w:t xml:space="preserve"> (PDV) kojeg plaća kupac.</w:t>
      </w:r>
      <w:r>
        <w:tab/>
      </w:r>
      <w:r>
        <w:tab/>
      </w:r>
      <w:r>
        <w:tab/>
      </w:r>
      <w:r>
        <w:tab/>
      </w:r>
      <w:r>
        <w:tab/>
      </w:r>
    </w:p>
    <w:p w:rsidRDefault="00822563" w:rsidP="00822563" w:rsidR="00822563">
      <w:pPr>
        <w:pStyle w:val="Bezproreda"/>
        <w:spacing w:before="200"/>
        <w:ind w:firstLine="426"/>
        <w:jc w:val="both"/>
      </w:pPr>
      <w:r>
        <w:t xml:space="preserve">Utvrđuje se da je naprijed navedeni zaključak istaknut na e-oglasnoj ploči ovog suda dana  </w:t>
      </w:r>
      <w:r w:rsidR="0073032D">
        <w:t>03</w:t>
      </w:r>
      <w:r>
        <w:t>.</w:t>
      </w:r>
      <w:r w:rsidR="0073032D">
        <w:t xml:space="preserve"> svibnja</w:t>
      </w:r>
      <w:r>
        <w:t xml:space="preserve"> 2017. godine.</w:t>
      </w:r>
    </w:p>
    <w:p w:rsidRDefault="00822563" w:rsidP="00822563" w:rsidR="00822563">
      <w:pPr>
        <w:pStyle w:val="Bezproreda"/>
        <w:ind w:firstLine="426"/>
        <w:jc w:val="both"/>
      </w:pPr>
    </w:p>
    <w:p w:rsidRDefault="00822563" w:rsidP="00822563" w:rsidR="00822563">
      <w:pPr>
        <w:ind w:firstLine="426"/>
        <w:jc w:val="both"/>
      </w:pPr>
      <w:r>
        <w:t xml:space="preserve">Utvrđuje se da je skraćeni oglas o prodaji oglašen u dnevnom tisku ˝Slobodna Dalmacija˝ dana </w:t>
      </w:r>
      <w:r w:rsidR="00C16EDB">
        <w:t>09.06.2017</w:t>
      </w:r>
      <w:r>
        <w:t xml:space="preserve">. godine te u cijelosti na internet stranicama HGK-a i VTS-a, a o čemu  je stečajna upraviteljica dostavila dokaze uz podnesak od </w:t>
      </w:r>
      <w:r w:rsidR="00C16EDB">
        <w:t>13.06.</w:t>
      </w:r>
      <w:r>
        <w:t xml:space="preserve"> 2017.godine.</w:t>
      </w:r>
    </w:p>
    <w:p w:rsidRDefault="00822563" w:rsidP="00822563" w:rsidR="00822563">
      <w:pPr>
        <w:pStyle w:val="Bezproreda"/>
        <w:ind w:firstLine="426"/>
        <w:jc w:val="both"/>
      </w:pPr>
      <w:r>
        <w:t xml:space="preserve">Utvrđuje  se da su na današnjem ročištu za  prodaju </w:t>
      </w:r>
      <w:r w:rsidR="00C237F3">
        <w:t xml:space="preserve">pristupio </w:t>
      </w:r>
      <w:r>
        <w:t xml:space="preserve"> ponuditelj</w:t>
      </w:r>
      <w:r w:rsidR="00C237F3">
        <w:t xml:space="preserve"> Krunoslav Vuković iz Sesveta  Savska cesta 46., sa uplaćenom jamčevinom od 6.990,74 kn radi kupnje stana oznake E-55.</w:t>
      </w:r>
    </w:p>
    <w:p w:rsidRDefault="00822563" w:rsidP="00822563" w:rsidR="00822563">
      <w:pPr>
        <w:pStyle w:val="Bezproreda"/>
      </w:pPr>
    </w:p>
    <w:p w:rsidRDefault="00C237F3" w:rsidP="00822563" w:rsidR="00C237F3">
      <w:pPr>
        <w:pStyle w:val="Bezproreda"/>
      </w:pPr>
      <w:r>
        <w:tab/>
        <w:t xml:space="preserve">Kako nema zapreke za održavanje današnjeg dražbnog ročišta, stečajni sudac donosi </w:t>
      </w:r>
    </w:p>
    <w:p w:rsidRDefault="00C237F3" w:rsidP="00822563" w:rsidR="00C237F3">
      <w:pPr>
        <w:pStyle w:val="Bezproreda"/>
      </w:pPr>
    </w:p>
    <w:p w:rsidRDefault="00C237F3" w:rsidP="00C237F3" w:rsidR="00C237F3">
      <w:pPr>
        <w:pStyle w:val="Bezproreda"/>
        <w:jc w:val="center"/>
      </w:pPr>
      <w:r>
        <w:t>Z A K LJ U Č A K</w:t>
      </w:r>
    </w:p>
    <w:p w:rsidRDefault="00C237F3" w:rsidP="00822563" w:rsidR="00C237F3">
      <w:pPr>
        <w:pStyle w:val="Bezproreda"/>
      </w:pPr>
    </w:p>
    <w:p w:rsidRDefault="00C237F3" w:rsidP="009A213C" w:rsidR="009A213C">
      <w:r>
        <w:tab/>
        <w:t xml:space="preserve">Pristupa se prodaji imovine stečajnog dužnika na današnjem ročištu i to </w:t>
      </w:r>
      <w:r w:rsidR="009A213C">
        <w:t>stana oznake E-55 N na III katu, površine 34,66 m2 (rochbau faza) i ostava u podrumu, za utvrđenu vrijednost od 9.296,28 EUR-a ili 69.907,46, kn.</w:t>
      </w:r>
    </w:p>
    <w:p w:rsidRDefault="009A213C" w:rsidP="009A213C" w:rsidR="009A213C">
      <w:r>
        <w:tab/>
        <w:t>Ponuditelj Krunoslav Vuković  iz Seseveta, Savska ceta 46., OIB: 62785203839, za predmetnu nekretninu nudi cijenu od 69.907,46 kn.</w:t>
      </w:r>
    </w:p>
    <w:p w:rsidRDefault="009A213C" w:rsidP="009A213C" w:rsidR="009A213C">
      <w:r>
        <w:tab/>
        <w:t xml:space="preserve">Nakon toga sud donosi </w:t>
      </w:r>
    </w:p>
    <w:p w:rsidRDefault="009A213C" w:rsidP="009A213C" w:rsidR="009A213C">
      <w:pPr>
        <w:jc w:val="center"/>
      </w:pPr>
      <w:r>
        <w:t>Z A K LJ U Č A K</w:t>
      </w:r>
    </w:p>
    <w:p w:rsidRDefault="009A213C" w:rsidP="009A213C" w:rsidR="009A213C">
      <w:r>
        <w:tab/>
        <w:t>Prihvaća se ponuda ponuditelja Krunoslava Vuković  iz Seseveta, Savska ceta 46., OIB: 62785203839, za nekretninu i to stan oznake  E-55 N na III katu, površine 34,66 m2 (rochbau faza) i ostava u podrumu koja iznosi 69.907,46 kn.</w:t>
      </w:r>
    </w:p>
    <w:p w:rsidRDefault="009A213C" w:rsidP="009A213C" w:rsidR="00C237F3">
      <w:r>
        <w:tab/>
        <w:t>Detaljniji uvjeti prodaje biti će uneseniu rješenju o dosudi.</w:t>
      </w:r>
    </w:p>
    <w:p w:rsidRDefault="00822563" w:rsidP="009A213C" w:rsidR="00822563">
      <w:pPr>
        <w:pStyle w:val="Bezproreda"/>
        <w:ind w:firstLine="708"/>
        <w:jc w:val="both"/>
      </w:pPr>
      <w:r>
        <w:t>Stečajni sudac</w:t>
      </w:r>
      <w:r w:rsidR="009A213C">
        <w:t xml:space="preserve"> također </w:t>
      </w:r>
      <w:r>
        <w:t xml:space="preserve"> donosi sljedeći:</w:t>
      </w:r>
    </w:p>
    <w:p w:rsidRDefault="00822563" w:rsidP="00822563" w:rsidR="00822563">
      <w:pPr>
        <w:pStyle w:val="Bezproreda"/>
      </w:pPr>
    </w:p>
    <w:p w:rsidRDefault="009A213C" w:rsidP="00822563" w:rsidR="009A213C">
      <w:pPr>
        <w:pStyle w:val="Bezproreda"/>
        <w:jc w:val="center"/>
      </w:pPr>
    </w:p>
    <w:p w:rsidRDefault="00822563" w:rsidP="00822563" w:rsidR="00822563">
      <w:pPr>
        <w:pStyle w:val="Bezproreda"/>
        <w:jc w:val="center"/>
      </w:pPr>
      <w:r>
        <w:t>Z A K L J U Č A K</w:t>
      </w:r>
    </w:p>
    <w:p w:rsidRDefault="00822563" w:rsidP="00822563" w:rsidR="00822563">
      <w:pPr>
        <w:pStyle w:val="Bezproreda"/>
        <w:jc w:val="center"/>
      </w:pPr>
    </w:p>
    <w:p w:rsidRDefault="00822563" w:rsidP="00822563" w:rsidR="00822563">
      <w:pPr>
        <w:pStyle w:val="Bezproreda"/>
      </w:pPr>
      <w:r>
        <w:tab/>
        <w:t xml:space="preserve">1. </w:t>
      </w:r>
      <w:r w:rsidR="0073032D">
        <w:t>Šesto</w:t>
      </w:r>
      <w:r>
        <w:t xml:space="preserve"> dražbeno ročište koje se odnosi na prodaju</w:t>
      </w:r>
      <w:r w:rsidR="009A213C">
        <w:t xml:space="preserve"> preostalih </w:t>
      </w:r>
      <w:r>
        <w:t xml:space="preserve"> nekretnina stečajnog dužnika iz zaključka od </w:t>
      </w:r>
      <w:r w:rsidR="0073032D">
        <w:t>03</w:t>
      </w:r>
      <w:r>
        <w:t xml:space="preserve">. </w:t>
      </w:r>
      <w:r w:rsidR="0073032D">
        <w:t>svibnja</w:t>
      </w:r>
      <w:r>
        <w:t xml:space="preserve"> 2017. godine, proglašava se neuspjelim.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pStyle w:val="Bezproreda"/>
      </w:pPr>
      <w:r>
        <w:tab/>
      </w:r>
      <w:r w:rsidR="009A213C">
        <w:t>2.</w:t>
      </w:r>
      <w:r w:rsidR="0073032D">
        <w:t>Sedm</w:t>
      </w:r>
      <w:r>
        <w:t xml:space="preserve">o dražbeno ročište  sud će zakazati pisanim putem u zaključku koji će biti objavljen na e-oglasnoj ploči suda i dostavljen stečajnom upravitelju time da će se cijena nekretnina-poslovnih prostora i stanova u stambeno poslovnoj zgradi u Ulici Vlahe Paljetka 5. u Bjelovaru, izgrađenoj na kat. čest. 1003/31 ZU 5597 k.o. Bjelovar biti umanjena za 10% od utvrđenje vrijednosti  u zaključku od </w:t>
      </w:r>
      <w:r w:rsidR="0073032D">
        <w:t>03</w:t>
      </w:r>
      <w:r>
        <w:t xml:space="preserve">. </w:t>
      </w:r>
      <w:r w:rsidR="0073032D">
        <w:t>svibnja</w:t>
      </w:r>
      <w:r>
        <w:t xml:space="preserve"> 2017. godine.</w:t>
      </w:r>
    </w:p>
    <w:p w:rsidRDefault="00822563" w:rsidP="00822563" w:rsidR="00822563">
      <w:pPr>
        <w:pStyle w:val="Bezproreda"/>
        <w:jc w:val="both"/>
      </w:pPr>
      <w:r>
        <w:tab/>
      </w:r>
    </w:p>
    <w:p w:rsidRDefault="00822563" w:rsidP="00822563" w:rsidR="00822563">
      <w:pPr>
        <w:pStyle w:val="Bezproreda"/>
        <w:ind w:firstLine="426"/>
      </w:pPr>
      <w:r>
        <w:t>Dovršeno u 12:10   sati.</w:t>
      </w:r>
    </w:p>
    <w:p w:rsidRDefault="00822563" w:rsidP="00822563" w:rsidR="00822563">
      <w:pPr>
        <w:pStyle w:val="Bezproreda"/>
      </w:pPr>
    </w:p>
    <w:p w:rsidRDefault="00822563" w:rsidP="00822563" w:rsidR="00822563">
      <w:pPr>
        <w:ind w:left="354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sudac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stečajna upraviteljica</w:t>
      </w:r>
    </w:p>
    <w:p w:rsidRDefault="00822563" w:rsidP="00822563" w:rsidR="008225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2563" w:rsidP="00822563" w:rsidR="008225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563" w:rsidP="00822563" w:rsidR="00822563">
      <w:pPr>
        <w:spacing w:after="0"/>
      </w:pPr>
      <w:r>
        <w:rPr>
          <w:rFonts w:cs="Times New Roman" w:eastAsia="Times New Roman"/>
          <w:lang w:eastAsia="hr-HR"/>
        </w:rPr>
        <w:t xml:space="preserve">                                                               zapisničar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9A213C">
        <w:rPr>
          <w:rFonts w:cs="Times New Roman" w:eastAsia="Times New Roman"/>
          <w:lang w:eastAsia="hr-HR"/>
        </w:rPr>
        <w:t xml:space="preserve">ponuditelj </w:t>
      </w:r>
    </w:p>
    <w:p w:rsidRDefault="00822563" w:rsidP="00822563" w:rsidR="00822563"/>
    <w:p w:rsidRDefault="009A213C" w:rsidP="00822563" w:rsidR="008225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kupac </w:t>
      </w:r>
    </w:p>
    <w:p w:rsidRDefault="00822563" w:rsidP="00822563" w:rsidR="00822563">
      <w:pPr>
        <w:spacing w:after="0"/>
        <w:rPr>
          <w:rFonts w:cs="Times New Roman" w:eastAsia="Times New Roman"/>
          <w:b/>
          <w:lang w:eastAsia="hr-HR"/>
        </w:rPr>
      </w:pPr>
    </w:p>
    <w:p w:rsidRDefault="00822563" w:rsidP="00822563" w:rsidR="00822563"/>
    <w:p w:rsidRDefault="00822563" w:rsidP="00822563" w:rsidR="00822563"/>
    <w:p w:rsidRDefault="00822563" w:rsidP="00822563" w:rsidR="0082256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563"/>
    <w:rsid w:val="00080EF2"/>
    <w:rsid w:val="00185494"/>
    <w:rsid w:val="00413B6A"/>
    <w:rsid w:val="004550ED"/>
    <w:rsid w:val="0073032D"/>
    <w:rsid w:val="007B6F3F"/>
    <w:rsid w:val="00822563"/>
    <w:rsid w:val="008C3137"/>
    <w:rsid w:val="009A213C"/>
    <w:rsid w:val="00C16EDB"/>
    <w:rsid w:val="00C237F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563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22563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13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563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22563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13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29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srpnja 2017.</izvorni_sadrzaj>
    <derivirana_varijabla naziv="DomainObject.PlaniraniZavrsetakDatum_1">7. srpnja 2017.</derivirana_varijabla>
  </DomainObject.PlaniraniZavrsetakDatum>
  <DomainObject.PlaniraniPocetakDatum>
    <izvorni_sadrzaj>7. srpnja 2017.</izvorni_sadrzaj>
    <derivirana_varijabla naziv="DomainObject.PlaniraniPocetakDatum_1">7.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2017.</izvorni_sadrzaj>
    <derivirana_varijabla naziv="DomainObject.Zapisnik.DatumKreiranja_1">7.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St-92/2003-68</izvorni_sadrzaj>
    <derivirana_varijabla naziv="DomainObject.Zapisnik.Oznaka_1">St-92/2003-68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St-92/2003-68</izvorni_sadrzaj>
    <derivirana_varijabla naziv="DomainObject.PoslovniBrojDokumenta_1">St-92/2003-68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1178</properties:Words>
  <properties:Characters>6209</properties:Characters>
  <properties:Lines>143</properties:Lines>
  <properties:Paragraphs>60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2017-07-06T05:57:00Z</dcterms:created>
  <dc:creator>Velimir Vuković</dc:creator>
  <cp:lastModifiedBy>Marija Elez</cp:lastModifiedBy>
  <cp:lastPrinted>2017-07-07T10:12:00Z</cp:lastPrinted>
  <dcterms:modified xmlns:xsi="http://www.w3.org/2001/XMLSchema-instance" xsi:type="dcterms:W3CDTF">2017-07-07T10:14:00Z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St-92/2003-68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