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26a0" w14:paraId="8db26a0" w:rsidRDefault="002520D6" w:rsidP="008C4D50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</w:t>
      </w:r>
      <w:r w:rsidR="008C4D50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E230EE">
        <w:t>2</w:t>
      </w:r>
      <w:r w:rsidR="008C4D50">
        <w:t>729</w:t>
      </w:r>
      <w:r w:rsidR="00E230EE">
        <w:t>/16-17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C4D50">
        <w:rPr>
          <w:lang w:val="pt-BR"/>
        </w:rPr>
        <w:t>HUSTEL d.o.o., OIB: 43900787452, Zagreb, Dobriše Cesarića 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C4D50">
        <w:rPr>
          <w:lang w:val="pt-BR"/>
        </w:rPr>
        <w:t>7. rujna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C4D50">
        <w:rPr>
          <w:lang w:val="pt-BR"/>
        </w:rPr>
        <w:t>HUSTEL d.o.o., OIB: 43900787452, Zagreb, Dobriše Cesarića 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79A5">
        <w:t>2</w:t>
      </w:r>
      <w:r w:rsidR="008C4D50">
        <w:t>729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8C4D50">
        <w:rPr>
          <w:lang w:val="pt-BR"/>
        </w:rPr>
        <w:t>HUSTEL d.o.o., OIB: 43900787452, Zagreb, Dobriše Cesarića 5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8C4D50" w:rsidP="008C4D50" w:rsidR="008C4D5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804 </w:t>
      </w:r>
      <w:r w:rsidRPr="00070D63">
        <w:t xml:space="preserve">dana, u ukupnom iznosu od </w:t>
      </w:r>
      <w:r>
        <w:t xml:space="preserve">544.172,08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230EE">
        <w:t>2. svibnja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8C4D50" w:rsidR="008C4D50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E230EE">
        <w:t>7</w:t>
      </w:r>
      <w:r w:rsidR="005A79A5">
        <w:t xml:space="preserve">. </w:t>
      </w:r>
      <w:r w:rsidR="00E230EE">
        <w:t>rujna</w:t>
      </w:r>
      <w:r w:rsidR="005A79A5">
        <w:t xml:space="preserve"> 2017</w:t>
      </w:r>
      <w:r w:rsidR="00FF62A0" w:rsidRPr="00184012">
        <w:t>. zastupni</w:t>
      </w:r>
      <w:r w:rsidR="00E230EE">
        <w:t>k</w:t>
      </w:r>
      <w:r w:rsidR="00FF62A0" w:rsidRPr="00184012">
        <w:t xml:space="preserve"> po zakonu dužnika </w:t>
      </w:r>
      <w:r w:rsidR="008C4D50">
        <w:t>Ivan Vukelić</w:t>
      </w:r>
      <w:r w:rsidR="00FF62A0" w:rsidRPr="00184012">
        <w:t xml:space="preserve"> izjavi</w:t>
      </w:r>
      <w:r w:rsidR="00E230EE">
        <w:t>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8C4D50">
        <w:rPr>
          <w:lang w:val="pt-BR"/>
        </w:rPr>
        <w:t>HUSTEL d.o.o., OIB: 43900787452, Zagreb, Dobriše Cesarića 5</w:t>
      </w:r>
      <w:r w:rsidR="005A79A5">
        <w:rPr>
          <w:lang w:val="pt-BR"/>
        </w:rPr>
        <w:t xml:space="preserve">, </w:t>
      </w:r>
      <w:r w:rsidR="00FF62A0" w:rsidRPr="00184012">
        <w:t xml:space="preserve">otvori </w:t>
      </w:r>
      <w:r w:rsidR="00FF62A0" w:rsidRPr="00184012">
        <w:lastRenderedPageBreak/>
        <w:t>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E230EE">
        <w:t>k</w:t>
      </w:r>
      <w:r w:rsidR="004A03AB" w:rsidRPr="00F84522">
        <w:t xml:space="preserve"> po zakonu dužnika izjavi</w:t>
      </w:r>
      <w:r w:rsidR="00E230EE">
        <w:t>o</w:t>
      </w:r>
      <w:r w:rsidR="004A03AB" w:rsidRPr="00F84522">
        <w:t xml:space="preserve"> </w:t>
      </w:r>
      <w:r w:rsidR="008C4D50">
        <w:t>da dužnik nema nekretnina, niti novčanih tražbina, nema zaposlenih te da je dužnik prestao sa obavljanjem djelatnosti 2014., a od pokretnina da posjeduje telefax uređaj Panasonic, godina proizvodnje 2005., računalo starosti petnaestak godina te dva telefonska aparata starosti desetak godina i sitni montažni materijal u vrijednosti cca 200,00 kn.</w:t>
      </w:r>
    </w:p>
    <w:p w:rsidRDefault="00E230EE" w:rsidP="00E230EE" w:rsidR="00E230EE" w:rsidRPr="008D1D0C">
      <w:pPr>
        <w:ind w:firstLine="708"/>
        <w:jc w:val="both"/>
      </w:pPr>
      <w:r w:rsidRPr="008D1D0C">
        <w:t>Prema odredbi čl. 11. st. 3. SZ-a sud po službenoj dužnosti utvrđuje sve činjenice koje su važne za predstečajni i stečajni postupak te radi toga može izvoditi sve potrebne dokaze.</w:t>
      </w:r>
    </w:p>
    <w:p w:rsidRDefault="00E230EE" w:rsidP="00E230EE" w:rsidR="00E230EE" w:rsidRPr="008D1D0C">
      <w:pPr>
        <w:jc w:val="both"/>
      </w:pPr>
      <w:r w:rsidRPr="008D1D0C">
        <w:tab/>
        <w:t xml:space="preserve">Slijedom navedenog, sud je uvidom u Zajednički informacijski sustav zemljišnih knjiga i katastra utvrdio da dužnik na dan </w:t>
      </w:r>
      <w:r>
        <w:t>19</w:t>
      </w:r>
      <w:r w:rsidRPr="008D1D0C">
        <w:t xml:space="preserve">. lipnja 2017. nije vlasnik nekretnina (list </w:t>
      </w:r>
      <w:r w:rsidR="00C951A3">
        <w:t>1</w:t>
      </w:r>
      <w:r w:rsidR="008C4D50">
        <w:t>8</w:t>
      </w:r>
      <w:r w:rsidRPr="008D1D0C">
        <w:t xml:space="preserve"> spisa). </w:t>
      </w:r>
    </w:p>
    <w:p w:rsidRDefault="005A79A5" w:rsidP="00E230EE" w:rsidR="005A79A5">
      <w:pPr>
        <w:ind w:firstLine="708"/>
        <w:jc w:val="both"/>
      </w:pPr>
      <w:r w:rsidRPr="003A50F5">
        <w:t xml:space="preserve">Uvidom u </w:t>
      </w:r>
      <w:r w:rsidR="00E230EE">
        <w:t>dopis</w:t>
      </w:r>
      <w:r w:rsidRPr="00035543">
        <w:t xml:space="preserve"> Fin</w:t>
      </w:r>
      <w:r>
        <w:t>ancijske agencije</w:t>
      </w:r>
      <w:r w:rsidRPr="00035543">
        <w:t xml:space="preserve"> od </w:t>
      </w:r>
      <w:r w:rsidR="008C4D50">
        <w:t>13. travnja</w:t>
      </w:r>
      <w:r w:rsidRPr="00035543">
        <w:t xml:space="preserve"> 201</w:t>
      </w:r>
      <w:r w:rsidR="00E230EE">
        <w:t>7</w:t>
      </w:r>
      <w:r w:rsidRPr="00035543">
        <w:t xml:space="preserve">. (list </w:t>
      </w:r>
      <w:r w:rsidR="008C4D50">
        <w:t>7</w:t>
      </w:r>
      <w:r w:rsidRPr="00035543">
        <w:t xml:space="preserve"> spisa)</w:t>
      </w:r>
      <w:r>
        <w:t xml:space="preserve">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8C4D50">
        <w:t>10. travnja</w:t>
      </w:r>
      <w:r w:rsidR="00E230EE">
        <w:t xml:space="preserve"> 2017</w:t>
      </w:r>
      <w:r>
        <w:t>.</w:t>
      </w:r>
      <w:r w:rsidR="00485620">
        <w:t xml:space="preserve"> </w:t>
      </w:r>
      <w:r w:rsidR="00E230EE">
        <w:t xml:space="preserve">u Očevidniku redoslijeda osnova za plaćanje </w:t>
      </w:r>
      <w:r w:rsidRPr="00035543">
        <w:t xml:space="preserve">imao neizvršene osnove za plaćanje u neprekinutom razdoblju od </w:t>
      </w:r>
      <w:r w:rsidR="008C4D50">
        <w:t>1391</w:t>
      </w:r>
      <w:r w:rsidRPr="00035543">
        <w:t xml:space="preserve"> dana u ukupnom iznosu od </w:t>
      </w:r>
      <w:r w:rsidR="008C4D50">
        <w:t>602.744,71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8C4D50">
        <w:rPr>
          <w:lang w:val="pt-BR"/>
        </w:rPr>
        <w:t>HUSTEL d.o.o., OIB: 43900787452, Zagreb, Dobriše Cesarića 5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E230EE">
        <w:t>7. rujna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E5459D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E5459D" w:rsidP="00C359B6" w:rsidR="00E5459D">
      <w:pPr>
        <w:pStyle w:val="Bezproreda"/>
        <w:ind w:left="4956"/>
        <w:jc w:val="right"/>
      </w:pPr>
      <w:r>
        <w:t>Za točnost otpravka - ovlašteni službenik</w:t>
      </w:r>
    </w:p>
    <w:p w:rsidRDefault="00E5459D" w:rsidP="00C359B6" w:rsidR="00E5459D">
      <w:pPr>
        <w:pStyle w:val="Bezproreda"/>
        <w:ind w:left="4956"/>
        <w:jc w:val="right"/>
      </w:pPr>
      <w:r>
        <w:t>Karmela Dolenc</w:t>
      </w:r>
    </w:p>
    <w:p w:rsidRDefault="00E5459D" w:rsidP="00065B42" w:rsidR="00E5459D"/>
    <w:sectPr w:rsidSect="000E57F1" w:rsidR="00E5459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E5459D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A79A5">
      <w:rPr>
        <w:sz w:val="24"/>
        <w:szCs w:val="24"/>
      </w:rPr>
      <w:t>2</w:t>
    </w:r>
    <w:r w:rsidR="008C4D50">
      <w:rPr>
        <w:sz w:val="24"/>
        <w:szCs w:val="24"/>
      </w:rPr>
      <w:t>729/16-17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C4D50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D094E"/>
    <w:rsid w:val="00BE0BAA"/>
    <w:rsid w:val="00BE5577"/>
    <w:rsid w:val="00BF01D0"/>
    <w:rsid w:val="00BF0DDB"/>
    <w:rsid w:val="00C23ADD"/>
    <w:rsid w:val="00C40A44"/>
    <w:rsid w:val="00C905A8"/>
    <w:rsid w:val="00C951A3"/>
    <w:rsid w:val="00CF535B"/>
    <w:rsid w:val="00D340BD"/>
    <w:rsid w:val="00D3501A"/>
    <w:rsid w:val="00D677F7"/>
    <w:rsid w:val="00D803A5"/>
    <w:rsid w:val="00DC6690"/>
    <w:rsid w:val="00DE0F86"/>
    <w:rsid w:val="00E230EE"/>
    <w:rsid w:val="00E24B5E"/>
    <w:rsid w:val="00E44FBD"/>
    <w:rsid w:val="00E5459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E5459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St-2729/2016</izvorni_sadrzaj>
    <derivirana_varijabla naziv="DomainObject.Predmet.OznakaBroj_1">St-2729/2016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HUSTEL - d.o.o. zastupanog po punomoćniku Ivan Vukelić</izvorni_sadrzaj>
    <derivirana_varijabla naziv="DomainObject.Predmet.ProtustrankaFormated_1">  HUSTEL - d.o.o. zastupanog po punomoćniku Ivan Vukelić</derivirana_varijabla>
  </DomainObject.Predmet.ProtustrankaFormated>
  <DomainObject.Predmet.ProtustrankaFormatedOIB>
    <izvorni_sadrzaj>  HUSTEL - d.o.o., OIB 43900787452 zastupanog po punomoćniku Ivan Vukelić</izvorni_sadrzaj>
    <derivirana_varijabla naziv="DomainObject.Predmet.ProtustrankaFormatedOIB_1">  HUSTEL - d.o.o., OIB 43900787452 zastupanog po punomoćniku Ivan Vukelić</derivirana_varijabla>
  </DomainObject.Predmet.ProtustrankaFormatedOIB>
  <DomainObject.Predmet.ProtustrankaFormatedWithAdress>
    <izvorni_sadrzaj> HUSTEL - d.o.o., Dobriše Cesarića 5, 10000 Zagreb zastupanog po punomoćniku Ivan Vukelić</izvorni_sadrzaj>
    <derivirana_varijabla naziv="DomainObject.Predmet.ProtustrankaFormatedWithAdress_1"> HUSTEL - d.o.o., Dobriše Cesarića 5, 10000 Zagreb zastupanog po punomoćniku Ivan Vukelić</derivirana_varijabla>
  </DomainObject.Predmet.ProtustrankaFormatedWithAdress>
  <DomainObject.Predmet.ProtustrankaFormatedWithAdressOIB>
    <izvorni_sadrzaj> HUSTEL - d.o.o., OIB 43900787452, Dobriše Cesarića 5, 10000 Zagreb zastupanog po punomoćniku Ivan Vukelić</izvorni_sadrzaj>
    <derivirana_varijabla naziv="DomainObject.Predmet.ProtustrankaFormatedWithAdressOIB_1"> HUSTEL - d.o.o., OIB 43900787452, Dobriše Cesarića 5, 10000 Zagreb zastupanog po punomoćniku Ivan Vukelić</derivirana_varijabla>
  </DomainObject.Predmet.ProtustrankaFormatedWithAdressOIB>
  <DomainObject.Predmet.ProtustrankaWithAdress>
    <izvorni_sadrzaj>HUSTEL - d.o.o. Dobriše Cesarića 5, 10000 Zagreb</izvorni_sadrzaj>
    <derivirana_varijabla naziv="DomainObject.Predmet.ProtustrankaWithAdress_1">HUSTEL - d.o.o. Dobriše Cesarića 5, 10000 Zagreb</derivirana_varijabla>
  </DomainObject.Predmet.ProtustrankaWithAdress>
  <DomainObject.Predmet.ProtustrankaWithAdressOIB>
    <izvorni_sadrzaj>HUSTEL - d.o.o., OIB 43900787452, Dobriše Cesarića 5, 10000 Zagreb</izvorni_sadrzaj>
    <derivirana_varijabla naziv="DomainObject.Predmet.ProtustrankaWithAdressOIB_1">HUSTEL - d.o.o., OIB 43900787452, Dobriše Cesarića 5, 10000 Zagreb</derivirana_varijabla>
  </DomainObject.Predmet.ProtustrankaWithAdressOIB>
  <DomainObject.Predmet.ProtustrankaNazivFormated>
    <izvorni_sadrzaj>HUSTEL - d.o.o.</izvorni_sadrzaj>
    <derivirana_varijabla naziv="DomainObject.Predmet.ProtustrankaNazivFormated_1">HUSTEL - d.o.o.</derivirana_varijabla>
  </DomainObject.Predmet.ProtustrankaNazivFormated>
  <DomainObject.Predmet.ProtustrankaNazivFormatedOIB>
    <izvorni_sadrzaj>HUSTEL - d.o.o., OIB 43900787452</izvorni_sadrzaj>
    <derivirana_varijabla naziv="DomainObject.Predmet.ProtustrankaNazivFormatedOIB_1">HUSTEL - d.o.o., OIB 43900787452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Vukelić</izvorni_sadrzaj>
    <derivirana_varijabla naziv="DomainObject.Predmet.StrankaFormated_1">  FINA Regionalni centar Zagreb; Ivan Vukelić</derivirana_varijabla>
  </DomainObject.Predmet.StrankaFormated>
  <DomainObject.Predmet.StrankaFormatedOIB>
    <izvorni_sadrzaj>  FINA Regionalni centar Zagreb, OIB 85821130368; Ivan Vukelić, OIB 27959288070</izvorni_sadrzaj>
    <derivirana_varijabla naziv="DomainObject.Predmet.StrankaFormatedOIB_1">  FINA Regionalni centar Zagreb, OIB 85821130368; Ivan Vukelić, OIB 27959288070</derivirana_varijabla>
  </DomainObject.Predmet.StrankaFormatedOIB>
  <DomainObject.Predmet.StrankaFormatedWithAdress>
    <izvorni_sadrzaj> FINA Regionalni centar Zagreb, Trg svibanjskih žrtava 1995. br. 1, 10000 Zagreb; Ivan Vukelić, Zamorski Breg 54, 10000 Zagreb</izvorni_sadrzaj>
    <derivirana_varijabla naziv="DomainObject.Predmet.StrankaFormatedWithAdress_1"> FINA Regionalni centar Zagreb, Trg svibanjskih žrtava 1995. br. 1, 10000 Zagreb; Ivan Vukelić, Zamorski Breg 54, 10000 Zagreb</derivirana_varijabla>
  </DomainObject.Predmet.StrankaFormatedWithAdress>
  <DomainObject.Predmet.StrankaFormatedWithAdressOIB>
    <izvorni_sadrzaj> FINA Regionalni centar Zagreb, OIB 85821130368, Trg svibanjskih žrtava 1995. br. 1, 10000 Zagreb; Ivan Vukelić, OIB 27959288070, Zamorski Breg 54, 10000 Zagreb</izvorni_sadrzaj>
    <derivirana_varijabla naziv="DomainObject.Predmet.StrankaFormatedWithAdressOIB_1"> FINA Regionalni centar Zagreb, OIB 85821130368, Trg svibanjskih žrtava 1995. br. 1, 10000 Zagreb; Ivan Vukelić, OIB 27959288070, Zamorski Breg 54, 10000 Zagreb</derivirana_varijabla>
  </DomainObject.Predmet.StrankaFormatedWithAdressOIB>
  <DomainObject.Predmet.StrankaWithAdress>
    <izvorni_sadrzaj>FINA Regionalni centar Zagreb Trg svibanjskih žrtava 1995. br. 1,10000 Zagreb,Ivan Vukelić Zamorski Breg 54,10000 Zagreb</izvorni_sadrzaj>
    <derivirana_varijabla naziv="DomainObject.Predmet.StrankaWithAdress_1">FINA Regionalni centar Zagreb Trg svibanjskih žrtava 1995. br. 1,10000 Zagreb,Ivan Vukelić Zamorski Breg 54,10000 Zagreb</derivirana_varijabla>
  </DomainObject.Predmet.StrankaWithAdress>
  <DomainObject.Predmet.StrankaWithAdressOIB>
    <izvorni_sadrzaj>FINA Regionalni centar Zagreb, OIB 85821130368, Trg svibanjskih žrtava 1995. br. 1,10000 Zagreb,Ivan Vukelić, OIB 27959288070, Zamorski Breg 54,10000 Zagreb</izvorni_sadrzaj>
    <derivirana_varijabla naziv="DomainObject.Predmet.StrankaWithAdressOIB_1">FINA Regionalni centar Zagreb, OIB 85821130368, Trg svibanjskih žrtava 1995. br. 1,10000 Zagreb,Ivan Vukelić, OIB 27959288070, Zamorski Breg 54,10000 Zagreb</derivirana_varijabla>
  </DomainObject.Predmet.StrankaWithAdressOIB>
  <DomainObject.Predmet.StrankaNazivFormated>
    <izvorni_sadrzaj>FINA Regionalni centar Zagreb,Ivan Vukelić</izvorni_sadrzaj>
    <derivirana_varijabla naziv="DomainObject.Predmet.StrankaNazivFormated_1">FINA Regionalni centar Zagreb,Ivan Vukelić</derivirana_varijabla>
  </DomainObject.Predmet.StrankaNazivFormated>
  <DomainObject.Predmet.StrankaNazivFormatedOIB>
    <izvorni_sadrzaj>FINA Regionalni centar Zagreb, OIB 85821130368,Ivan Vukelić, OIB 27959288070</izvorni_sadrzaj>
    <derivirana_varijabla naziv="DomainObject.Predmet.StrankaNazivFormatedOIB_1">FINA Regionalni centar Zagreb, OIB 85821130368,Ivan Vukelić, OIB 27959288070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 Vukelić</item>
    </izvorni_sadrzaj>
    <derivirana_varijabla naziv="DomainObject.Predmet.StrankaListFormated_1">
      <item>FINA Regionalni centar Zagreb</item>
      <item>Ivan Vukelić</item>
    </derivirana_varijabla>
  </DomainObject.Predmet.StrankaListFormated>
  <DomainObject.Predmet.StrankaListFormatedOIB>
    <izvorni_sadrzaj>
      <item>FINA Regionalni centar Zagreb, OIB 85821130368</item>
      <item>Ivan Vukelić, OIB 27959288070</item>
    </izvorni_sadrzaj>
    <derivirana_varijabla naziv="DomainObject.Predmet.StrankaListFormatedOIB_1">
      <item>FINA Regionalni centar Zagreb, OIB 85821130368</item>
      <item>Ivan Vukelić, OIB 27959288070</item>
    </derivirana_varijabla>
  </DomainObject.Predmet.StrankaListFormatedOIB>
  <DomainObject.Predmet.StrankaListFormatedWithAdress>
    <izvorni_sadrzaj>
      <item>FINA Regionalni centar Zagreb, Trg svibanjskih žrtava 1995. br. 1, 10000 Zagreb</item>
      <item>Ivan Vukelić, Zamorski Breg 54, 10000 Zagreb</item>
    </izvorni_sadrzaj>
    <derivirana_varijabla naziv="DomainObject.Predmet.StrankaListFormatedWithAdress_1">
      <item>FINA Regionalni centar Zagreb, Trg svibanjskih žrtava 1995. br. 1, 10000 Zagreb</item>
      <item>Ivan Vukelić, Zamorski Breg 54,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Vukelić, OIB 27959288070, Zamorski Breg 54, 10000 Zagreb</item>
    </izvorni_sadrzaj>
    <derivirana_varijabla naziv="DomainObject.Predmet.StrankaListFormatedWithAdressOIB_1">
      <item>FINA Regionalni centar Zagreb, OIB 85821130368, Trg svibanjskih žrtava 1995. br. 1, 10000 Zagreb</item>
      <item>Ivan Vukelić, OIB 27959288070, Zamorski Breg 54, 10000 Zagreb</item>
    </derivirana_varijabla>
  </DomainObject.Predmet.StrankaListFormatedWithAdressOIB>
  <DomainObject.Predmet.StrankaListNazivFormated>
    <izvorni_sadrzaj>
      <item>FINA Regionalni centar Zagreb</item>
      <item>Ivan Vukelić</item>
    </izvorni_sadrzaj>
    <derivirana_varijabla naziv="DomainObject.Predmet.StrankaListNazivFormated_1">
      <item>FINA Regionalni centar Zagreb</item>
      <item>Ivan Vukelić</item>
    </derivirana_varijabla>
  </DomainObject.Predmet.StrankaListNazivFormated>
  <DomainObject.Predmet.StrankaListNazivFormatedOIB>
    <izvorni_sadrzaj>
      <item>FINA Regionalni centar Zagreb, OIB 85821130368</item>
      <item>Ivan Vukelić, OIB 27959288070</item>
    </izvorni_sadrzaj>
    <derivirana_varijabla naziv="DomainObject.Predmet.StrankaListNazivFormatedOIB_1">
      <item>FINA Regionalni centar Zagreb, OIB 85821130368</item>
      <item>Ivan Vukelić, OIB 27959288070</item>
    </derivirana_varijabla>
  </DomainObject.Predmet.StrankaListNazivFormatedOIB>
  <DomainObject.Predmet.ProtuStrankaListFormated>
    <izvorni_sadrzaj>
      <item>HUSTEL - d.o.o. zastupanog po punomoćniku Ivan Vukelić</item>
    </izvorni_sadrzaj>
    <derivirana_varijabla naziv="DomainObject.Predmet.ProtuStrankaListFormated_1">
      <item>HUSTEL - d.o.o. zastupanog po punomoćniku Ivan Vukelić</item>
    </derivirana_varijabla>
  </DomainObject.Predmet.ProtuStrankaListFormated>
  <DomainObject.Predmet.ProtuStrankaListFormatedOIB>
    <izvorni_sadrzaj>
      <item>HUSTEL - d.o.o., OIB 43900787452 zastupanog po punomoćniku Ivan Vukelić</item>
    </izvorni_sadrzaj>
    <derivirana_varijabla naziv="DomainObject.Predmet.ProtuStrankaListFormatedOIB_1">
      <item>HUSTEL - d.o.o., OIB 43900787452 zastupanog po punomoćniku Ivan Vukelić</item>
    </derivirana_varijabla>
  </DomainObject.Predmet.ProtuStrankaListFormatedOIB>
  <DomainObject.Predmet.ProtuStrankaListFormatedWithAdress>
    <izvorni_sadrzaj>
      <item>HUSTEL - d.o.o., Dobriše Cesarića 5, 10000 Zagreb zastupanog po punomoćniku Ivan Vukelić</item>
    </izvorni_sadrzaj>
    <derivirana_varijabla naziv="DomainObject.Predmet.ProtuStrankaListFormatedWithAdress_1">
      <item>HUSTEL - d.o.o., Dobriše Cesarića 5, 10000 Zagreb zastupanog po punomoćniku Ivan Vukelić</item>
    </derivirana_varijabla>
  </DomainObject.Predmet.ProtuStrankaListFormatedWithAdress>
  <DomainObject.Predmet.ProtuStrankaListFormatedWithAdressOIB>
    <izvorni_sadrzaj>
      <item>HUSTEL - d.o.o., OIB 43900787452, Dobriše Cesarića 5, 10000 Zagreb zastupanog po punomoćniku Ivan Vukelić</item>
    </izvorni_sadrzaj>
    <derivirana_varijabla naziv="DomainObject.Predmet.ProtuStrankaListFormatedWithAdressOIB_1">
      <item>HUSTEL - d.o.o., OIB 43900787452, Dobriše Cesarića 5, 10000 Zagreb zastupanog po punomoćniku Ivan Vukelić</item>
    </derivirana_varijabla>
  </DomainObject.Predmet.ProtuStrankaListFormatedWithAdressOIB>
  <DomainObject.Predmet.ProtuStrankaListNazivFormated>
    <izvorni_sadrzaj>
      <item>HUSTEL - d.o.o.</item>
    </izvorni_sadrzaj>
    <derivirana_varijabla naziv="DomainObject.Predmet.ProtuStrankaListNazivFormated_1">
      <item>HUSTEL - d.o.o.</item>
    </derivirana_varijabla>
  </DomainObject.Predmet.ProtuStrankaListNazivFormated>
  <DomainObject.Predmet.ProtuStrankaListNazivFormatedOIB>
    <izvorni_sadrzaj>
      <item>HUSTEL - d.o.o., OIB 43900787452</item>
    </izvorni_sadrzaj>
    <derivirana_varijabla naziv="DomainObject.Predmet.ProtuStrankaListNazivFormatedOIB_1">
      <item>HUSTEL - d.o.o., OIB 43900787452</item>
    </derivirana_varijabla>
  </DomainObject.Predmet.ProtuStrankaListNazivFormatedOIB>
  <DomainObject.Predmet.OstaliListFormated>
    <izvorni_sadrzaj>
      <item>Ivan Vukelić punomoćnik sudionika u postupku HUSTEL - d.o.o.</item>
      <item>ERSTE&amp;STEIERMÄRKISCHE BANKA dioničko društvo</item>
    </izvorni_sadrzaj>
    <derivirana_varijabla naziv="DomainObject.Predmet.OstaliListFormated_1">
      <item>Ivan Vukelić punomoćnik sudionika u postupku HUSTEL - d.o.o.</item>
      <item>ERSTE&amp;STEIERMÄRKISCHE BANKA dioničko društvo</item>
    </derivirana_varijabla>
  </DomainObject.Predmet.OstaliListFormated>
  <DomainObject.Predmet.OstaliListFormatedOIB>
    <izvorni_sadrzaj>
      <item>Ivan Vukelić, OIB 27959288070 punomoćnik sudionika u postupku HUSTEL - d.o.o.</item>
      <item>ERSTE&amp;STEIERMÄRKISCHE BANKA dioničko društvo, OIB 23057039320</item>
    </izvorni_sadrzaj>
    <derivirana_varijabla naziv="DomainObject.Predmet.OstaliListFormatedOIB_1">
      <item>Ivan Vukelić, OIB 27959288070 punomoćnik sudionika u postupku HUSTEL - d.o.o.</item>
      <item>ERSTE&amp;STEIERMÄRKISCHE BANKA dioničko društvo, OIB 23057039320</item>
    </derivirana_varijabla>
  </DomainObject.Predmet.OstaliListFormatedOIB>
  <DomainObject.Predmet.OstaliListFormatedWithAdress>
    <izvorni_sadrzaj>
      <item>Ivan Vukelić, Zamorski Breg 54, 10000 Zagreb punomoćnik sudionika u postupku HUSTEL - d.o.o.</item>
      <item>ERSTE&amp;STEIERMÄRKISCHE BANKA dioničko društvo, Jadranski Trg 3/a, 51000 Rijeka</item>
    </izvorni_sadrzaj>
    <derivirana_varijabla naziv="DomainObject.Predmet.OstaliListFormatedWithAdress_1">
      <item>Ivan Vukelić, Zamorski Breg 54, 10000 Zagreb punomoćnik sudionika u postupku HUSTEL -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Vukelić, OIB 27959288070, Zamorski Breg 54, 10000 Zagreb punomoćnik sudionika u postupku HUSTEL - d.o.o.</item>
      <item>ERSTE&amp;STEIERMÄRKISCHE BANKA dioničko društvo, OIB 23057039320, Jadranski Trg 3/a, 51000 Rijeka</item>
    </izvorni_sadrzaj>
    <derivirana_varijabla naziv="DomainObject.Predmet.OstaliListFormatedWithAdressOIB_1">
      <item>Ivan Vukelić, OIB 27959288070, Zamorski Breg 54, 10000 Zagreb punomoćnik sudionika u postupku HUSTEL -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Vukelić</item>
      <item>ERSTE&amp;STEIERMÄRKISCHE BANKA dioničko društvo</item>
    </izvorni_sadrzaj>
    <derivirana_varijabla naziv="DomainObject.Predmet.OstaliListNazivFormated_1">
      <item>Ivan Vukelić</item>
      <item>ERSTE&amp;STEIERMÄRKISCHE BANKA dioničko društvo</item>
    </derivirana_varijabla>
  </DomainObject.Predmet.OstaliListNazivFormated>
  <DomainObject.Predmet.OstaliListNazivFormatedOIB>
    <izvorni_sadrzaj>
      <item>Ivan Vukelić, OIB 27959288070</item>
      <item>ERSTE&amp;STEIERMÄRKISCHE BANKA dioničko društvo, OIB 23057039320</item>
    </izvorni_sadrzaj>
    <derivirana_varijabla naziv="DomainObject.Predmet.OstaliListNazivFormatedOIB_1">
      <item>Ivan Vukelić, OIB 27959288070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HUSTEL - d.o.o.</izvorni_sadrzaj>
    <derivirana_varijabla naziv="DomainObject.Predmet.ProtustrankaIDrugi_1">HUSTEL -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HUSTEL - d.o.o., OIB 43900787452, Dobriše Cesarića 5, 10000 Zagreb</izvorni_sadrzaj>
    <derivirana_varijabla naziv="DomainObject.Predmet.ProtustrankaIDrugiAdressOIB_1">HUSTEL - d.o.o., OIB 43900787452, Dobriše Cesarića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HUSTEL - d.o.o.</item>
      <item>Ivan Vukelić</item>
      <item>ERSTE&amp;STEIERMÄRKISCHE BANKA dioničko društvo</item>
      <item>Ivan Vukelić</item>
    </izvorni_sadrzaj>
    <derivirana_varijabla naziv="DomainObject.Predmet.SudioniciListNaziv_1">
      <item>FINA Regionalni centar Zagreb</item>
      <item>HUSTEL - d.o.o.</item>
      <item>Ivan Vukelić</item>
      <item>ERSTE&amp;STEIERMÄRKISCHE BANKA dioničko društvo</item>
      <item>Ivan Vukelić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HUSTEL - d.o.o., OIB 43900787452, Dobriše Cesarića 5,10000 Zagreb</item>
      <item>Ivan Vukelić, OIB 27959288070, Zamorski Breg 54,10000 Zagreb</item>
      <item>ERSTE&amp;STEIERMÄRKISCHE BANKA dioničko društvo, OIB 23057039320, Jadranski Trg 3/a,51000 Rijeka</item>
      <item>Ivan Vukelić, OIB 27959288070, Zamorski Breg 54,10000 Zagreb</item>
    </izvorni_sadrzaj>
    <derivirana_varijabla naziv="DomainObject.Predmet.SudioniciListAdressOIB_1">
      <item>FINA Regionalni centar Zagreb, OIB 85821130368, Trg svibanjskih žrtava 1995. br. 1,10000 Zagreb</item>
      <item>HUSTEL - d.o.o., OIB 43900787452, Dobriše Cesarića 5,10000 Zagreb</item>
      <item>Ivan Vukelić, OIB 27959288070, Zamorski Breg 54,10000 Zagreb</item>
      <item>ERSTE&amp;STEIERMÄRKISCHE BANKA dioničko društvo, OIB 23057039320, Jadranski Trg 3/a,51000 Rijeka</item>
      <item>Ivan Vukelić, OIB 27959288070, Zamorski Breg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43900787452</item>
      <item>, OIB 27959288070</item>
      <item>, OIB 23057039320</item>
      <item>, OIB 27959288070</item>
    </izvorni_sadrzaj>
    <derivirana_varijabla naziv="DomainObject.Predmet.SudioniciListNazivOIB_1">
      <item>, OIB 85821130368</item>
      <item>, OIB 43900787452</item>
      <item>, OIB 27959288070</item>
      <item>, OIB 23057039320</item>
      <item>, OIB 27959288070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91AEA-5AEA-4AD1-8C62-9FC75BA37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4719</properties:Characters>
  <properties:Lines>91</properties:Lines>
  <properties:Paragraphs>25</properties:Paragraphs>
  <properties:TotalTime>334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2017-09-07T10:13:00Z</cp:lastPrinted>
  <dcterms:modified xmlns:xsi="http://www.w3.org/2001/XMLSchema-instance" xsi:type="dcterms:W3CDTF">2017-09-07T10:13:00Z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