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f77" w14:paraId="375bf77" w:rsidRDefault="00AE649C" w:rsidP="00FA5B5E" w:rsidR="00AE649C" w:rsidRPr="00B76F3C">
      <w:pPr>
        <w:pStyle w:val="Naslov3"/>
        <w15:collapsed w:val="false"/>
      </w:pPr>
    </w:p>
    <w:p w:rsidRDefault="00386FCF" w:rsidP="00386FCF" w:rsidR="00386FCF" w:rsidRPr="00386FCF">
      <w:pPr>
        <w:spacing w:after="0"/>
        <w:ind w:left="5664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 xml:space="preserve">        Poslovni broj 3 St-253/2015-5</w:t>
      </w: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firstLine="708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REPUBLIKA HRVATSKA</w:t>
      </w:r>
    </w:p>
    <w:p w:rsidRDefault="00386FCF" w:rsidP="00386FCF" w:rsidR="00386FCF" w:rsidRPr="00386FCF">
      <w:pPr>
        <w:spacing w:after="0"/>
        <w:ind w:firstLine="708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TRGOVAČKI SUD U ZADRU</w:t>
      </w:r>
    </w:p>
    <w:p w:rsidRDefault="00386FCF" w:rsidP="00386FCF" w:rsidR="00386FCF" w:rsidRPr="00386FCF">
      <w:pPr>
        <w:spacing w:after="0"/>
        <w:ind w:firstLine="708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Zadar, Dr. Franje Tuđmana 35</w:t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</w:p>
    <w:p w:rsidRDefault="00386FCF" w:rsidP="00386FCF" w:rsidR="00386FCF" w:rsidRPr="00386F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center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U  I M E  R E P U B L I K E  H R V A T S K E</w:t>
      </w:r>
    </w:p>
    <w:p w:rsidRDefault="00386FCF" w:rsidP="00386FCF" w:rsidR="00386FCF" w:rsidRPr="00386F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center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R J E Š E NJ E</w:t>
      </w:r>
    </w:p>
    <w:p w:rsidRDefault="00386FCF" w:rsidP="00386FCF" w:rsidR="00386FCF" w:rsidRPr="00386F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CENTAR OBNOVLJIVE ENERGIJE d.o.o. Zadar, Jadranska cesta 60, Zadar, OIB:02922252158, zastupanim po članovima uprave Aleksnaderu Jaceku Olesu i Krzystofu Jan Ignaczaku, odlučujući o zahtjevu podnositelja od </w:t>
      </w:r>
      <w:r w:rsidRPr="00386FCF">
        <w:rPr>
          <w:rFonts w:cs="Times New Roman" w:eastAsia="Times New Roman"/>
          <w:szCs w:val="20"/>
          <w:lang w:eastAsia="hr-HR"/>
        </w:rPr>
        <w:t xml:space="preserve">30. listopada </w:t>
      </w:r>
      <w:r w:rsidRPr="00386FCF">
        <w:rPr>
          <w:rFonts w:cs="Times New Roman" w:eastAsia="Times New Roman"/>
          <w:lang w:eastAsia="hr-HR"/>
        </w:rPr>
        <w:t xml:space="preserve">2015., 8. prosinca 2015.    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center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r i j e š i o   j e</w:t>
      </w:r>
    </w:p>
    <w:p w:rsidRDefault="00386FCF" w:rsidP="00386FCF" w:rsidR="00386FCF" w:rsidRPr="00386FCF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6FCF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center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Obrazloženje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04-06-15-3185 nad dužnikom CENTAR OBNOVLJIVE ENERGIJE d.o.o. Zadar.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1080 dana u ukupnom iznosu od 216.534,84  kuna te da nema zaposlenih.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386FCF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St-119/15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U Zadru 8. prosinca 2015.</w:t>
      </w:r>
    </w:p>
    <w:p w:rsidRDefault="00386FCF" w:rsidP="00386FCF" w:rsidR="00386FCF" w:rsidRPr="00386FC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 xml:space="preserve">Viša sudska savjetnica: </w:t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  <w:t>Sutkinja:</w:t>
      </w: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>Tina Grgas, v.r.</w:t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</w:r>
      <w:r w:rsidRPr="00386FCF">
        <w:rPr>
          <w:rFonts w:cs="Times New Roman" w:eastAsia="Times New Roman"/>
          <w:lang w:eastAsia="hr-HR"/>
        </w:rPr>
        <w:tab/>
        <w:t>Ana Markač, v.r.</w:t>
      </w: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>Nena Mužanović</w:t>
      </w: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386FCF" w:rsidP="00386FCF" w:rsidR="00386FCF" w:rsidRPr="00386FCF">
      <w:pPr>
        <w:spacing w:after="0"/>
        <w:jc w:val="both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386FCF" w:rsidP="00386FCF" w:rsidR="00386FCF" w:rsidRPr="00386FCF">
      <w:pPr>
        <w:spacing w:after="0"/>
        <w:rPr>
          <w:rFonts w:cs="Times New Roman" w:eastAsia="Times New Roman"/>
          <w:lang w:eastAsia="hr-HR"/>
        </w:rPr>
      </w:pPr>
    </w:p>
    <w:p w:rsidRDefault="00386FCF" w:rsidP="00386FCF" w:rsidR="00386FCF" w:rsidRPr="00386FCF">
      <w:pPr>
        <w:spacing w:after="0"/>
        <w:ind w:firstLine="36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 xml:space="preserve">      Dostaviti: </w:t>
      </w:r>
    </w:p>
    <w:p w:rsidRDefault="00386FCF" w:rsidP="00386FCF" w:rsidR="00386FCF" w:rsidRPr="00386FC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podnositeljici zahtjeva elektroničkim putem</w:t>
      </w:r>
    </w:p>
    <w:p w:rsidRDefault="00386FCF" w:rsidP="00386FCF" w:rsidR="00386FCF" w:rsidRPr="00386FC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e-oglasna ploča</w:t>
      </w:r>
    </w:p>
    <w:p w:rsidRDefault="00386FCF" w:rsidP="00386FCF" w:rsidR="00386FCF" w:rsidRPr="00386FC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86FCF">
        <w:rPr>
          <w:rFonts w:cs="Times New Roman" w:eastAsia="Times New Roman"/>
          <w:lang w:eastAsia="hr-HR"/>
        </w:rPr>
        <w:t>u spis</w:t>
      </w:r>
    </w:p>
    <w:p w:rsidRDefault="00386FC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FCF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156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St-253/2015-2</izvorni_sadrzaj>
    <derivirana_varijabla naziv="DomainObject.Oznaka_1">St-253/2015-2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OBNOVLJIVE ENERGIJE d.o.o. za klimatizaciju i solarnu energiju</izvorni_sadrzaj>
    <derivirana_varijabla naziv="DomainObject.Predmet.ProtustrankaFormated_1">  CENTAR OBNOVLJIVE ENERGIJE d.o.o. za klimatizaciju i solarnu energiju</derivirana_varijabla>
  </DomainObject.Predmet.ProtustrankaFormated>
  <DomainObject.Predmet.ProtustrankaFormatedOIB>
    <izvorni_sadrzaj>  CENTAR OBNOVLJIVE ENERGIJE d.o.o. za klimatizaciju i solarnu energiju, OIB 02922252158</izvorni_sadrzaj>
    <derivirana_varijabla naziv="DomainObject.Predmet.ProtustrankaFormatedOIB_1">  CENTAR OBNOVLJIVE ENERGIJE d.o.o. za klimatizaciju i solarnu energiju, OIB 02922252158</derivirana_varijabla>
  </DomainObject.Predmet.ProtustrankaFormatedOIB>
  <DomainObject.Predmet.ProtustrankaFormatedWithAdress>
    <izvorni_sadrzaj> CENTAR OBNOVLJIVE ENERGIJE d.o.o. za klimatizaciju i solarnu energiju, Jadranska cesta 60, 23000 Zadar</izvorni_sadrzaj>
    <derivirana_varijabla naziv="DomainObject.Predmet.ProtustrankaFormatedWithAdress_1"> CENTAR OBNOVLJIVE ENERGIJE d.o.o. za klimatizaciju i solarnu energiju, Jadranska cesta 60, 23000 Zadar</derivirana_varijabla>
  </DomainObject.Predmet.ProtustrankaFormatedWithAdress>
  <DomainObject.Predmet.ProtustrankaFormatedWithAdressOIB>
    <izvorni_sadrzaj> CENTAR OBNOVLJIVE ENERGIJE d.o.o. za klimatizaciju i solarnu energiju, OIB 02922252158, Jadranska cesta 60, 23000 Zadar</izvorni_sadrzaj>
    <derivirana_varijabla naziv="DomainObject.Predmet.ProtustrankaFormatedWithAdressOIB_1"> CENTAR OBNOVLJIVE ENERGIJE d.o.o. za klimatizaciju i solarnu energiju, OIB 02922252158, Jadranska cesta 60, 23000 Zadar</derivirana_varijabla>
  </DomainObject.Predmet.ProtustrankaFormatedWithAdressOIB>
  <DomainObject.Predmet.ProtustrankaWithAdress>
    <izvorni_sadrzaj>CENTAR OBNOVLJIVE ENERGIJE d.o.o. za klimatizaciju i solarnu energiju Jadranska cesta 60, 23000 Zadar</izvorni_sadrzaj>
    <derivirana_varijabla naziv="DomainObject.Predmet.ProtustrankaWithAdress_1">CENTAR OBNOVLJIVE ENERGIJE d.o.o. za klimatizaciju i solarnu energiju Jadranska cesta 60, 23000 Zadar</derivirana_varijabla>
  </DomainObject.Predmet.ProtustrankaWithAdress>
  <DomainObject.Predmet.ProtustrankaWithAdressOIB>
    <izvorni_sadrzaj>CENTAR OBNOVLJIVE ENERGIJE d.o.o. za klimatizaciju i solarnu energiju, OIB 02922252158, Jadranska cesta 60, 23000 Zadar</izvorni_sadrzaj>
    <derivirana_varijabla naziv="DomainObject.Predmet.ProtustrankaWithAdressOIB_1">CENTAR OBNOVLJIVE ENERGIJE d.o.o. za klimatizaciju i solarnu energiju, OIB 02922252158, Jadranska cesta 60, 23000 Zadar</derivirana_varijabla>
  </DomainObject.Predmet.ProtustrankaWithAdressOIB>
  <DomainObject.Predmet.ProtustrankaNazivFormated>
    <izvorni_sadrzaj>CENTAR OBNOVLJIVE ENERGIJE d.o.o. za klimatizaciju i solarnu energiju</izvorni_sadrzaj>
    <derivirana_varijabla naziv="DomainObject.Predmet.ProtustrankaNazivFormated_1">CENTAR OBNOVLJIVE ENERGIJE d.o.o. za klimatizaciju i solarnu energiju</derivirana_varijabla>
  </DomainObject.Predmet.ProtustrankaNazivFormated>
  <DomainObject.Predmet.ProtustrankaNazivFormatedOIB>
    <izvorni_sadrzaj>CENTAR OBNOVLJIVE ENERGIJE d.o.o. za klimatizaciju i solarnu energiju, OIB 02922252158</izvorni_sadrzaj>
    <derivirana_varijabla naziv="DomainObject.Predmet.ProtustrankaNazivFormatedOIB_1">CENTAR OBNOVLJIVE ENERGIJE d.o.o. za klimatizaciju i solarnu energiju, OIB 02922252158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216534.84</izvorni_sadrzaj>
    <derivirana_varijabla naziv="DomainObject.Predmet.TrenutnaVrijednost_1">216534.84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OBNOVLJIVE ENERGIJE d.o.o. za klimatizaciju i solarnu energiju</item>
    </izvorni_sadrzaj>
    <derivirana_varijabla naziv="DomainObject.Predmet.ProtuStrankaListFormated_1">
      <item>CENTAR OBNOVLJIVE ENERGIJE d.o.o. za klimatizaciju i solarnu energiju</item>
    </derivirana_varijabla>
  </DomainObject.Predmet.ProtuStrankaListFormated>
  <DomainObject.Predmet.ProtuStrankaListFormatedOIB>
    <izvorni_sadrzaj>
      <item>CENTAR OBNOVLJIVE ENERGIJE d.o.o. za klimatizaciju i solarnu energiju, OIB 02922252158</item>
    </izvorni_sadrzaj>
    <derivirana_varijabla naziv="DomainObject.Predmet.ProtuStrankaListFormatedOIB_1">
      <item>CENTAR OBNOVLJIVE ENERGIJE d.o.o. za klimatizaciju i solarnu energiju, OIB 02922252158</item>
    </derivirana_varijabla>
  </DomainObject.Predmet.ProtuStrankaListFormatedOIB>
  <DomainObject.Predmet.ProtuStrankaListFormatedWithAdress>
    <izvorni_sadrzaj>
      <item>CENTAR OBNOVLJIVE ENERGIJE d.o.o. za klimatizaciju i solarnu energiju, Jadranska cesta 60, 23000 Zadar</item>
    </izvorni_sadrzaj>
    <derivirana_varijabla naziv="DomainObject.Predmet.ProtuStrankaListFormatedWithAdress_1">
      <item>CENTAR OBNOVLJIVE ENERGIJE d.o.o. za klimatizaciju i solarnu energiju, Jadranska cesta 60, 23000 Zadar</item>
    </derivirana_varijabla>
  </DomainObject.Predmet.ProtuStrankaListFormatedWithAdress>
  <DomainObject.Predmet.ProtuStrankaListFormatedWithAdressOIB>
    <izvorni_sadrzaj>
      <item>CENTAR OBNOVLJIVE ENERGIJE d.o.o. za klimatizaciju i solarnu energiju, OIB 02922252158, Jadranska cesta 60, 23000 Zadar</item>
    </izvorni_sadrzaj>
    <derivirana_varijabla naziv="DomainObject.Predmet.ProtuStrankaListFormatedWithAdressOIB_1">
      <item>CENTAR OBNOVLJIVE ENERGIJE d.o.o. za klimatizaciju i solarnu energiju, OIB 02922252158, Jadranska cesta 60, 23000 Zadar</item>
    </derivirana_varijabla>
  </DomainObject.Predmet.ProtuStrankaListFormatedWithAdressOIB>
  <DomainObject.Predmet.ProtuStrankaListNazivFormated>
    <izvorni_sadrzaj>
      <item>CENTAR OBNOVLJIVE ENERGIJE d.o.o. za klimatizaciju i solarnu energiju</item>
    </izvorni_sadrzaj>
    <derivirana_varijabla naziv="DomainObject.Predmet.ProtuStrankaListNazivFormated_1">
      <item>CENTAR OBNOVLJIVE ENERGIJE d.o.o. za klimatizaciju i solarnu energiju</item>
    </derivirana_varijabla>
  </DomainObject.Predmet.ProtuStrankaListNazivFormated>
  <DomainObject.Predmet.ProtuStrankaListNazivFormatedOIB>
    <izvorni_sadrzaj>
      <item>CENTAR OBNOVLJIVE ENERGIJE d.o.o. za klimatizaciju i solarnu energiju, OIB 02922252158</item>
    </izvorni_sadrzaj>
    <derivirana_varijabla naziv="DomainObject.Predmet.ProtuStrankaListNazivFormatedOIB_1">
      <item>CENTAR OBNOVLJIVE ENERGIJE d.o.o. za klimatizaciju i solarnu energiju, OIB 02922252158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St-253/2015-2</izvorni_sadrzaj>
    <derivirana_varijabla naziv="DomainObject.PoslovniBrojDokumenta_1">St-253/2015-2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OBNOVLJIVE ENERGIJE d.o.o. za klimatizaciju i solarnu energiju</izvorni_sadrzaj>
    <derivirana_varijabla naziv="DomainObject.Predmet.ProtustrankaIDrugi_1">CENTAR OBNOVLJIVE ENERGIJE d.o.o. za klimatizaciju i solarnu energiju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CENTAR OBNOVLJIVE ENERGIJE d.o.o. za klimatizaciju i solarnu energiju, OIB 02922252158, Jadranska cesta 60, 23000 Zadar</izvorni_sadrzaj>
    <derivirana_varijabla naziv="DomainObject.Predmet.ProtustrankaIDrugiAdressOIB_1">CENTAR OBNOVLJIVE ENERGIJE d.o.o. za klimatizaciju i solarnu energiju, OIB 02922252158, Jadranska cesta 60,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OBNOVLJIVE ENERGIJE d.o.o. za klimatizaciju i solarnu energiju</item>
    </izvorni_sadrzaj>
    <derivirana_varijabla naziv="DomainObject.Predmet.SudioniciListNaziv_1">
      <item>FINA</item>
      <item>CENTAR OBNOVLJIVE ENERGIJE d.o.o. za klimatizaciju i solarnu energiju</item>
    </derivirana_varijabla>
  </DomainObject.Predmet.SudioniciListNaziv>
  <DomainObject.Predmet.SudioniciListAdressOIB>
    <izvorni_sadrzaj>
      <item>FINA, OIB 85821130368</item>
      <item>CENTAR OBNOVLJIVE ENERGIJE d.o.o. za klimatizaciju i solarnu energiju, OIB 02922252158, Jadranska cesta 60,23000 Zadar</item>
    </izvorni_sadrzaj>
    <derivirana_varijabla naziv="DomainObject.Predmet.SudioniciListAdressOIB_1">
      <item>FINA, OIB 85821130368</item>
      <item>CENTAR OBNOVLJIVE ENERGIJE d.o.o. za klimatizaciju i solarnu energiju, OIB 02922252158, Jadranska cesta 60,23000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E3908-0E48-4635-88EB-2315D1540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2895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