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00eb" w14:paraId="ea500eb" w:rsidRDefault="00AE649C" w:rsidP="00BB3A6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B3A6B" w:rsidP="00BB3A6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BB3A6B" w:rsidP="00BB3A6B" w:rsidR="00AE649C" w:rsidRPr="00B76F3C">
      <w:pPr>
        <w:pStyle w:val="SudNaziv"/>
      </w:pPr>
      <w:r>
        <w:t>TRGOVAČKI SUD U VARAŽDINU</w:t>
      </w:r>
      <w:r w:rsidR="00EA1C6D">
        <w:tab/>
      </w:r>
    </w:p>
    <w:p w:rsidRDefault="00BB3A6B" w:rsidP="00BB3A6B" w:rsidR="00BB3A6B">
      <w:pPr>
        <w:spacing w:after="0"/>
        <w:jc w:val="both"/>
      </w:pPr>
      <w:r>
        <w:tab/>
      </w:r>
      <w:r>
        <w:tab/>
      </w:r>
    </w:p>
    <w:p w:rsidRDefault="00BB3A6B" w:rsidP="00BB3A6B" w:rsidR="00BB3A6B">
      <w:pPr>
        <w:spacing w:after="0"/>
        <w:jc w:val="both"/>
      </w:pPr>
    </w:p>
    <w:p w:rsidRDefault="00BB3A6B" w:rsidP="00BB3A6B" w:rsidR="00BB3A6B">
      <w:pPr>
        <w:spacing w:after="0"/>
        <w:jc w:val="both"/>
        <w:rPr>
          <w:b/>
        </w:rPr>
      </w:pPr>
    </w:p>
    <w:p w:rsidRDefault="00BB3A6B" w:rsidP="00BB3A6B" w:rsidR="00BB3A6B">
      <w:pPr>
        <w:spacing w:after="0"/>
        <w:jc w:val="center"/>
      </w:pPr>
      <w:r>
        <w:t>U    I M E   R E P U B L I K E   H R V A T S K E</w:t>
      </w:r>
    </w:p>
    <w:p w:rsidRDefault="00BB3A6B" w:rsidP="00BB3A6B" w:rsidR="00BB3A6B">
      <w:pPr>
        <w:spacing w:after="0"/>
        <w:jc w:val="center"/>
        <w:rPr>
          <w:b/>
        </w:rPr>
      </w:pPr>
    </w:p>
    <w:p w:rsidRDefault="00BB3A6B" w:rsidP="00BB3A6B" w:rsidR="00BB3A6B">
      <w:pPr>
        <w:spacing w:after="0"/>
        <w:jc w:val="center"/>
      </w:pPr>
      <w:r>
        <w:t>R J E Š E N J E</w:t>
      </w:r>
    </w:p>
    <w:p w:rsidRDefault="00BB3A6B" w:rsidP="00BB3A6B" w:rsidR="00BB3A6B">
      <w:pPr>
        <w:spacing w:after="0"/>
        <w:jc w:val="both"/>
        <w:rPr>
          <w:b/>
        </w:rPr>
      </w:pPr>
    </w:p>
    <w:p w:rsidRDefault="00BB3A6B" w:rsidP="00BB3A6B" w:rsidR="00BB3A6B">
      <w:pPr>
        <w:spacing w:after="0"/>
        <w:jc w:val="both"/>
      </w:pPr>
      <w:r>
        <w:rPr>
          <w:b/>
        </w:rPr>
        <w:tab/>
      </w:r>
      <w:r>
        <w:t>Trgovački sud u Varaždinu, u ime Republike Hrvatske, po sucu toga suda Mariji Levanić-Škerbić, u prethodnom stečajnom postupku povodom prijedloga-dužnika DOR-LEON d.o.o. Čakovec, dr. Ivana Novaka 23, MBS: 070076963, OIB: 93746130662, 13. travnja 2016. godine,</w:t>
      </w:r>
    </w:p>
    <w:p w:rsidRDefault="00BB3A6B" w:rsidP="00BB3A6B" w:rsidR="00BB3A6B">
      <w:pPr>
        <w:spacing w:after="0"/>
        <w:jc w:val="both"/>
      </w:pPr>
    </w:p>
    <w:p w:rsidRDefault="00BB3A6B" w:rsidP="00BB3A6B" w:rsidR="00BB3A6B">
      <w:pPr>
        <w:spacing w:after="0"/>
        <w:jc w:val="center"/>
      </w:pPr>
      <w:r>
        <w:t>r i j e š i o   j e</w:t>
      </w:r>
    </w:p>
    <w:p w:rsidRDefault="00BB3A6B" w:rsidP="00BB3A6B" w:rsidR="00BB3A6B">
      <w:pPr>
        <w:spacing w:after="0"/>
        <w:jc w:val="both"/>
      </w:pPr>
    </w:p>
    <w:p w:rsidRDefault="00BB3A6B" w:rsidP="00BB3A6B" w:rsidR="00BB3A6B">
      <w:pPr>
        <w:spacing w:after="0"/>
        <w:ind w:hanging="705" w:left="705"/>
        <w:jc w:val="both"/>
      </w:pPr>
      <w:r>
        <w:tab/>
        <w:t>Obustavlja se postupak nad dužnikom DOR-LEON d.o.o. Čakovec, dr. Ivana Novaka 23, MBS: 070076963, OIB: 93746130662.</w:t>
      </w:r>
    </w:p>
    <w:p w:rsidRDefault="00BB3A6B" w:rsidP="00BB3A6B" w:rsidR="00BB3A6B">
      <w:pPr>
        <w:spacing w:after="0"/>
        <w:jc w:val="both"/>
      </w:pPr>
    </w:p>
    <w:p w:rsidRDefault="00BB3A6B" w:rsidP="00BB3A6B" w:rsidR="00BB3A6B">
      <w:pPr>
        <w:spacing w:after="0"/>
        <w:jc w:val="center"/>
      </w:pPr>
      <w:r>
        <w:t>Obrazloženje</w:t>
      </w:r>
    </w:p>
    <w:p w:rsidRDefault="00BB3A6B" w:rsidP="00BB3A6B" w:rsidR="00BB3A6B">
      <w:pPr>
        <w:spacing w:after="0"/>
        <w:jc w:val="both"/>
      </w:pPr>
    </w:p>
    <w:p w:rsidRDefault="00BB3A6B" w:rsidP="00BB3A6B" w:rsidR="00BB3A6B">
      <w:pPr>
        <w:spacing w:after="0"/>
        <w:ind w:firstLine="708"/>
        <w:jc w:val="both"/>
      </w:pPr>
      <w:r>
        <w:t xml:space="preserve">Budući da je u međuvremenu dužnik DOR-LEON d.o.o. Čakovec, dr. Ivana Novaka 23, MBS: 070076963, OIB: 93746130662, brisan iz sudskog registra, temeljem rješenja ovoga suda broj </w:t>
      </w:r>
      <w:proofErr w:type="spellStart"/>
      <w:r>
        <w:t>Tt</w:t>
      </w:r>
      <w:proofErr w:type="spellEnd"/>
      <w:r>
        <w:t>-15/358-103 od 07.10.2015., valjalo je ovaj postupak obustaviti, kao u izreci.</w:t>
      </w:r>
    </w:p>
    <w:p w:rsidRDefault="00BB3A6B" w:rsidP="00BB3A6B" w:rsidR="00BB3A6B">
      <w:pPr>
        <w:spacing w:after="0"/>
        <w:jc w:val="both"/>
      </w:pPr>
    </w:p>
    <w:p w:rsidRDefault="00BB3A6B" w:rsidP="00BB3A6B" w:rsidR="00BB3A6B">
      <w:pPr>
        <w:spacing w:after="0"/>
        <w:jc w:val="both"/>
      </w:pPr>
    </w:p>
    <w:p w:rsidRDefault="00BB3A6B" w:rsidP="00BB3A6B" w:rsidR="00BB3A6B">
      <w:pPr>
        <w:spacing w:after="0"/>
        <w:jc w:val="center"/>
      </w:pPr>
      <w:r>
        <w:t>U Varaždinu, 13. travnja 2016. godine.</w:t>
      </w:r>
    </w:p>
    <w:p w:rsidRDefault="00BB3A6B" w:rsidP="00BB3A6B" w:rsidR="00BB3A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B3A6B" w:rsidP="00BB3A6B" w:rsidR="00BB3A6B">
      <w:pPr>
        <w:spacing w:after="0"/>
        <w:jc w:val="both"/>
      </w:pPr>
    </w:p>
    <w:p w:rsidRDefault="00BB3A6B" w:rsidP="00BB3A6B" w:rsidR="00BB3A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BB3A6B" w:rsidP="00BB3A6B" w:rsidR="00BB3A6B">
      <w:pPr>
        <w:spacing w:after="0"/>
        <w:jc w:val="both"/>
      </w:pPr>
    </w:p>
    <w:p w:rsidRDefault="00BB3A6B" w:rsidP="00BB3A6B" w:rsidR="00BB3A6B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Marija Levanić-Škerbić</w:t>
      </w:r>
    </w:p>
    <w:p w:rsidRDefault="00BB3A6B" w:rsidP="00BB3A6B" w:rsidR="00BB3A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B3A6B" w:rsidP="00BB3A6B" w:rsidR="00BB3A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B3A6B" w:rsidP="00BB3A6B" w:rsidR="00BB3A6B">
      <w:pPr>
        <w:spacing w:after="0"/>
        <w:jc w:val="both"/>
        <w:rPr>
          <w:b/>
        </w:rPr>
      </w:pPr>
      <w:r>
        <w:rPr>
          <w:b/>
        </w:rPr>
        <w:t>POUKA  O  PRAVNOM  LIJEKU:</w:t>
      </w:r>
    </w:p>
    <w:p w:rsidRDefault="00BB3A6B" w:rsidP="00BB3A6B" w:rsidR="00BB3A6B">
      <w:pPr>
        <w:spacing w:after="0"/>
        <w:jc w:val="both"/>
      </w:pPr>
      <w:r>
        <w:tab/>
        <w:t xml:space="preserve">Protiv ovog rješenja može se uložiti žalba, u roku od osam (8) dana od dana primitka </w:t>
      </w:r>
      <w:proofErr w:type="spellStart"/>
      <w:r>
        <w:t>otpravka</w:t>
      </w:r>
      <w:proofErr w:type="spellEnd"/>
      <w:r>
        <w:t xml:space="preserve"> rješenja, pisano, u tri (3) primjerka, putem ovoga suda na Visoki trgovački sud </w:t>
      </w:r>
      <w:proofErr w:type="spellStart"/>
      <w:r>
        <w:t>Repbulike</w:t>
      </w:r>
      <w:proofErr w:type="spellEnd"/>
      <w:r>
        <w:t xml:space="preserve"> Hrvatske u Zagrebu. </w:t>
      </w:r>
    </w:p>
    <w:p w:rsidRDefault="00BB3A6B" w:rsidP="00BB3A6B" w:rsidR="00BB3A6B">
      <w:pPr>
        <w:spacing w:after="0"/>
        <w:jc w:val="both"/>
      </w:pPr>
    </w:p>
    <w:p w:rsidRDefault="00BB3A6B" w:rsidP="00BB3A6B" w:rsidR="00BB3A6B">
      <w:pPr>
        <w:spacing w:after="0"/>
        <w:jc w:val="both"/>
      </w:pPr>
    </w:p>
    <w:p w:rsidRDefault="00BB3A6B" w:rsidP="00BB3A6B" w:rsidR="00BB3A6B">
      <w:pPr>
        <w:spacing w:after="0"/>
        <w:jc w:val="both"/>
      </w:pPr>
      <w:r>
        <w:t>DNA :</w:t>
      </w:r>
    </w:p>
    <w:p w:rsidRDefault="00BB3A6B" w:rsidP="00BB3A6B" w:rsidR="00BB3A6B">
      <w:pPr>
        <w:numPr>
          <w:ilvl w:val="0"/>
          <w:numId w:val="47"/>
        </w:numPr>
        <w:spacing w:after="0"/>
        <w:jc w:val="both"/>
      </w:pPr>
      <w:r>
        <w:t>predlagatelj- DOR-LEON d.o.o. Čakovec, dr. Ivana Novaka 23.</w:t>
      </w:r>
    </w:p>
    <w:p w:rsidRDefault="00BB3A6B" w:rsidP="00BB3A6B" w:rsidR="00BB3A6B">
      <w:pPr>
        <w:numPr>
          <w:ilvl w:val="0"/>
          <w:numId w:val="47"/>
        </w:numPr>
        <w:spacing w:after="0"/>
        <w:jc w:val="both"/>
      </w:pPr>
      <w:r>
        <w:t>za RH, Ministarstvo financija- ŽDO Varaždin, Građansko-upravni odjel.</w:t>
      </w:r>
    </w:p>
    <w:sectPr w:rsidSect="0032366B" w:rsidR="00BB3A6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A6B" w:rsidR="008333A9">
    <w:pPr>
      <w:pStyle w:val="Zaglavlje"/>
    </w:pPr>
    <w:r>
      <w:rPr>
        <w:rStyle w:val="PozadinaSvijetloCrvena"/>
        <w:shd w:fill="auto" w:color="auto" w:val="clear"/>
      </w:rPr>
      <w:t>Poslovni broj. 7 St-110/15-6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DC251F"/>
    <w:multiLevelType w:val="hybridMultilevel"/>
    <w:tmpl w:val="1C02F2FA"/>
    <w:lvl w:tplc="B5808C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A6B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56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St-110/2015-6</izvorni_sadrzaj>
    <derivirana_varijabla naziv="DomainObject.Oznaka_1">St-110/2015-6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DOR-LEON društvo s ograničenom odgovornošću za proizvodnju kruha, peciva i slastičarskih proizvoda</izvorni_sadrzaj>
    <derivirana_varijabla naziv="DomainObject.Predmet.StrankaFormated_1">  DOR-LEON društvo s ograničenom odgovornošću za proizvodnju kruha, peciva i slastičarskih proizvoda</derivirana_varijabla>
  </DomainObject.Predmet.StrankaFormated>
  <DomainObject.Predmet.StrankaFormatedOIB>
    <izvorni_sadrzaj>  DOR-LEON društvo s ograničenom odgovornošću za proizvodnju kruha, peciva i slastičarskih proizvoda, OIB 93746130662</izvorni_sadrzaj>
    <derivirana_varijabla naziv="DomainObject.Predmet.StrankaFormatedOIB_1">  DOR-LEON društvo s ograničenom odgovornošću za proizvodnju kruha, peciva i slastičarskih proizvoda, OIB 93746130662</derivirana_varijabla>
  </DomainObject.Predmet.StrankaFormatedOIB>
  <DomainObject.Predmet.StrankaFormatedWithAdress>
    <izvorni_sadrzaj> DOR-LEON društvo s ograničenom odgovornošću za proizvodnju kruha, peciva i slastičarskih proizvoda, Dr.Ivana Novaka 23, 40000 Čakovec</izvorni_sadrzaj>
    <derivirana_varijabla naziv="DomainObject.Predmet.StrankaFormatedWithAdress_1"> DOR-LEON društvo s ograničenom odgovornošću za proizvodnju kruha, peciva i slastičarskih proizvoda, Dr.Ivana Novaka 23, 40000 Čakovec</derivirana_varijabla>
  </DomainObject.Predmet.StrankaFormatedWithAdress>
  <DomainObject.Predmet.StrankaFormatedWithAdressOIB>
    <izvorni_sadrzaj> DOR-LEON društvo s ograničenom odgovornošću za proizvodnju kruha, peciva i slastičarskih proizvoda, OIB 93746130662, Dr.Ivana Novaka 23, 40000 Čakovec</izvorni_sadrzaj>
    <derivirana_varijabla naziv="DomainObject.Predmet.StrankaFormatedWithAdressOIB_1"> DOR-LEON društvo s ograničenom odgovornošću za proizvodnju kruha, peciva i slastičarskih proizvoda, OIB 93746130662, Dr.Ivana Novaka 23, 40000 Čakovec</derivirana_varijabla>
  </DomainObject.Predmet.StrankaFormatedWithAdressOIB>
  <DomainObject.Predmet.StrankaWithAdress>
    <izvorni_sadrzaj>DOR-LEON društvo s ograničenom odgovornošću za proizvodnju kruha, peciva i slastičarskih proizvoda Dr.Ivana Novaka 23,40000 Čakovec</izvorni_sadrzaj>
    <derivirana_varijabla naziv="DomainObject.Predmet.StrankaWithAdress_1">DOR-LEON društvo s ograničenom odgovornošću za proizvodnju kruha, peciva i slastičarskih proizvoda Dr.Ivana Novaka 23,40000 Čakovec</derivirana_varijabla>
  </DomainObject.Predmet.StrankaWithAdress>
  <DomainObject.Predmet.StrankaWithAdressOIB>
    <izvorni_sadrzaj>DOR-LEON društvo s ograničenom odgovornošću za proizvodnju kruha, peciva i slastičarskih proizvoda, OIB 93746130662, Dr.Ivana Novaka 23,40000 Čakovec</izvorni_sadrzaj>
    <derivirana_varijabla naziv="DomainObject.Predmet.StrankaWithAdressOIB_1">DOR-LEON društvo s ograničenom odgovornošću za proizvodnju kruha, peciva i slastičarskih proizvoda, OIB 93746130662, Dr.Ivana Novaka 23,40000 Čakovec</derivirana_varijabla>
  </DomainObject.Predmet.StrankaWithAdressOIB>
  <DomainObject.Predmet.StrankaNazivFormated>
    <izvorni_sadrzaj>DOR-LEON društvo s ograničenom odgovornošću za proizvodnju kruha, peciva i slastičarskih proizvoda</izvorni_sadrzaj>
    <derivirana_varijabla naziv="DomainObject.Predmet.StrankaNazivFormated_1">DOR-LEON društvo s ograničenom odgovornošću za proizvodnju kruha, peciva i slastičarskih proizvoda</derivirana_varijabla>
  </DomainObject.Predmet.StrankaNazivFormated>
  <DomainObject.Predmet.StrankaNazivFormatedOIB>
    <izvorni_sadrzaj>DOR-LEON društvo s ograničenom odgovornošću za proizvodnju kruha, peciva i slastičarskih proizvoda, OIB 93746130662</izvorni_sadrzaj>
    <derivirana_varijabla naziv="DomainObject.Predmet.StrankaNazivFormatedOIB_1">DOR-LEON društvo s ograničenom odgovornošću za proizvodnju kruha, peciva i slastičarskih proizvoda, OIB 93746130662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DOR-LEON društvo s ograničenom odgovornošću za proizvodnju kruha, peciva i slastičarskih proizvoda</item>
    </izvorni_sadrzaj>
    <derivirana_varijabla naziv="DomainObject.Predmet.StrankaListFormated_1">
      <item>DOR-LEON društvo s ograničenom odgovornošću za proizvodnju kruha, peciva i slastičarskih proizvoda</item>
    </derivirana_varijabla>
  </DomainObject.Predmet.StrankaListFormated>
  <DomainObject.Predmet.StrankaListFormatedOIB>
    <izvorni_sadrzaj>
      <item>DOR-LEON društvo s ograničenom odgovornošću za proizvodnju kruha, peciva i slastičarskih proizvoda, OIB 93746130662</item>
    </izvorni_sadrzaj>
    <derivirana_varijabla naziv="DomainObject.Predmet.StrankaListFormatedOIB_1">
      <item>DOR-LEON društvo s ograničenom odgovornošću za proizvodnju kruha, peciva i slastičarskih proizvoda, OIB 93746130662</item>
    </derivirana_varijabla>
  </DomainObject.Predmet.StrankaListFormatedOIB>
  <DomainObject.Predmet.StrankaListFormatedWithAdress>
    <izvorni_sadrzaj>
      <item>DOR-LEON društvo s ograničenom odgovornošću za proizvodnju kruha, peciva i slastičarskih proizvoda, Dr.Ivana Novaka 23, 40000 Čakovec</item>
    </izvorni_sadrzaj>
    <derivirana_varijabla naziv="DomainObject.Predmet.StrankaListFormatedWithAdress_1">
      <item>DOR-LEON društvo s ograničenom odgovornošću za proizvodnju kruha, peciva i slastičarskih proizvoda, Dr.Ivana Novaka 23, 40000 Čakovec</item>
    </derivirana_varijabla>
  </DomainObject.Predmet.StrankaListFormatedWithAdress>
  <DomainObject.Predmet.StrankaListFormatedWithAdressOIB>
    <izvorni_sadrzaj>
      <item>DOR-LEON društvo s ograničenom odgovornošću za proizvodnju kruha, peciva i slastičarskih proizvoda, OIB 93746130662, Dr.Ivana Novaka 23, 40000 Čakovec</item>
    </izvorni_sadrzaj>
    <derivirana_varijabla naziv="DomainObject.Predmet.StrankaListFormatedWithAdressOIB_1">
      <item>DOR-LEON društvo s ograničenom odgovornošću za proizvodnju kruha, peciva i slastičarskih proizvoda, OIB 93746130662, Dr.Ivana Novaka 23, 40000 Čakovec</item>
    </derivirana_varijabla>
  </DomainObject.Predmet.StrankaListFormatedWithAdressOIB>
  <DomainObject.Predmet.StrankaListNazivFormated>
    <izvorni_sadrzaj>
      <item>DOR-LEON društvo s ograničenom odgovornošću za proizvodnju kruha, peciva i slastičarskih proizvoda</item>
    </izvorni_sadrzaj>
    <derivirana_varijabla naziv="DomainObject.Predmet.StrankaListNazivFormated_1">
      <item>DOR-LEON društvo s ograničenom odgovornošću za proizvodnju kruha, peciva i slastičarskih proizvoda</item>
    </derivirana_varijabla>
  </DomainObject.Predmet.StrankaListNazivFormated>
  <DomainObject.Predmet.StrankaListNazivFormatedOIB>
    <izvorni_sadrzaj>
      <item>DOR-LEON društvo s ograničenom odgovornošću za proizvodnju kruha, peciva i slastičarskih proizvoda, OIB 93746130662</item>
    </izvorni_sadrzaj>
    <derivirana_varijabla naziv="DomainObject.Predmet.StrankaListNazivFormatedOIB_1">
      <item>DOR-LEON društvo s ograničenom odgovornošću za proizvodnju kruha, peciva i slastičarskih proizvoda, OIB 93746130662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ANTON KUQI</item>
      <item>GJERGJ KUQI</item>
      <item>ŽDO VARAŽDIN, Građansko-upravni odjel</item>
    </izvorni_sadrzaj>
    <derivirana_varijabla naziv="DomainObject.Predmet.OstaliListFormated_1">
      <item>ANTON KUQI</item>
      <item>GJERGJ KUQI</item>
      <item>ŽDO VARAŽDIN, Građansko-upravni odjel</item>
    </derivirana_varijabla>
  </DomainObject.Predmet.OstaliListFormated>
  <DomainObject.Predmet.OstaliListFormatedOIB>
    <izvorni_sadrzaj>
      <item>ANTON KUQI</item>
      <item>GJERGJ KUQI</item>
      <item>ŽDO VARAŽDIN, Građansko-upravni odjel</item>
    </izvorni_sadrzaj>
    <derivirana_varijabla naziv="DomainObject.Predmet.OstaliListFormatedOIB_1">
      <item>ANTON KUQI</item>
      <item>GJERGJ KUQI</item>
      <item>ŽDO VARAŽDIN, Građansko-upravni odjel</item>
    </derivirana_varijabla>
  </DomainObject.Predmet.OstaliListFormatedOIB>
  <DomainObject.Predmet.OstaliListFormatedWithAdress>
    <izvorni_sadrzaj>
      <item>ANTON KUQI</item>
      <item>GJERGJ KUQI</item>
      <item>ŽDO VARAŽDIN, Građansko-upravni odjel</item>
    </izvorni_sadrzaj>
    <derivirana_varijabla naziv="DomainObject.Predmet.OstaliListFormatedWithAdress_1">
      <item>ANTON KUQI</item>
      <item>GJERGJ KUQI</item>
      <item>ŽDO VARAŽDIN, Građansko-upravni odjel</item>
    </derivirana_varijabla>
  </DomainObject.Predmet.OstaliListFormatedWithAdress>
  <DomainObject.Predmet.OstaliListFormatedWithAdressOIB>
    <izvorni_sadrzaj>
      <item>ANTON KUQI</item>
      <item>GJERGJ KUQI</item>
      <item>ŽDO VARAŽDIN, Građansko-upravni odjel</item>
    </izvorni_sadrzaj>
    <derivirana_varijabla naziv="DomainObject.Predmet.OstaliListFormatedWithAdressOIB_1">
      <item>ANTON KUQI</item>
      <item>GJERGJ KUQI</item>
      <item>ŽDO VARAŽDIN, Građansko-upravni odjel</item>
    </derivirana_varijabla>
  </DomainObject.Predmet.OstaliListFormatedWithAdressOIB>
  <DomainObject.Predmet.OstaliListNazivFormated>
    <izvorni_sadrzaj>
      <item>ANTON KUQI</item>
      <item>GJERGJ KUQI</item>
      <item>ŽDO VARAŽDIN, Građansko-upravni odjel</item>
    </izvorni_sadrzaj>
    <derivirana_varijabla naziv="DomainObject.Predmet.OstaliListNazivFormated_1">
      <item>ANTON KUQI</item>
      <item>GJERGJ KUQI</item>
      <item>ŽDO VARAŽDIN, Građansko-upravni odjel</item>
    </derivirana_varijabla>
  </DomainObject.Predmet.OstaliListNazivFormated>
  <DomainObject.Predmet.OstaliListNazivFormatedOIB>
    <izvorni_sadrzaj>
      <item>ANTON KUQI</item>
      <item>GJERGJ KUQI</item>
      <item>ŽDO VARAŽDIN, Građansko-upravni odjel</item>
    </izvorni_sadrzaj>
    <derivirana_varijabla naziv="DomainObject.Predmet.OstaliListNazivFormatedOIB_1">
      <item>ANTON KUQI</item>
      <item>GJERGJ KUQI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St-110/2015-6</izvorni_sadrzaj>
    <derivirana_varijabla naziv="DomainObject.PoslovniBrojDokumenta_1">St-110/2015-6</derivirana_varijabla>
  </DomainObject.PoslovniBrojDokumenta>
  <DomainObject.Predmet.StrankaIDrugi>
    <izvorni_sadrzaj>DOR-LEON društvo s ograničenom odgovornošću za proizvodnju kruha, peciva i slastičarskih proizvoda</izvorni_sadrzaj>
    <derivirana_varijabla naziv="DomainObject.Predmet.StrankaIDrugi_1">DOR-LEON društvo s ograničenom odgovornošću za proizvodnju kruha, peciva i slastičarskih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DOR-LEON društvo s ograničenom odgovornošću za proizvodnju kruha, peciva i slastičarskih proizvoda, OIB 93746130662, Dr.Ivana Novaka 23, 40000 Čakovec</izvorni_sadrzaj>
    <derivirana_varijabla naziv="DomainObject.Predmet.StrankaIDrugiAdressOIB_1">DOR-LEON društvo s ograničenom odgovornošću za proizvodnju kruha, peciva i slastičarskih proizvoda, OIB 93746130662, Dr.Ivana Novaka 23,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DOR-LEON društvo s ograničenom odgovornošću za proizvodnju kruha, peciva i slastičarskih proizvoda</item>
      <item>ANTON KUQI</item>
      <item>GJERGJ KUQI</item>
      <item>ŽDO VARAŽDIN, Građansko-upravni odjel</item>
    </izvorni_sadrzaj>
    <derivirana_varijabla naziv="DomainObject.Predmet.SudioniciListNaziv_1">
      <item>DOR-LEON društvo s ograničenom odgovornošću za proizvodnju kruha, peciva i slastičarskih proizvoda</item>
      <item>ANTON KUQI</item>
      <item>GJERGJ KUQI</item>
      <item>ŽDO VARAŽDIN, Građansko-upravni odjel</item>
    </derivirana_varijabla>
  </DomainObject.Predmet.SudioniciListNaziv>
  <DomainObject.Predmet.SudioniciListAdressOIB>
    <izvorni_sadrzaj>
      <item>DOR-LEON društvo s ograničenom odgovornošću za proizvodnju kruha, peciva i slastičarskih proizvoda, OIB 93746130662, Dr.Ivana Novaka 23,40000 Čakovec</item>
      <item>ANTON KUQI</item>
      <item>GJERGJ KUQI</item>
      <item>ŽDO VARAŽDIN, Građansko-upravni odjel</item>
    </izvorni_sadrzaj>
    <derivirana_varijabla naziv="DomainObject.Predmet.SudioniciListAdressOIB_1">
      <item>DOR-LEON društvo s ograničenom odgovornošću za proizvodnju kruha, peciva i slastičarskih proizvoda, OIB 93746130662, Dr.Ivana Novaka 23,40000 Čakovec</item>
      <item>ANTON KUQI</item>
      <item>GJERGJ KUQI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004BB-B6F2-40C9-8B38-89E97CB2A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1012</properties:Characters>
  <properties:Lines>45</properties:Lines>
  <properties:Paragraphs>17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2016-04-13T11:26:00Z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St-110/2015-6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